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6637" w14:paraId="7f16637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6F7AF8">
        <w:rPr>
          <w:szCs w:val="24"/>
        </w:rPr>
        <w:t>308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8E538E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6F7AF8" w:rsidRPr="006F7AF8">
        <w:t>PARDUS TRADE d.o.o., Ludbreg, Trg slobode 7, MBS: 070101723, OIB: 92247181593</w:t>
      </w:r>
      <w:r w:rsidR="000571E3" w:rsidRPr="00BF11A3">
        <w:t xml:space="preserve">, dana </w:t>
      </w:r>
      <w:r w:rsidR="008E538E">
        <w:t>1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6F7AF8" w:rsidRPr="006F7AF8">
        <w:t>PARDUS TRADE d.o.o., Ludbreg, Trg slobode 7, MBS: 070101723, OIB: 92247181593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6F7AF8" w:rsidRPr="006F7AF8">
        <w:t>PARDUS TRADE d.o.o., Ludbreg, Trg slobode 7, MBS: 070101723, OIB: 92247181593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6F7AF8" w:rsidRPr="006F7AF8">
        <w:t>Hrvoje Kraljičković, Zagreb, Trg hrvatskih velikana 4, OIB: 63875916042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6F7AF8" w:rsidRPr="006F7AF8">
        <w:t>PARDUS TRADE d.o.o., Ludbreg, Trg slobode 7, MBS: 070101723, OIB: 92247181593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6F7AF8" w:rsidP="00964C7D" w:rsidR="006F7AF8" w:rsidRPr="00BF11A3">
      <w:pPr>
        <w:jc w:val="center"/>
        <w:rPr>
          <w:szCs w:val="24"/>
        </w:rPr>
      </w:pP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F438DF">
        <w:rPr>
          <w:szCs w:val="24"/>
        </w:rPr>
        <w:t>2</w:t>
      </w:r>
      <w:r w:rsidR="006F7AF8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891302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6F7AF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6F7AF8" w:rsidRPr="006F7AF8">
        <w:t xml:space="preserve">PARDUS TRADE </w:t>
      </w:r>
      <w:r w:rsidR="006F7AF8">
        <w:t>d.o.o., Ludbreg, Trg slobode 7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438DF">
        <w:rPr>
          <w:szCs w:val="24"/>
        </w:rPr>
        <w:t>Varaždin</w:t>
      </w:r>
      <w:r w:rsidR="00B625D1" w:rsidRPr="00BF11A3">
        <w:rPr>
          <w:szCs w:val="24"/>
        </w:rPr>
        <w:t xml:space="preserve">, </w:t>
      </w:r>
      <w:r w:rsidR="00F438DF">
        <w:rPr>
          <w:szCs w:val="24"/>
        </w:rPr>
        <w:t>Graberje 1</w:t>
      </w:r>
    </w:p>
    <w:p w:rsidRDefault="00DF4B3F" w:rsidP="006F7AF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6F7AF8" w:rsidRPr="006F7AF8">
        <w:t>Hrvoje Kraljičković, Zagreb, Trg hrvats</w:t>
      </w:r>
      <w:r w:rsidR="006F7AF8">
        <w:t>kih velikana 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1302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6F7AF8">
      <w:t>308</w:t>
    </w:r>
    <w:r w:rsidR="00B8373D" w:rsidRPr="00BF11A3">
      <w:t>/201</w:t>
    </w:r>
    <w:r w:rsidR="007B11AD">
      <w:t>6</w:t>
    </w:r>
    <w:r w:rsidR="00B8373D" w:rsidRPr="00BF11A3">
      <w:t>-</w:t>
    </w:r>
    <w:r w:rsidR="008E538E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6F7AF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91302"/>
    <w:rsid w:val="008A024C"/>
    <w:rsid w:val="008A49F0"/>
    <w:rsid w:val="008E538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25C7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438DF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3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3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PARDUS TRADE društvo s ograničenom odgovornošću za trgovinu, usluge i proizvodnju</izvorni_sadrzaj>
    <derivirana_varijabla naziv="DomainObject.Predmet.ProtustrankaFormated_1">  PARDUS TRADE društvo s ograničenom odgovornošću za trgovinu, usluge i proizvodnju</derivirana_varijabla>
  </DomainObject.Predmet.ProtustrankaFormated>
  <DomainObject.Predmet.ProtustrankaFormatedOIB>
    <izvorni_sadrzaj>  PARDUS TRADE društvo s ograničenom odgovornošću za trgovinu, usluge i proizvodnju, OIB 92247181593</izvorni_sadrzaj>
    <derivirana_varijabla naziv="DomainObject.Predmet.ProtustrankaFormatedOIB_1">  PARDUS TRADE društvo s ograničenom odgovornošću za trgovinu, usluge i proizvodnju, OIB 92247181593</derivirana_varijabla>
  </DomainObject.Predmet.ProtustrankaFormatedOIB>
  <DomainObject.Predmet.ProtustrankaFormatedWithAdress>
    <izvorni_sadrzaj> PARDUS TRADE društvo s ograničenom odgovornošću za trgovinu, usluge i proizvodnju, Trg slobode 7, 42230 Ludbreg</izvorni_sadrzaj>
    <derivirana_varijabla naziv="DomainObject.Predmet.ProtustrankaFormatedWithAdress_1"> PARDUS TRADE društvo s ograničenom odgovornošću za trgovinu, usluge i proizvodnju, Trg slobode 7, 42230 Ludbreg</derivirana_varijabla>
  </DomainObject.Predmet.ProtustrankaFormatedWithAdress>
  <DomainObject.Predmet.ProtustrankaFormatedWithAdressOIB>
    <izvorni_sadrzaj> PARDUS TRADE društvo s ograničenom odgovornošću za trgovinu, usluge i proizvodnju, OIB 92247181593, Trg slobode 7, 42230 Ludbreg</izvorni_sadrzaj>
    <derivirana_varijabla naziv="DomainObject.Predmet.ProtustrankaFormatedWithAdressOIB_1"> PARDUS TRADE društvo s ograničenom odgovornošću za trgovinu, usluge i proizvodnju, OIB 92247181593, Trg slobode 7, 42230 Ludbreg</derivirana_varijabla>
  </DomainObject.Predmet.ProtustrankaFormatedWithAdressOIB>
  <DomainObject.Predmet.ProtustrankaWithAdress>
    <izvorni_sadrzaj>PARDUS TRADE društvo s ograničenom odgovornošću za trgovinu, usluge i proizvodnju Trg slobode 7, 42230 Ludbreg</izvorni_sadrzaj>
    <derivirana_varijabla naziv="DomainObject.Predmet.ProtustrankaWithAdress_1">PARDUS TRADE društvo s ograničenom odgovornošću za trgovinu, usluge i proizvodnju Trg slobode 7, 42230 Ludbreg</derivirana_varijabla>
  </DomainObject.Predmet.ProtustrankaWithAdress>
  <DomainObject.Predmet.ProtustrankaWithAdressOIB>
    <izvorni_sadrzaj>PARDUS TRADE društvo s ograničenom odgovornošću za trgovinu, usluge i proizvodnju, OIB 92247181593, Trg slobode 7, 42230 Ludbreg</izvorni_sadrzaj>
    <derivirana_varijabla naziv="DomainObject.Predmet.ProtustrankaWithAdressOIB_1">PARDUS TRADE društvo s ograničenom odgovornošću za trgovinu, usluge i proizvodnju, OIB 92247181593, Trg slobode 7, 42230 Ludbreg</derivirana_varijabla>
  </DomainObject.Predmet.ProtustrankaWithAdressOIB>
  <DomainObject.Predmet.ProtustrankaNazivFormated>
    <izvorni_sadrzaj>PARDUS TRADE društvo s ograničenom odgovornošću za trgovinu, usluge i proizvodnju</izvorni_sadrzaj>
    <derivirana_varijabla naziv="DomainObject.Predmet.ProtustrankaNazivFormated_1">PARDUS TRADE društvo s ograničenom odgovornošću za trgovinu, usluge i proizvodnju</derivirana_varijabla>
  </DomainObject.Predmet.ProtustrankaNazivFormated>
  <DomainObject.Predmet.ProtustrankaNazivFormatedOIB>
    <izvorni_sadrzaj>PARDUS TRADE društvo s ograničenom odgovornošću za trgovinu, usluge i proizvodnju, OIB 92247181593</izvorni_sadrzaj>
    <derivirana_varijabla naziv="DomainObject.Predmet.ProtustrankaNazivFormatedOIB_1">PARDUS TRADE društvo s ograničenom odgovornošću za trgovinu, usluge i proizvodnju, OIB 92247181593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23725.34</izvorni_sadrzaj>
    <derivirana_varijabla naziv="DomainObject.Predmet.TrenutnaVrijednost_1">23725.34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PARDUS TRADE društvo s ograničenom odgovornošću za trgovinu, usluge i proizvodnju</item>
    </izvorni_sadrzaj>
    <derivirana_varijabla naziv="DomainObject.Predmet.ProtuStrankaListFormated_1">
      <item>PARDUS TRADE društvo s ograničenom odgovornošću za trgovinu, usluge i proizvodnju</item>
    </derivirana_varijabla>
  </DomainObject.Predmet.ProtuStrankaListFormated>
  <DomainObject.Predmet.ProtuStrankaListFormatedOIB>
    <izvorni_sadrzaj>
      <item>PARDUS TRADE društvo s ograničenom odgovornošću za trgovinu, usluge i proizvodnju, OIB 92247181593</item>
    </izvorni_sadrzaj>
    <derivirana_varijabla naziv="DomainObject.Predmet.ProtuStrankaListFormatedOIB_1">
      <item>PARDUS TRADE društvo s ograničenom odgovornošću za trgovinu, usluge i proizvodnju, OIB 92247181593</item>
    </derivirana_varijabla>
  </DomainObject.Predmet.ProtuStrankaListFormatedOIB>
  <DomainObject.Predmet.ProtuStrankaListFormatedWithAdress>
    <izvorni_sadrzaj>
      <item>PARDUS TRADE društvo s ograničenom odgovornošću za trgovinu, usluge i proizvodnju, Trg slobode 7, 42230 Ludbreg</item>
    </izvorni_sadrzaj>
    <derivirana_varijabla naziv="DomainObject.Predmet.ProtuStrankaListFormatedWithAdress_1">
      <item>PARDUS TRADE društvo s ograničenom odgovornošću za trgovinu, usluge i proizvodnju, Trg slobode 7, 42230 Ludbreg</item>
    </derivirana_varijabla>
  </DomainObject.Predmet.ProtuStrankaListFormatedWithAdress>
  <DomainObject.Predmet.ProtuStrankaListFormatedWithAdressOIB>
    <izvorni_sadrzaj>
      <item>PARDUS TRADE društvo s ograničenom odgovornošću za trgovinu, usluge i proizvodnju, OIB 92247181593, Trg slobode 7, 42230 Ludbreg</item>
    </izvorni_sadrzaj>
    <derivirana_varijabla naziv="DomainObject.Predmet.ProtuStrankaListFormatedWithAdressOIB_1">
      <item>PARDUS TRADE društvo s ograničenom odgovornošću za trgovinu, usluge i proizvodnju, OIB 92247181593, Trg slobode 7, 42230 Ludbreg</item>
    </derivirana_varijabla>
  </DomainObject.Predmet.ProtuStrankaListFormatedWithAdressOIB>
  <DomainObject.Predmet.ProtuStrankaListNazivFormated>
    <izvorni_sadrzaj>
      <item>PARDUS TRADE društvo s ograničenom odgovornošću za trgovinu, usluge i proizvodnju</item>
    </izvorni_sadrzaj>
    <derivirana_varijabla naziv="DomainObject.Predmet.ProtuStrankaListNazivFormated_1">
      <item>PARDUS TRADE društvo s ograničenom odgovornošću za trgovinu, usluge i proizvodnju</item>
    </derivirana_varijabla>
  </DomainObject.Predmet.ProtuStrankaListNazivFormated>
  <DomainObject.Predmet.ProtuStrankaListNazivFormatedOIB>
    <izvorni_sadrzaj>
      <item>PARDUS TRADE društvo s ograničenom odgovornošću za trgovinu, usluge i proizvodnju, OIB 92247181593</item>
    </izvorni_sadrzaj>
    <derivirana_varijabla naziv="DomainObject.Predmet.ProtuStrankaListNazivFormatedOIB_1">
      <item>PARDUS TRADE društvo s ograničenom odgovornošću za trgovinu, usluge i proizvodnju, OIB 92247181593</item>
    </derivirana_varijabla>
  </DomainObject.Predmet.ProtuStrankaListNazivFormatedOIB>
  <DomainObject.Predmet.OstaliListFormated>
    <izvorni_sadrzaj>
      <item>Sudski registar</item>
      <item>Kristian Kokolek</item>
      <item>Županijsko državno odvjetništvo</item>
      <item>Porezna uprava - Ispostava Varaždin</item>
    </izvorni_sadrzaj>
    <derivirana_varijabla naziv="DomainObject.Predmet.OstaliListFormated_1">
      <item>Sudski registar</item>
      <item>Kristian Kokolek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Kristian Kokolek, OIB 46333350190</item>
      <item>Županijsko državno odvjetništvo</item>
      <item>Porezna uprava - Ispostava Varaždin</item>
    </izvorni_sadrzaj>
    <derivirana_varijabla naziv="DomainObject.Predmet.OstaliListFormatedOIB_1">
      <item>Sudski registar</item>
      <item>Kristian Kokolek, OIB 46333350190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Kristian Kokolek, Antuna Mihanovića 34, 42230 Ludbreg</item>
      <item>Županijsko državno odvjetništvo</item>
      <item>Porezna uprava - Ispostava Varaždin</item>
    </izvorni_sadrzaj>
    <derivirana_varijabla naziv="DomainObject.Predmet.OstaliListFormatedWithAdress_1">
      <item>Sudski registar</item>
      <item>Kristian Kokolek, Antuna Mihanovića 34, 42230 Ludbreg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Kristian Kokolek, OIB 46333350190, Antuna Mihanovića 34, 42230 Ludbreg</item>
      <item>Županijsko državno odvjetništvo</item>
      <item>Porezna uprava - Ispostava Varaždin</item>
    </izvorni_sadrzaj>
    <derivirana_varijabla naziv="DomainObject.Predmet.OstaliListFormatedWithAdressOIB_1">
      <item>Sudski registar</item>
      <item>Kristian Kokolek, OIB 46333350190, Antuna Mihanovića 34, 42230 Ludbreg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Kristian Kokolek</item>
      <item>Županijsko državno odvjetništvo</item>
      <item>Porezna uprava - Ispostava Varaždin</item>
    </izvorni_sadrzaj>
    <derivirana_varijabla naziv="DomainObject.Predmet.OstaliListNazivFormated_1">
      <item>Sudski registar</item>
      <item>Kristian Kokolek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Kristian Kokolek, OIB 46333350190</item>
      <item>Županijsko državno odvjetništvo</item>
      <item>Porezna uprava - Ispostava Varaždin</item>
    </izvorni_sadrzaj>
    <derivirana_varijabla naziv="DomainObject.Predmet.OstaliListNazivFormatedOIB_1">
      <item>Sudski registar</item>
      <item>Kristian Kokolek, OIB 46333350190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PARDUS TRADE društvo s ograničenom odgovornošću za trgovinu, usluge i proizvodnju</izvorni_sadrzaj>
    <derivirana_varijabla naziv="DomainObject.Predmet.ProtustrankaIDrugi_1">PARDUS TRADE društvo s ograničenom odgovornošću za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PARDUS TRADE društvo s ograničenom odgovornošću za trgovinu, usluge i proizvodnju, OIB 92247181593, Trg slobode 7, 42230 Ludbreg</izvorni_sadrzaj>
    <derivirana_varijabla naziv="DomainObject.Predmet.ProtustrankaIDrugiAdressOIB_1">PARDUS TRADE društvo s ograničenom odgovornošću za trgovinu, usluge i proizvodnju, OIB 92247181593, Trg slobode 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PARDUS TRADE društvo s ograničenom odgovornošću za trgovinu, usluge i proizvodnju</item>
      <item>Sudski registar</item>
      <item>Kristian Kokolek</item>
      <item>Županijsko državno odvjetništvo</item>
      <item>Porezna uprava - Ispostava Varaždin</item>
    </izvorni_sadrzaj>
    <derivirana_varijabla naziv="DomainObject.Predmet.SudioniciListNaziv_1">
      <item>Financijska agencija</item>
      <item>PARDUS TRADE društvo s ograničenom odgovornošću za trgovinu, usluge i proizvodnju</item>
      <item>Sudski registar</item>
      <item>Kristian Kokolek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PARDUS TRADE društvo s ograničenom odgovornošću za trgovinu, usluge i proizvodnju, OIB 92247181593, Trg slobode 7,42230 Ludbreg</item>
      <item>Sudski registar</item>
      <item>Kristian Kokolek, OIB 46333350190, Antuna Mihanovića 34,42230 Ludbreg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PARDUS TRADE društvo s ograničenom odgovornošću za trgovinu, usluge i proizvodnju, OIB 92247181593, Trg slobode 7,42230 Ludbreg</item>
      <item>Sudski registar</item>
      <item>Kristian Kokolek, OIB 46333350190, Antuna Mihanovića 34,42230 Ludbreg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92247181593</item>
      <item>, OIB null</item>
      <item>, OIB 46333350190</item>
      <item>, OIB null</item>
      <item>, OIB null</item>
    </izvorni_sadrzaj>
    <derivirana_varijabla naziv="DomainObject.Predmet.SudioniciListNazivOIB_1">
      <item>, OIB 85821130368</item>
      <item>, OIB 92247181593</item>
      <item>, OIB null</item>
      <item>, OIB 46333350190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2D389-73EF-484A-84F3-A153FA5C0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2950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2016-04-15T13:02:00Z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2016-04-18T06:26:00Z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