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7f20" w14:paraId="5f77f20" w:rsidRDefault="00AE649C" w:rsidP="00C14C7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14C71" w:rsidP="00C14C71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14C7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St-262/16-5</w:t>
      </w:r>
      <w:r w:rsidR="00EA1C6D">
        <w:tab/>
      </w:r>
    </w:p>
    <w:p w:rsidRDefault="00C14C71" w:rsidP="00C14C71" w:rsidR="00C14C71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14C71" w:rsidP="00C14C71" w:rsidR="00C14C7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14C71" w:rsidP="00C14C71" w:rsidR="00C14C7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14C71" w:rsidP="00C14C71" w:rsidR="00C14C7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14C71" w:rsidP="00C14C71" w:rsidR="00C14C71">
      <w:pPr>
        <w:spacing w:after="0"/>
        <w:rPr>
          <w:lang w:eastAsia="hr-HR"/>
        </w:rPr>
      </w:pP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jc w:val="center"/>
      </w:pPr>
      <w:r>
        <w:t>U  I M E  R E P U B L I K E  H R V A T S K E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jc w:val="center"/>
      </w:pPr>
      <w:r>
        <w:t>R J E Š E NJ E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MALAC j.d.o.o., Koprivnica, Svilarska </w:t>
      </w:r>
      <w:proofErr w:type="spellStart"/>
      <w:r>
        <w:t>bb</w:t>
      </w:r>
      <w:proofErr w:type="spellEnd"/>
      <w:r>
        <w:t xml:space="preserve">, OIB: 80425205803, dana 21. lipnja 2016. </w:t>
      </w:r>
    </w:p>
    <w:p w:rsidRDefault="00C14C71" w:rsidP="00C14C71" w:rsidR="00C14C71">
      <w:pPr>
        <w:spacing w:after="0"/>
        <w:jc w:val="both"/>
      </w:pPr>
    </w:p>
    <w:p w:rsidRDefault="00C14C71" w:rsidP="00C14C71" w:rsidR="00C14C71">
      <w:pPr>
        <w:spacing w:after="0"/>
        <w:jc w:val="center"/>
      </w:pPr>
      <w:r>
        <w:t>r i j e š i o  j e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jc w:val="both"/>
      </w:pPr>
      <w:r>
        <w:tab/>
        <w:t xml:space="preserve">I Otvara se stečajni postupak nad stečajnim dužnikom MALAC j.d.o.o., Koprivnica, Svilarska </w:t>
      </w:r>
      <w:proofErr w:type="spellStart"/>
      <w:r>
        <w:t>bb</w:t>
      </w:r>
      <w:proofErr w:type="spellEnd"/>
      <w:r>
        <w:t xml:space="preserve">, OIB: 80425205803, s danom 21. lipnja 2016. u </w:t>
      </w:r>
      <w:r>
        <w:rPr>
          <w:color w:val="FF0000"/>
        </w:rPr>
        <w:t xml:space="preserve">9,00 </w:t>
      </w:r>
      <w:r>
        <w:t>sati.</w:t>
      </w:r>
    </w:p>
    <w:p w:rsidRDefault="00C14C71" w:rsidP="00C14C71" w:rsidR="00C14C71">
      <w:pPr>
        <w:spacing w:after="0"/>
        <w:jc w:val="both"/>
      </w:pPr>
    </w:p>
    <w:p w:rsidRDefault="00C14C71" w:rsidP="00C14C71" w:rsidR="00C14C71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MALAC j.d.o.o., Koprivnica, Svilarska </w:t>
      </w:r>
      <w:proofErr w:type="spellStart"/>
      <w:r>
        <w:t>bb</w:t>
      </w:r>
      <w:proofErr w:type="spellEnd"/>
      <w:r>
        <w:t>, OIB: 80425205803.</w:t>
      </w:r>
    </w:p>
    <w:p w:rsidRDefault="00C14C71" w:rsidP="00C14C71" w:rsidR="00C14C71">
      <w:pPr>
        <w:spacing w:after="0"/>
        <w:jc w:val="both"/>
      </w:pPr>
    </w:p>
    <w:p w:rsidRDefault="00C14C71" w:rsidP="00C14C71" w:rsidR="00C14C71">
      <w:pPr>
        <w:spacing w:after="0"/>
        <w:jc w:val="both"/>
      </w:pPr>
      <w:r>
        <w:rPr>
          <w:color w:val="FF0000"/>
        </w:rPr>
        <w:tab/>
      </w:r>
      <w:r>
        <w:t xml:space="preserve">III Za stečajnog upravitelja imenuje se Lidija </w:t>
      </w:r>
      <w:proofErr w:type="spellStart"/>
      <w:r>
        <w:t>Lesar</w:t>
      </w:r>
      <w:proofErr w:type="spellEnd"/>
      <w:r>
        <w:t>, Travnička 26, Čakovec, OIB: 29389899347.</w:t>
      </w:r>
    </w:p>
    <w:p w:rsidRDefault="00C14C71" w:rsidP="00C14C71" w:rsidR="00C14C71">
      <w:pPr>
        <w:spacing w:after="0"/>
        <w:jc w:val="both"/>
        <w:rPr>
          <w:color w:val="FF0000"/>
        </w:rPr>
      </w:pPr>
    </w:p>
    <w:p w:rsidRDefault="00C14C71" w:rsidP="00C14C71" w:rsidR="00C14C71">
      <w:pPr>
        <w:spacing w:after="0"/>
        <w:jc w:val="both"/>
      </w:pPr>
      <w:r>
        <w:tab/>
        <w:t>IV Ovo rješenje objavit će se na e-oglasnoj ploči suda.</w:t>
      </w:r>
    </w:p>
    <w:p w:rsidRDefault="00C14C71" w:rsidP="00C14C71" w:rsidR="00C14C71">
      <w:pPr>
        <w:spacing w:after="0"/>
        <w:jc w:val="both"/>
      </w:pPr>
    </w:p>
    <w:p w:rsidRDefault="00C14C71" w:rsidP="00C14C71" w:rsidR="00C14C71">
      <w:pPr>
        <w:spacing w:after="0"/>
        <w:jc w:val="both"/>
        <w:rPr>
          <w:szCs w:val="20"/>
        </w:rPr>
      </w:pPr>
      <w:r>
        <w:tab/>
        <w:t xml:space="preserve">V Po pravomoćnosti ovoga rješenja stečajni dužnik MALAC j.d.o.o., Koprivnica, Svilarska </w:t>
      </w:r>
      <w:proofErr w:type="spellStart"/>
      <w:r>
        <w:t>bb</w:t>
      </w:r>
      <w:proofErr w:type="spellEnd"/>
      <w:r>
        <w:t>, OIB: 80425205803, bit će brisan iz sudskog registra.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jc w:val="center"/>
      </w:pPr>
      <w:r>
        <w:t>Obrazloženje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jc w:val="both"/>
      </w:pPr>
      <w:r>
        <w:tab/>
        <w:t xml:space="preserve">Predlagatelj je dana 17.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14C71" w:rsidP="00C14C71" w:rsidR="00C14C71">
      <w:pPr>
        <w:spacing w:after="0"/>
        <w:jc w:val="center"/>
      </w:pPr>
    </w:p>
    <w:p w:rsidRDefault="00C14C71" w:rsidP="00C14C71" w:rsidR="00C14C71">
      <w:pPr>
        <w:spacing w:after="0"/>
        <w:jc w:val="center"/>
      </w:pPr>
      <w:r>
        <w:t>U Varaždinu, 21. lipnja 2016.</w:t>
      </w:r>
    </w:p>
    <w:p w:rsidRDefault="00C14C71" w:rsidP="00C14C71" w:rsidR="00C14C71">
      <w:pPr>
        <w:spacing w:after="0"/>
      </w:pPr>
      <w:r>
        <w:t xml:space="preserve">                                                                                                  </w:t>
      </w:r>
    </w:p>
    <w:p w:rsidRDefault="00C14C71" w:rsidP="00C14C71" w:rsidR="00C14C71">
      <w:pPr>
        <w:spacing w:after="0"/>
      </w:pPr>
      <w:r>
        <w:t xml:space="preserve">     </w:t>
      </w:r>
    </w:p>
    <w:p w:rsidRDefault="00C14C71" w:rsidP="00C14C71" w:rsidR="00C14C7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C14C71" w:rsidP="00C14C71" w:rsidR="00C14C71">
      <w:pPr>
        <w:spacing w:after="0"/>
      </w:pPr>
      <w:r>
        <w:t xml:space="preserve">                              </w:t>
      </w:r>
    </w:p>
    <w:p w:rsidRDefault="00C14C71" w:rsidP="00C14C71" w:rsidR="00C14C71">
      <w:pPr>
        <w:spacing w:after="0"/>
      </w:pPr>
      <w:r>
        <w:tab/>
      </w:r>
    </w:p>
    <w:p w:rsidRDefault="00C14C71" w:rsidP="00C14C71" w:rsidR="00C14C71">
      <w:pPr>
        <w:spacing w:after="0"/>
      </w:pPr>
      <w:r>
        <w:t xml:space="preserve">            Uputa o pravnom lijeku:</w:t>
      </w:r>
    </w:p>
    <w:p w:rsidRDefault="00C14C71" w:rsidP="00C14C71" w:rsidR="00C14C7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14C71" w:rsidP="00C14C71" w:rsidR="00C14C7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</w:pPr>
      <w:r>
        <w:t>DNA:</w:t>
      </w:r>
    </w:p>
    <w:p w:rsidRDefault="00C14C71" w:rsidP="00C14C71" w:rsidR="00C14C7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C14C71" w:rsidP="00C14C71" w:rsidR="00C14C7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14C71" w:rsidP="00C14C71" w:rsidR="00C14C71">
      <w:pPr>
        <w:numPr>
          <w:ilvl w:val="0"/>
          <w:numId w:val="47"/>
        </w:numPr>
        <w:spacing w:after="0"/>
      </w:pPr>
      <w:r>
        <w:t xml:space="preserve">Dužnik MALAC j.d.o.o., Koprivnica, Svilarska </w:t>
      </w:r>
      <w:proofErr w:type="spellStart"/>
      <w:r>
        <w:t>bb</w:t>
      </w:r>
      <w:proofErr w:type="spellEnd"/>
    </w:p>
    <w:p w:rsidRDefault="00C14C71" w:rsidP="00C14C71" w:rsidR="00C14C71">
      <w:pPr>
        <w:numPr>
          <w:ilvl w:val="0"/>
          <w:numId w:val="47"/>
        </w:numPr>
        <w:spacing w:after="0"/>
      </w:pPr>
      <w:r>
        <w:t xml:space="preserve">Direktor dužnika, Zlatko </w:t>
      </w:r>
      <w:proofErr w:type="spellStart"/>
      <w:r>
        <w:t>Kolaček</w:t>
      </w:r>
      <w:proofErr w:type="spellEnd"/>
      <w:r>
        <w:t xml:space="preserve"> iz Bjelovara, I. Gregurića 15</w:t>
      </w:r>
    </w:p>
    <w:p w:rsidRDefault="00C14C71" w:rsidP="00C14C71" w:rsidR="00C14C71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C14C71" w:rsidP="00C14C71" w:rsidR="00C14C7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Koprivnica,  Hrvatske državnosti 7, 48000 Koprivnica</w:t>
      </w:r>
    </w:p>
    <w:p w:rsidRDefault="00C14C71" w:rsidP="00C14C71" w:rsidR="00C14C71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Lidija </w:t>
      </w:r>
      <w:proofErr w:type="spellStart"/>
      <w:r>
        <w:t>Lesar</w:t>
      </w:r>
      <w:proofErr w:type="spellEnd"/>
      <w:r>
        <w:t>, Travnička 26, Čakovec</w:t>
      </w:r>
    </w:p>
    <w:p w:rsidRDefault="00C14C71" w:rsidP="00C14C71" w:rsidR="00C14C71">
      <w:pPr>
        <w:numPr>
          <w:ilvl w:val="0"/>
          <w:numId w:val="47"/>
        </w:numPr>
        <w:spacing w:after="0"/>
      </w:pPr>
      <w:r>
        <w:t>e-oglasna ploča suda</w:t>
      </w: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</w:pPr>
    </w:p>
    <w:p w:rsidRDefault="00C14C71" w:rsidP="00C14C71" w:rsidR="00C14C71">
      <w:pPr>
        <w:spacing w:after="0"/>
        <w:rPr>
          <w:szCs w:val="20"/>
        </w:rPr>
      </w:pPr>
    </w:p>
    <w:p w:rsidRDefault="00CB0EA4" w:rsidP="00C14C71" w:rsidR="00CB0EA4">
      <w:pPr>
        <w:pStyle w:val="Naslovdokumenta"/>
        <w:spacing w:after="0"/>
      </w:pPr>
    </w:p>
    <w:p w:rsidRDefault="0071688E" w:rsidP="00C14C71" w:rsidR="0071688E">
      <w:pPr>
        <w:pStyle w:val="Poetniodjeljak"/>
        <w:spacing w:after="0"/>
      </w:pPr>
    </w:p>
    <w:p w:rsidRDefault="00A21F0D" w:rsidP="00C14C71" w:rsidR="00A21F0D">
      <w:pPr>
        <w:pStyle w:val="NormaleSPIS"/>
        <w:spacing w:after="0"/>
        <w:rPr>
          <w:noProof/>
        </w:rPr>
      </w:pPr>
    </w:p>
    <w:p w:rsidRDefault="00DA0242" w:rsidP="00C14C7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C71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4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St-262/2016-5</izvorni_sadrzaj>
    <derivirana_varijabla naziv="DomainObject.Oznaka_1">St-262/2016-5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MALAC jednostavno društvo s ograničenom odgovornošću za ugostiteljstvo i usluge zastupanog po punomoćniku Zlatko Kolaček</izvorni_sadrzaj>
    <derivirana_varijabla naziv="DomainObject.Predmet.ProtustrankaFormated_1">  MALAC jednostavno društvo s ograničenom odgovornošću za ugostiteljstvo i usluge zastupanog po punomoćniku Zlatko Kolaček</derivirana_varijabla>
  </DomainObject.Predmet.ProtustrankaFormated>
  <DomainObject.Predmet.ProtustrankaFormatedOIB>
    <izvorni_sadrzaj>  MALAC jednostavno društvo s ograničenom odgovornošću za ugostiteljstvo i usluge, OIB 80425205803 zastupanog po punomoćniku Zlatko Kolaček</izvorni_sadrzaj>
    <derivirana_varijabla naziv="DomainObject.Predmet.ProtustrankaFormatedOIB_1">  MALAC jednostavno društvo s ograničenom odgovornošću za ugostiteljstvo i usluge, OIB 80425205803 zastupanog po punomoćniku Zlatko Kolaček</derivirana_varijabla>
  </DomainObject.Predmet.ProtustrankaFormatedOIB>
  <DomainObject.Predmet.ProtustrankaFormatedWithAdress>
    <izvorni_sadrzaj> MALAC jednostavno društvo s ograničenom odgovornošću za ugostiteljstvo i usluge, Svilarska bb, 48000 Koprivnica zastupanog po punomoćniku Zlatko Kolaček</izvorni_sadrzaj>
    <derivirana_varijabla naziv="DomainObject.Predmet.ProtustrankaFormatedWithAdress_1"> MALAC jednostavno društvo s ograničenom odgovornošću za ugostiteljstvo i usluge, Svilarska bb, 48000 Koprivnica zastupanog po punomoćniku Zlatko Kolaček</derivirana_varijabla>
  </DomainObject.Predmet.ProtustrankaFormatedWithAdress>
  <DomainObject.Predmet.ProtustrankaFormatedWithAdressOIB>
    <izvorni_sadrzaj> MALAC jednostavno društvo s ograničenom odgovornošću za ugostiteljstvo i usluge, OIB 80425205803, Svilarska bb, 48000 Koprivnica zastupanog po punomoćniku Zlatko Kolaček</izvorni_sadrzaj>
    <derivirana_varijabla naziv="DomainObject.Predmet.ProtustrankaFormatedWithAdressOIB_1"> MALAC jednostavno društvo s ograničenom odgovornošću za ugostiteljstvo i usluge, OIB 80425205803, Svilarska bb, 48000 Koprivnica zastupanog po punomoćniku Zlatko Kolaček</derivirana_varijabla>
  </DomainObject.Predmet.ProtustrankaFormatedWithAdressOIB>
  <DomainObject.Predmet.ProtustrankaWithAdress>
    <izvorni_sadrzaj>MALAC jednostavno društvo s ograničenom odgovornošću za ugostiteljstvo i usluge Svilarska bb, 48000 Koprivnica</izvorni_sadrzaj>
    <derivirana_varijabla naziv="DomainObject.Predmet.ProtustrankaWithAdress_1">MALAC jednostavno društvo s ograničenom odgovornošću za ugostiteljstvo i usluge Svilarska bb, 48000 Koprivnica</derivirana_varijabla>
  </DomainObject.Predmet.ProtustrankaWithAdress>
  <DomainObject.Predmet.ProtustrankaWithAdressOIB>
    <izvorni_sadrzaj>MALAC jednostavno društvo s ograničenom odgovornošću za ugostiteljstvo i usluge, OIB 80425205803, Svilarska bb, 48000 Koprivnica</izvorni_sadrzaj>
    <derivirana_varijabla naziv="DomainObject.Predmet.ProtustrankaWithAdressOIB_1">MALAC jednostavno društvo s ograničenom odgovornošću za ugostiteljstvo i usluge, OIB 80425205803, Svilarska bb, 48000 Koprivnica</derivirana_varijabla>
  </DomainObject.Predmet.ProtustrankaWithAdressOIB>
  <DomainObject.Predmet.ProtustrankaNazivFormated>
    <izvorni_sadrzaj>MALAC jednostavno društvo s ograničenom odgovornošću za ugostiteljstvo i usluge</izvorni_sadrzaj>
    <derivirana_varijabla naziv="DomainObject.Predmet.ProtustrankaNazivFormated_1">MALAC jednostavno društvo s ograničenom odgovornošću za ugostiteljstvo i usluge</derivirana_varijabla>
  </DomainObject.Predmet.ProtustrankaNazivFormated>
  <DomainObject.Predmet.ProtustrankaNazivFormatedOIB>
    <izvorni_sadrzaj>MALAC jednostavno društvo s ograničenom odgovornošću za ugostiteljstvo i usluge, OIB 80425205803</izvorni_sadrzaj>
    <derivirana_varijabla naziv="DomainObject.Predmet.ProtustrankaNazivFormatedOIB_1">MALAC jednostavno društvo s ograničenom odgovornošću za ugostiteljstvo i usluge, OIB 80425205803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86775.90</izvorni_sadrzaj>
    <derivirana_varijabla naziv="DomainObject.Predmet.TrenutnaVrijednost_1">86775.90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MALAC jednostavno društvo s ograničenom odgovornošću za ugostiteljstvo i usluge zastupanog po punomoćniku Zlatko Kolaček</item>
    </izvorni_sadrzaj>
    <derivirana_varijabla naziv="DomainObject.Predmet.ProtuStrankaListFormated_1">
      <item>MALAC jednostavno društvo s ograničenom odgovornošću za ugostiteljstvo i usluge zastupanog po punomoćniku Zlatko Kolaček</item>
    </derivirana_varijabla>
  </DomainObject.Predmet.ProtuStrankaListFormated>
  <DomainObject.Predmet.ProtuStrankaListFormatedOIB>
    <izvorni_sadrzaj>
      <item>MALAC jednostavno društvo s ograničenom odgovornošću za ugostiteljstvo i usluge, OIB 80425205803 zastupanog po punomoćniku Zlatko Kolaček</item>
    </izvorni_sadrzaj>
    <derivirana_varijabla naziv="DomainObject.Predmet.ProtuStrankaListFormatedOIB_1">
      <item>MALAC jednostavno društvo s ograničenom odgovornošću za ugostiteljstvo i usluge, OIB 80425205803 zastupanog po punomoćniku Zlatko Kolaček</item>
    </derivirana_varijabla>
  </DomainObject.Predmet.ProtuStrankaListFormatedOIB>
  <DomainObject.Predmet.ProtuStrankaListFormatedWithAdress>
    <izvorni_sadrzaj>
      <item>MALAC jednostavno društvo s ograničenom odgovornošću za ugostiteljstvo i usluge, Svilarska bb, 48000 Koprivnica zastupanog po punomoćniku Zlatko Kolaček</item>
    </izvorni_sadrzaj>
    <derivirana_varijabla naziv="DomainObject.Predmet.ProtuStrankaListFormatedWithAdress_1">
      <item>MALAC jednostavno društvo s ograničenom odgovornošću za ugostiteljstvo i usluge, Svilarska bb, 48000 Koprivnica zastupanog po punomoćniku Zlatko Kolaček</item>
    </derivirana_varijabla>
  </DomainObject.Predmet.ProtuStrankaListFormatedWithAdress>
  <DomainObject.Predmet.ProtuStrankaListFormatedWithAdressOIB>
    <izvorni_sadrzaj>
      <item>MALAC jednostavno društvo s ograničenom odgovornošću za ugostiteljstvo i usluge, OIB 80425205803, Svilarska bb, 48000 Koprivnica zastupanog po punomoćniku Zlatko Kolaček</item>
    </izvorni_sadrzaj>
    <derivirana_varijabla naziv="DomainObject.Predmet.ProtuStrankaListFormatedWithAdressOIB_1">
      <item>MALAC jednostavno društvo s ograničenom odgovornošću za ugostiteljstvo i usluge, OIB 80425205803, Svilarska bb, 48000 Koprivnica zastupanog po punomoćniku Zlatko Kolaček</item>
    </derivirana_varijabla>
  </DomainObject.Predmet.ProtuStrankaListFormatedWithAdressOIB>
  <DomainObject.Predmet.ProtuStrankaListNazivFormated>
    <izvorni_sadrzaj>
      <item>MALAC jednostavno društvo s ograničenom odgovornošću za ugostiteljstvo i usluge</item>
    </izvorni_sadrzaj>
    <derivirana_varijabla naziv="DomainObject.Predmet.ProtuStrankaListNazivFormated_1">
      <item>MALAC jednostavno društvo s ograničenom odgovornošću za ugostiteljstvo i usluge</item>
    </derivirana_varijabla>
  </DomainObject.Predmet.ProtuStrankaListNazivFormated>
  <DomainObject.Predmet.ProtuStrankaListNazivFormatedOIB>
    <izvorni_sadrzaj>
      <item>MALAC jednostavno društvo s ograničenom odgovornošću za ugostiteljstvo i usluge, OIB 80425205803</item>
    </izvorni_sadrzaj>
    <derivirana_varijabla naziv="DomainObject.Predmet.ProtuStrankaListNazivFormatedOIB_1">
      <item>MALAC jednostavno društvo s ograničenom odgovornošću za ugostiteljstvo i usluge, OIB 80425205803</item>
    </derivirana_varijabla>
  </DomainObject.Predmet.ProtuStrankaListNazivFormatedOIB>
  <DomainObject.Predmet.OstaliListFormated>
    <izvorni_sadrzaj>
      <item>E-oglasna ploča</item>
      <item>Sudski registar</item>
      <item>Zlatko Kolaček punomoćnik sudionika u postupku MALAC jednostavno društvo s ograničenom odgovornošću za ugostiteljstvo i usluge</item>
    </izvorni_sadrzaj>
    <derivirana_varijabla naziv="DomainObject.Predmet.OstaliListFormated_1">
      <item>E-oglasna ploča</item>
      <item>Sudski registar</item>
      <item>Zlatko Kolaček punomoćnik sudionika u postupku MALAC jednostavno društvo s ograničenom odgovornošću za ugostiteljstvo i usluge</item>
    </derivirana_varijabla>
  </DomainObject.Predmet.OstaliListFormated>
  <DomainObject.Predmet.OstaliListFormatedOIB>
    <izvorni_sadrzaj>
      <item>E-oglasna ploča</item>
      <item>Sudski registar</item>
      <item>Zlatko Kolaček, OIB 80599937450 punomoćnik sudionika u postupku MALAC jednostavno društvo s ograničenom odgovornošću za ugostiteljstvo i usluge</item>
    </izvorni_sadrzaj>
    <derivirana_varijabla naziv="DomainObject.Predmet.OstaliListFormatedOIB_1">
      <item>E-oglasna ploča</item>
      <item>Sudski registar</item>
      <item>Zlatko Kolaček, OIB 80599937450 punomoćnik sudionika u postupku MALAC jednostavno društvo s ograničenom odgovornošću za ugostiteljstvo i usluge</item>
    </derivirana_varijabla>
  </DomainObject.Predmet.OstaliListFormatedOIB>
  <DomainObject.Predmet.OstaliListFormatedWithAdress>
    <izvorni_sadrzaj>
      <item>E-oglasna ploča</item>
      <item>Sudski registar</item>
      <item>Zlatko Kolaček, Ivana Gregurića 15, 43000 Bjelovar punomoćnik sudionika u postupku MALAC jednostavno društvo s ograničenom odgovornošću za ugostiteljstvo i usluge</item>
    </izvorni_sadrzaj>
    <derivirana_varijabla naziv="DomainObject.Predmet.OstaliListFormatedWithAdress_1">
      <item>E-oglasna ploča</item>
      <item>Sudski registar</item>
      <item>Zlatko Kolaček, Ivana Gregurića 15, 43000 Bjelovar punomoćnik sudionika u postupku MALAC jednostavno društvo s ograničenom odgovornošću za ugostiteljstvo i usluge</item>
    </derivirana_varijabla>
  </DomainObject.Predmet.OstaliListFormatedWithAdress>
  <DomainObject.Predmet.OstaliListFormatedWithAdressOIB>
    <izvorni_sadrzaj>
      <item>E-oglasna ploča</item>
      <item>Sudski registar</item>
      <item>Zlatko Kolaček, OIB 80599937450, Ivana Gregurića 15, 43000 Bjelovar punomoćnik sudionika u postupku MALAC jednostavno društvo s ograničenom odgovornošću za ugostiteljstvo i usluge</item>
    </izvorni_sadrzaj>
    <derivirana_varijabla naziv="DomainObject.Predmet.OstaliListFormatedWithAdressOIB_1">
      <item>E-oglasna ploča</item>
      <item>Sudski registar</item>
      <item>Zlatko Kolaček, OIB 80599937450, Ivana Gregurića 15, 43000 Bjelovar punomoćnik sudionika u postupku MALAC jednostavno društvo s ograničenom odgovornošću za ugostiteljstvo i usluge</item>
    </derivirana_varijabla>
  </DomainObject.Predmet.OstaliListFormatedWithAdressOIB>
  <DomainObject.Predmet.OstaliListNazivFormated>
    <izvorni_sadrzaj>
      <item>E-oglasna ploča</item>
      <item>Sudski registar</item>
      <item>Zlatko Kolaček</item>
    </izvorni_sadrzaj>
    <derivirana_varijabla naziv="DomainObject.Predmet.OstaliListNazivFormated_1">
      <item>E-oglasna ploča</item>
      <item>Sudski registar</item>
      <item>Zlatko Kolaček</item>
    </derivirana_varijabla>
  </DomainObject.Predmet.OstaliListNazivFormated>
  <DomainObject.Predmet.OstaliListNazivFormatedOIB>
    <izvorni_sadrzaj>
      <item>E-oglasna ploča</item>
      <item>Sudski registar</item>
      <item>Zlatko Kolaček, OIB 80599937450</item>
    </izvorni_sadrzaj>
    <derivirana_varijabla naziv="DomainObject.Predmet.OstaliListNazivFormatedOIB_1">
      <item>E-oglasna ploča</item>
      <item>Sudski registar</item>
      <item>Zlatko Kolaček, OIB 80599937450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St-262/2016-5</izvorni_sadrzaj>
    <derivirana_varijabla naziv="DomainObject.PoslovniBrojDokumenta_1">St-262/2016-5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MALAC jednostavno društvo s ograničenom odgovornošću za ugostiteljstvo i usluge</izvorni_sadrzaj>
    <derivirana_varijabla naziv="DomainObject.Predmet.ProtustrankaIDrugi_1">MALAC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MALAC jednostavno društvo s ograničenom odgovornošću za ugostiteljstvo i usluge, OIB 80425205803, Svilarska bb, 48000 Koprivnica</izvorni_sadrzaj>
    <derivirana_varijabla naziv="DomainObject.Predmet.ProtustrankaIDrugiAdressOIB_1">MALAC jednostavno društvo s ograničenom odgovornošću za ugostiteljstvo i usluge, OIB 80425205803, Svilarska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MALAC jednostavno društvo s ograničenom odgovornošću za ugostiteljstvo i usluge</item>
      <item>E-oglasna ploča</item>
      <item>Sudski registar</item>
      <item>Zlatko Kolaček</item>
    </izvorni_sadrzaj>
    <derivirana_varijabla naziv="DomainObject.Predmet.SudioniciListNaziv_1">
      <item>Financijska agencija</item>
      <item>MALAC jednostavno društvo s ograničenom odgovornošću za ugostiteljstvo i usluge</item>
      <item>E-oglasna ploča</item>
      <item>Sudski registar</item>
      <item>Zlatko Kolaček</item>
    </derivirana_varijabla>
  </DomainObject.Predmet.SudioniciListNaziv>
  <DomainObject.Predmet.SudioniciListAdressOIB>
    <izvorni_sadrzaj>
      <item>Financijska agencija, OIB 85821130368, A. Cesarca 2,42000 Varaždin</item>
      <item>MALAC jednostavno društvo s ograničenom odgovornošću za ugostiteljstvo i usluge, OIB 80425205803, Svilarska bb,48000 Koprivnica</item>
      <item>E-oglasna ploča</item>
      <item>Sudski registar</item>
      <item>Zlatko Kolaček, OIB 80599937450, Ivana Gregurića 15,43000 Bjelovar</item>
    </izvorni_sadrzaj>
    <derivirana_varijabla naziv="DomainObject.Predmet.SudioniciListAdressOIB_1">
      <item>Financijska agencija, OIB 85821130368, A. Cesarca 2,42000 Varaždin</item>
      <item>MALAC jednostavno društvo s ograničenom odgovornošću za ugostiteljstvo i usluge, OIB 80425205803, Svilarska bb,48000 Koprivnica</item>
      <item>E-oglasna ploča</item>
      <item>Sudski registar</item>
      <item>Zlatko Kolaček, OIB 80599937450, Ivana Gregurića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696F3-29D7-42AC-BEC0-9D8B62E40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2750</properties:Characters>
  <properties:Lines>89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2016-06-21T06:52:00Z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