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0864" w14:paraId="ab30864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4E21E5" w:rsidP="00F024AB" w:rsidR="004E21E5">
      <w:pPr>
        <w:pStyle w:val="Naslov2"/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EF16AC">
      <w:pPr>
        <w:jc w:val="both"/>
      </w:pPr>
      <w:r>
        <w:t>Zagreb, Amruševa 2/II</w:t>
      </w:r>
      <w:r w:rsidR="004E21E5">
        <w:tab/>
      </w:r>
      <w:r w:rsidR="004E21E5">
        <w:tab/>
      </w:r>
      <w:r w:rsidR="004E21E5">
        <w:tab/>
      </w:r>
      <w:r w:rsidR="004E21E5">
        <w:tab/>
      </w:r>
      <w:r w:rsidR="004E21E5">
        <w:tab/>
      </w:r>
      <w:r w:rsidR="004E21E5">
        <w:tab/>
      </w:r>
      <w:proofErr w:type="spellStart"/>
      <w:r w:rsidR="004E21E5">
        <w:t>40</w:t>
      </w:r>
      <w:proofErr w:type="spellEnd"/>
      <w:r w:rsidR="004E21E5">
        <w:t>. St-</w:t>
      </w:r>
      <w:proofErr w:type="spellStart"/>
      <w:r w:rsidR="004E21E5">
        <w:t>69</w:t>
      </w:r>
      <w:proofErr w:type="spellEnd"/>
      <w:r w:rsidR="004E21E5">
        <w:t>/</w:t>
      </w:r>
      <w:proofErr w:type="spellStart"/>
      <w:r w:rsidR="004E21E5">
        <w:t>16</w:t>
      </w:r>
      <w:proofErr w:type="spellEnd"/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F024AB" w:rsidR="00F024AB" w:rsidRPr="00B93352">
      <w:pPr>
        <w:jc w:val="both"/>
        <w:rPr>
          <w:sz w:val="40"/>
          <w:szCs w:val="40"/>
        </w:rPr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8F124E" w:rsidRPr="00005E65">
        <w:t xml:space="preserve">dužnikom </w:t>
      </w:r>
      <w:r w:rsidR="00216299">
        <w:t xml:space="preserve">POLIKLINIKA ZA MEDICINSKU MIKROBIOLOGIJU S PARAZITOLOGIJOM DR. BRAZDA, Zagreb, Petrova </w:t>
      </w:r>
      <w:proofErr w:type="spellStart"/>
      <w:r w:rsidR="00216299">
        <w:t>48</w:t>
      </w:r>
      <w:proofErr w:type="spellEnd"/>
      <w:r w:rsidR="00216299">
        <w:t xml:space="preserve"> A, </w:t>
      </w:r>
      <w:r w:rsidR="00216299" w:rsidRPr="007A3302">
        <w:t xml:space="preserve"> </w:t>
      </w:r>
      <w:proofErr w:type="spellStart"/>
      <w:r w:rsidR="00216299" w:rsidRPr="007A3302">
        <w:t>OIB</w:t>
      </w:r>
      <w:proofErr w:type="spellEnd"/>
      <w:r w:rsidR="00216299" w:rsidRPr="007A3302">
        <w:t xml:space="preserve"> </w:t>
      </w:r>
      <w:proofErr w:type="spellStart"/>
      <w:r w:rsidR="00216299">
        <w:t>90875660944</w:t>
      </w:r>
      <w:proofErr w:type="spellEnd"/>
      <w:r w:rsidR="00216299">
        <w:t xml:space="preserve">, </w:t>
      </w:r>
      <w:r w:rsidR="007F4020">
        <w:t xml:space="preserve"> </w:t>
      </w:r>
      <w:r w:rsidR="00216299">
        <w:t>pod poslovnim brojem S</w:t>
      </w:r>
      <w:r w:rsidR="003C3FB3">
        <w:t>t</w:t>
      </w:r>
      <w:r w:rsidR="00216299">
        <w:t>-</w:t>
      </w:r>
      <w:proofErr w:type="spellStart"/>
      <w:r w:rsidR="00216299">
        <w:t>69</w:t>
      </w:r>
      <w:proofErr w:type="spellEnd"/>
      <w:r w:rsidR="00216299">
        <w:t>/</w:t>
      </w:r>
      <w:proofErr w:type="spellStart"/>
      <w:r w:rsidR="00216299">
        <w:t>16</w:t>
      </w:r>
      <w:proofErr w:type="spellEnd"/>
      <w:r w:rsidR="00216299">
        <w:t>,</w:t>
      </w:r>
      <w:r w:rsidR="007F4020">
        <w:t xml:space="preserve"> </w:t>
      </w:r>
      <w:r w:rsidR="00F024AB">
        <w:t xml:space="preserve"> 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7F4020" w:rsidR="00B11256" w:rsidRPr="00001506">
      <w:pPr>
        <w:ind w:firstLine="708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Pr="00005E65">
        <w:t>dužnikom</w:t>
      </w:r>
      <w:r w:rsidR="00E93C02" w:rsidRPr="00E93C02">
        <w:t xml:space="preserve"> </w:t>
      </w:r>
      <w:r w:rsidR="00216299">
        <w:t xml:space="preserve">POLIKLINIKA ZA MEDICINSKU MIKROBIOLOGIJU S PARAZITOLOGIJOM DR. BRAZDA, Zagreb, Petrova </w:t>
      </w:r>
      <w:proofErr w:type="spellStart"/>
      <w:r w:rsidR="00216299">
        <w:t>48</w:t>
      </w:r>
      <w:proofErr w:type="spellEnd"/>
      <w:r w:rsidR="00216299">
        <w:t xml:space="preserve"> A, </w:t>
      </w:r>
      <w:r w:rsidR="00216299" w:rsidRPr="007A3302">
        <w:t xml:space="preserve"> </w:t>
      </w:r>
      <w:proofErr w:type="spellStart"/>
      <w:r w:rsidR="00216299" w:rsidRPr="007A3302">
        <w:t>OIB</w:t>
      </w:r>
      <w:proofErr w:type="spellEnd"/>
      <w:r w:rsidR="00216299" w:rsidRPr="007A3302">
        <w:t xml:space="preserve"> </w:t>
      </w:r>
      <w:proofErr w:type="spellStart"/>
      <w:r w:rsidR="00216299">
        <w:t>90875660944</w:t>
      </w:r>
      <w:proofErr w:type="spellEnd"/>
      <w:r w:rsidR="007F4020">
        <w:t xml:space="preserve">, </w:t>
      </w:r>
      <w:r w:rsidR="00B11256">
        <w:t xml:space="preserve"> određuje se  za dan:</w:t>
      </w:r>
    </w:p>
    <w:p w:rsidRDefault="00B11256" w:rsidP="00B11256" w:rsidR="00B11256"/>
    <w:p w:rsidRDefault="003C3FB3" w:rsidP="003C3FB3" w:rsidR="003C3FB3">
      <w:pPr>
        <w:ind w:left="708"/>
      </w:pPr>
      <w:r w:rsidRPr="00DB4A17">
        <w:rPr>
          <w:b/>
        </w:rPr>
        <w:t xml:space="preserve">dan </w:t>
      </w:r>
      <w:proofErr w:type="spellStart"/>
      <w:r>
        <w:rPr>
          <w:b/>
        </w:rPr>
        <w:t>25.kolovoza</w:t>
      </w:r>
      <w:proofErr w:type="spellEnd"/>
      <w:r>
        <w:rPr>
          <w:b/>
        </w:rPr>
        <w:t xml:space="preserve"> </w:t>
      </w:r>
      <w:r w:rsidRPr="00DB4A17">
        <w:rPr>
          <w:b/>
        </w:rPr>
        <w:t xml:space="preserve"> </w:t>
      </w:r>
      <w:proofErr w:type="spellStart"/>
      <w:r w:rsidRPr="00DB4A17">
        <w:rPr>
          <w:b/>
        </w:rPr>
        <w:t>2016</w:t>
      </w:r>
      <w:proofErr w:type="spellEnd"/>
      <w:r w:rsidRPr="00DB4A17">
        <w:rPr>
          <w:b/>
        </w:rPr>
        <w:t xml:space="preserve">. u </w:t>
      </w:r>
      <w:proofErr w:type="spellStart"/>
      <w:r>
        <w:rPr>
          <w:b/>
        </w:rPr>
        <w:t>11</w:t>
      </w:r>
      <w:proofErr w:type="spellEnd"/>
      <w:r w:rsidR="0005040F">
        <w:rPr>
          <w:b/>
        </w:rPr>
        <w:t>,</w:t>
      </w:r>
      <w:proofErr w:type="spellStart"/>
      <w:r w:rsidR="0005040F">
        <w:rPr>
          <w:b/>
        </w:rPr>
        <w:t>3</w:t>
      </w:r>
      <w:r>
        <w:rPr>
          <w:b/>
        </w:rPr>
        <w:t>0</w:t>
      </w:r>
      <w:proofErr w:type="spellEnd"/>
      <w:r w:rsidRPr="00DB4A17">
        <w:rPr>
          <w:b/>
        </w:rPr>
        <w:t xml:space="preserve"> </w:t>
      </w:r>
      <w:r w:rsidRPr="00111BF4">
        <w:rPr>
          <w:b/>
        </w:rPr>
        <w:t>sati,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>. (mala dvorana)</w:t>
      </w:r>
    </w:p>
    <w:p w:rsidRDefault="003C3FB3" w:rsidP="003C3FB3" w:rsidR="003C3FB3">
      <w:pPr>
        <w:ind w:left="708"/>
      </w:pP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4E21E5" w:rsidR="00D83C64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proofErr w:type="spellStart"/>
      <w:r w:rsidR="0034061B">
        <w:t>razgledati</w:t>
      </w:r>
      <w:r w:rsidR="00AA2511">
        <w:t>i</w:t>
      </w:r>
      <w:proofErr w:type="spellEnd"/>
      <w:r>
        <w:t xml:space="preserve"> u sobi uređujućeg suca broj </w:t>
      </w:r>
      <w:proofErr w:type="spellStart"/>
      <w:r>
        <w:t>92</w:t>
      </w:r>
      <w:proofErr w:type="spellEnd"/>
      <w:r>
        <w:t xml:space="preserve">/II, stari dio, Trgovački sud u Zagrebu, Petrinjska 8, ponedjeljkom od </w:t>
      </w:r>
      <w:proofErr w:type="spellStart"/>
      <w:r>
        <w:t>9.00</w:t>
      </w:r>
      <w:proofErr w:type="spellEnd"/>
      <w:r>
        <w:t xml:space="preserve"> do </w:t>
      </w:r>
      <w:proofErr w:type="spellStart"/>
      <w:r>
        <w:t>11.30</w:t>
      </w:r>
      <w:proofErr w:type="spellEnd"/>
      <w:r>
        <w:t xml:space="preserve">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>Zagreb,</w:t>
      </w:r>
      <w:proofErr w:type="spellStart"/>
      <w:r w:rsidR="00216299">
        <w:t>11</w:t>
      </w:r>
      <w:r w:rsidR="007F4020">
        <w:t>.</w:t>
      </w:r>
      <w:r w:rsidR="003C3FB3">
        <w:t>srpnja</w:t>
      </w:r>
      <w:proofErr w:type="spellEnd"/>
      <w:r w:rsidR="001D37BD">
        <w:t xml:space="preserve"> </w:t>
      </w:r>
      <w:proofErr w:type="spellStart"/>
      <w:r w:rsidR="00EF4937">
        <w:t>201</w:t>
      </w:r>
      <w:r w:rsidR="00537A38">
        <w:t>6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0F7ED3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4E21E5">
        <w:rPr>
          <w:szCs w:val="24"/>
        </w:rPr>
        <w:t>v.r.</w:t>
      </w: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4E21E5" w:rsidP="00422EE0" w:rsidR="004E21E5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4E21E5" w:rsidP="00422EE0" w:rsidR="004E21E5">
      <w:pPr>
        <w:jc w:val="both"/>
      </w:pPr>
      <w:r>
        <w:t xml:space="preserve">               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76BC"/>
    <w:rsid w:val="0004346D"/>
    <w:rsid w:val="00046694"/>
    <w:rsid w:val="0005040F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16299"/>
    <w:rsid w:val="00234A8B"/>
    <w:rsid w:val="0029226F"/>
    <w:rsid w:val="002A5366"/>
    <w:rsid w:val="002B3E83"/>
    <w:rsid w:val="002D4306"/>
    <w:rsid w:val="002D4CCB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6E49"/>
    <w:rsid w:val="003C3FB3"/>
    <w:rsid w:val="003F3CB9"/>
    <w:rsid w:val="00406BA1"/>
    <w:rsid w:val="00426175"/>
    <w:rsid w:val="00462BCD"/>
    <w:rsid w:val="00480653"/>
    <w:rsid w:val="004D058B"/>
    <w:rsid w:val="004D2FD1"/>
    <w:rsid w:val="004E21E5"/>
    <w:rsid w:val="004F7812"/>
    <w:rsid w:val="00511778"/>
    <w:rsid w:val="0051396F"/>
    <w:rsid w:val="00537A38"/>
    <w:rsid w:val="005431CA"/>
    <w:rsid w:val="00641B23"/>
    <w:rsid w:val="0064443D"/>
    <w:rsid w:val="006A1E3A"/>
    <w:rsid w:val="006A42B7"/>
    <w:rsid w:val="006C6F7B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4020"/>
    <w:rsid w:val="007F6A18"/>
    <w:rsid w:val="00806880"/>
    <w:rsid w:val="0082670B"/>
    <w:rsid w:val="00835D29"/>
    <w:rsid w:val="0085227A"/>
    <w:rsid w:val="00877DFD"/>
    <w:rsid w:val="0088452D"/>
    <w:rsid w:val="008847DE"/>
    <w:rsid w:val="008A6070"/>
    <w:rsid w:val="008C0DB5"/>
    <w:rsid w:val="008F124E"/>
    <w:rsid w:val="008F7FF9"/>
    <w:rsid w:val="0090114B"/>
    <w:rsid w:val="00927ACC"/>
    <w:rsid w:val="009309D4"/>
    <w:rsid w:val="00972288"/>
    <w:rsid w:val="009A04F1"/>
    <w:rsid w:val="009C638F"/>
    <w:rsid w:val="009C6AA4"/>
    <w:rsid w:val="009E18D7"/>
    <w:rsid w:val="009E1ED0"/>
    <w:rsid w:val="009E58A3"/>
    <w:rsid w:val="009F327F"/>
    <w:rsid w:val="009F4AE3"/>
    <w:rsid w:val="00A06B95"/>
    <w:rsid w:val="00A72900"/>
    <w:rsid w:val="00A81E89"/>
    <w:rsid w:val="00A87BBB"/>
    <w:rsid w:val="00A96949"/>
    <w:rsid w:val="00AA2511"/>
    <w:rsid w:val="00AA7946"/>
    <w:rsid w:val="00B11256"/>
    <w:rsid w:val="00B133CE"/>
    <w:rsid w:val="00B23591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F024AB"/>
    <w:rsid w:val="00F10AE5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C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C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C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C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C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C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C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C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</izvorni_sadrzaj>
    <derivirana_varijabla naziv="DomainObject.Predmet.PrimjedbaSuca_1">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MEDICINSKU MIKROBIOLOGIJU S PARAZITOLOGIJOM DR. BRAZDA zastupanog po punomoćniku IRENA KELAVA</izvorni_sadrzaj>
    <derivirana_varijabla naziv="DomainObject.Predmet.ProtustrankaFormated_1">  POLIKLINIKA ZA MEDICINSKU MIKROBIOLOGIJU S PARAZITOLOGIJOM DR. BRAZDA zastupanog po punomoćniku IRENA KELAVA</derivirana_varijabla>
  </DomainObject.Predmet.ProtustrankaFormated>
  <DomainObject.Predmet.ProtustrankaFormatedOIB>
    <izvorni_sadrzaj>  POLIKLINIKA ZA MEDICINSKU MIKROBIOLOGIJU S PARAZITOLOGIJOM DR. BRAZDA, OIB 90875660944 zastupanog po punomoćniku IRENA KELAVA</izvorni_sadrzaj>
    <derivirana_varijabla naziv="DomainObject.Predmet.ProtustrankaFormatedOIB_1">  POLIKLINIKA ZA MEDICINSKU MIKROBIOLOGIJU S PARAZITOLOGIJOM DR. BRAZDA, OIB 90875660944 zastupanog po punomoćniku IRENA KELAVA</derivirana_varijabla>
  </DomainObject.Predmet.ProtustrankaFormatedOIB>
  <DomainObject.Predmet.ProtustrankaFormatedWithAdress>
    <izvorni_sadrzaj> POLIKLINIKA ZA MEDICINSKU MIKROBIOLOGIJU S PARAZITOLOGIJOM DR. BRAZDA, PETROVA 48A, 10000 Zagreb zastupanog po punomoćniku IRENA KELAVA</izvorni_sadrzaj>
    <derivirana_varijabla naziv="DomainObject.Predmet.ProtustrankaFormatedWithAdress_1"> POLIKLINIKA ZA MEDICINSKU MIKROBIOLOGIJU S PARAZITOLOGIJOM DR. BRAZDA, PETROVA 48A, 10000 Zagreb zastupanog po punomoćniku IRENA KELAVA</derivirana_varijabla>
  </DomainObject.Predmet.ProtustrankaFormatedWithAdress>
  <DomainObject.Predmet.ProtustrankaFormatedWithAdressOIB>
    <izvorni_sadrzaj> POLIKLINIKA ZA MEDICINSKU MIKROBIOLOGIJU S PARAZITOLOGIJOM DR. BRAZDA, OIB 90875660944, PETROVA 48A, 10000 Zagreb zastupanog po punomoćniku IRENA KELAVA</izvorni_sadrzaj>
    <derivirana_varijabla naziv="DomainObject.Predmet.ProtustrankaFormatedWithAdressOIB_1"> POLIKLINIKA ZA MEDICINSKU MIKROBIOLOGIJU S PARAZITOLOGIJOM DR. BRAZDA, OIB 90875660944, PETROVA 48A, 10000 Zagreb zastupanog po punomoćniku IRENA KELAVA</derivirana_varijabla>
  </DomainObject.Predmet.ProtustrankaFormatedWithAdressOIB>
  <DomainObject.Predmet.ProtustrankaWithAdress>
    <izvorni_sadrzaj>POLIKLINIKA ZA MEDICINSKU MIKROBIOLOGIJU S PARAZITOLOGIJOM DR. BRAZDA PETROVA 48A, 10000 Zagreb</izvorni_sadrzaj>
    <derivirana_varijabla naziv="DomainObject.Predmet.ProtustrankaWithAdress_1">POLIKLINIKA ZA MEDICINSKU MIKROBIOLOGIJU S PARAZITOLOGIJOM DR. BRAZDA PETROVA 48A, 10000 Zagreb</derivirana_varijabla>
  </DomainObject.Predmet.ProtustrankaWithAdress>
  <DomainObject.Predmet.ProtustrankaWithAdressOIB>
    <izvorni_sadrzaj>POLIKLINIKA ZA MEDICINSKU MIKROBIOLOGIJU S PARAZITOLOGIJOM DR. BRAZDA, OIB 90875660944, PETROVA 48A, 10000 Zagreb</izvorni_sadrzaj>
    <derivirana_varijabla naziv="DomainObject.Predmet.ProtustrankaWithAdressOIB_1">POLIKLINIKA ZA MEDICINSKU MIKROBIOLOGIJU S PARAZITOLOGIJOM DR. BRAZDA, OIB 90875660944, PETROVA 48A, 10000 Zagreb</derivirana_varijabla>
  </DomainObject.Predmet.ProtustrankaWithAdressOIB>
  <DomainObject.Predmet.ProtustrankaNazivFormated>
    <izvorni_sadrzaj>POLIKLINIKA ZA MEDICINSKU MIKROBIOLOGIJU S PARAZITOLOGIJOM DR. BRAZDA</izvorni_sadrzaj>
    <derivirana_varijabla naziv="DomainObject.Predmet.ProtustrankaNazivFormated_1">POLIKLINIKA ZA MEDICINSKU MIKROBIOLOGIJU S PARAZITOLOGIJOM DR. BRAZDA</derivirana_varijabla>
  </DomainObject.Predmet.ProtustrankaNazivFormated>
  <DomainObject.Predmet.ProtustrankaNazivFormatedOIB>
    <izvorni_sadrzaj>POLIKLINIKA ZA MEDICINSKU MIKROBIOLOGIJU S PARAZITOLOGIJOM DR. BRAZDA, OIB 90875660944</izvorni_sadrzaj>
    <derivirana_varijabla naziv="DomainObject.Predmet.ProtustrankaNazivFormatedOIB_1">POLIKLINIKA ZA MEDICINSKU MIKROBIOLOGIJU S PARAZITOLOGIJOM DR. BRAZDA, OIB 90875660944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ZA MEDICINSKU MIKROBIOLOGIJU S PARAZITOLOGIJOM DR. BRAZDA</izvorni_sadrzaj>
    <derivirana_varijabla naziv="DomainObject.Predmet.StrankaFormated_1">  POLIKLINIKA ZA MEDICINSKU MIKROBIOLOGIJU S PARAZITOLOGIJOM DR. BRAZDA</derivirana_varijabla>
  </DomainObject.Predmet.StrankaFormated>
  <DomainObject.Predmet.StrankaFormatedOIB>
    <izvorni_sadrzaj>  POLIKLINIKA ZA MEDICINSKU MIKROBIOLOGIJU S PARAZITOLOGIJOM DR. BRAZDA, OIB 90875660944</izvorni_sadrzaj>
    <derivirana_varijabla naziv="DomainObject.Predmet.StrankaFormatedOIB_1">  POLIKLINIKA ZA MEDICINSKU MIKROBIOLOGIJU S PARAZITOLOGIJOM DR. BRAZDA, OIB 90875660944</derivirana_varijabla>
  </DomainObject.Predmet.StrankaFormatedOIB>
  <DomainObject.Predmet.StrankaFormatedWithAdress>
    <izvorni_sadrzaj> POLIKLINIKA ZA MEDICINSKU MIKROBIOLOGIJU S PARAZITOLOGIJOM DR. BRAZDA, PETROVA 48A, 10000 Zagreb</izvorni_sadrzaj>
    <derivirana_varijabla naziv="DomainObject.Predmet.StrankaFormatedWithAdress_1"> POLIKLINIKA ZA MEDICINSKU MIKROBIOLOGIJU S PARAZITOLOGIJOM DR. BRAZDA, PETROVA 48A, 10000 Zagreb</derivirana_varijabla>
  </DomainObject.Predmet.StrankaFormatedWithAdress>
  <DomainObject.Predmet.StrankaFormatedWithAdressOIB>
    <izvorni_sadrzaj> POLIKLINIKA ZA MEDICINSKU MIKROBIOLOGIJU S PARAZITOLOGIJOM DR. BRAZDA, OIB 90875660944, PETROVA 48A, 10000 Zagreb</izvorni_sadrzaj>
    <derivirana_varijabla naziv="DomainObject.Predmet.StrankaFormatedWithAdressOIB_1"> POLIKLINIKA ZA MEDICINSKU MIKROBIOLOGIJU S PARAZITOLOGIJOM DR. BRAZDA, OIB 90875660944, PETROVA 48A, 10000 Zagreb</derivirana_varijabla>
  </DomainObject.Predmet.StrankaFormatedWithAdressOIB>
  <DomainObject.Predmet.StrankaWithAdress>
    <izvorni_sadrzaj>POLIKLINIKA ZA MEDICINSKU MIKROBIOLOGIJU S PARAZITOLOGIJOM DR. BRAZDA PETROVA 48A,10000 Zagreb</izvorni_sadrzaj>
    <derivirana_varijabla naziv="DomainObject.Predmet.StrankaWithAdress_1">POLIKLINIKA ZA MEDICINSKU MIKROBIOLOGIJU S PARAZITOLOGIJOM DR. BRAZDA PETROVA 48A,10000 Zagreb</derivirana_varijabla>
  </DomainObject.Predmet.StrankaWithAdress>
  <DomainObject.Predmet.StrankaWithAdressOIB>
    <izvorni_sadrzaj>POLIKLINIKA ZA MEDICINSKU MIKROBIOLOGIJU S PARAZITOLOGIJOM DR. BRAZDA, OIB 90875660944, PETROVA 48A,10000 Zagreb</izvorni_sadrzaj>
    <derivirana_varijabla naziv="DomainObject.Predmet.StrankaWithAdressOIB_1">POLIKLINIKA ZA MEDICINSKU MIKROBIOLOGIJU S PARAZITOLOGIJOM DR. BRAZDA, OIB 90875660944, PETROVA 48A,10000 Zagreb</derivirana_varijabla>
  </DomainObject.Predmet.StrankaWithAdressOIB>
  <DomainObject.Predmet.StrankaNazivFormated>
    <izvorni_sadrzaj>POLIKLINIKA ZA MEDICINSKU MIKROBIOLOGIJU S PARAZITOLOGIJOM DR. BRAZDA</izvorni_sadrzaj>
    <derivirana_varijabla naziv="DomainObject.Predmet.StrankaNazivFormated_1">POLIKLINIKA ZA MEDICINSKU MIKROBIOLOGIJU S PARAZITOLOGIJOM DR. BRAZDA</derivirana_varijabla>
  </DomainObject.Predmet.StrankaNazivFormated>
  <DomainObject.Predmet.StrankaNazivFormatedOIB>
    <izvorni_sadrzaj>POLIKLINIKA ZA MEDICINSKU MIKROBIOLOGIJU S PARAZITOLOGIJOM DR. BRAZDA, OIB 90875660944</izvorni_sadrzaj>
    <derivirana_varijabla naziv="DomainObject.Predmet.StrankaNazivFormatedOIB_1">POLIKLINIKA ZA MEDICINSKU MIKROBIOLOGIJU S PARAZITOLOGIJOM DR. BRAZDA, OIB 90875660944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POLIKLINIKA ZA MEDICINSKU MIKROBIOLOGIJU S PARAZITOLOGIJOM DR. BRAZDA</item>
    </izvorni_sadrzaj>
    <derivirana_varijabla naziv="DomainObject.Predmet.StrankaListFormated_1">
      <item>POLIKLINIKA ZA MEDICINSKU MIKROBIOLOGIJU S PARAZITOLOGIJOM DR. BRAZDA</item>
    </derivirana_varijabla>
  </DomainObject.Predmet.StrankaListFormated>
  <DomainObject.Predmet.StrankaListFormatedOIB>
    <izvorni_sadrzaj>
      <item>POLIKLINIKA ZA MEDICINSKU MIKROBIOLOGIJU S PARAZITOLOGIJOM DR. BRAZDA, OIB 90875660944</item>
    </izvorni_sadrzaj>
    <derivirana_varijabla naziv="DomainObject.Predmet.StrankaListFormatedOIB_1">
      <item>POLIKLINIKA ZA MEDICINSKU MIKROBIOLOGIJU S PARAZITOLOGIJOM DR. BRAZDA, OIB 90875660944</item>
    </derivirana_varijabla>
  </DomainObject.Predmet.StrankaListFormatedOIB>
  <DomainObject.Predmet.StrankaListFormatedWithAdress>
    <izvorni_sadrzaj>
      <item>POLIKLINIKA ZA MEDICINSKU MIKROBIOLOGIJU S PARAZITOLOGIJOM DR. BRAZDA, PETROVA 48A, 10000 Zagreb</item>
    </izvorni_sadrzaj>
    <derivirana_varijabla naziv="DomainObject.Predmet.StrankaListFormatedWithAdress_1">
      <item>POLIKLINIKA ZA MEDICINSKU MIKROBIOLOGIJU S PARAZITOLOGIJOM DR. BRAZDA, PETROVA 48A, 10000 Zagreb</item>
    </derivirana_varijabla>
  </DomainObject.Predmet.StrankaListFormatedWithAdress>
  <DomainObject.Predmet.StrankaListFormatedWithAdressOIB>
    <izvorni_sadrzaj>
      <item>POLIKLINIKA ZA MEDICINSKU MIKROBIOLOGIJU S PARAZITOLOGIJOM DR. BRAZDA, OIB 90875660944, PETROVA 48A, 10000 Zagreb</item>
    </izvorni_sadrzaj>
    <derivirana_varijabla naziv="DomainObject.Predmet.StrankaListFormatedWithAdressOIB_1">
      <item>POLIKLINIKA ZA MEDICINSKU MIKROBIOLOGIJU S PARAZITOLOGIJOM DR. BRAZDA, OIB 90875660944, PETROVA 48A, 10000 Zagreb</item>
    </derivirana_varijabla>
  </DomainObject.Predmet.StrankaListFormatedWithAdressOIB>
  <DomainObject.Predmet.StrankaListNazivFormated>
    <izvorni_sadrzaj>
      <item>POLIKLINIKA ZA MEDICINSKU MIKROBIOLOGIJU S PARAZITOLOGIJOM DR. BRAZDA</item>
    </izvorni_sadrzaj>
    <derivirana_varijabla naziv="DomainObject.Predmet.StrankaListNazivFormated_1">
      <item>POLIKLINIKA ZA MEDICINSKU MIKROBIOLOGIJU S PARAZITOLOGIJOM DR. BRAZDA</item>
    </derivirana_varijabla>
  </DomainObject.Predmet.StrankaListNazivFormated>
  <DomainObject.Predmet.StrankaListNazivFormatedOIB>
    <izvorni_sadrzaj>
      <item>POLIKLINIKA ZA MEDICINSKU MIKROBIOLOGIJU S PARAZITOLOGIJOM DR. BRAZDA, OIB 90875660944</item>
    </izvorni_sadrzaj>
    <derivirana_varijabla naziv="DomainObject.Predmet.StrankaListNazivFormatedOIB_1">
      <item>POLIKLINIKA ZA MEDICINSKU MIKROBIOLOGIJU S PARAZITOLOGIJOM DR. BRAZDA, OIB 90875660944</item>
    </derivirana_varijabla>
  </DomainObject.Predmet.StrankaListNazivFormatedOIB>
  <DomainObject.Predmet.ProtuStrankaListFormated>
    <izvorni_sadrzaj>
      <item>POLIKLINIKA ZA MEDICINSKU MIKROBIOLOGIJU S PARAZITOLOGIJOM DR. BRAZDA zastupanog po punomoćniku IRENA KELAVA</item>
    </izvorni_sadrzaj>
    <derivirana_varijabla naziv="DomainObject.Predmet.ProtuStrankaListFormated_1">
      <item>POLIKLINIKA ZA MEDICINSKU MIKROBIOLOGIJU S PARAZITOLOGIJOM DR. BRAZDA zastupanog po punomoćniku IRENA KELAVA</item>
    </derivirana_varijabla>
  </DomainObject.Predmet.ProtuStrankaListFormated>
  <DomainObject.Predmet.ProtuStrankaListFormatedOIB>
    <izvorni_sadrzaj>
      <item>POLIKLINIKA ZA MEDICINSKU MIKROBIOLOGIJU S PARAZITOLOGIJOM DR. BRAZDA, OIB 90875660944 zastupanog po punomoćniku IRENA KELAVA</item>
    </izvorni_sadrzaj>
    <derivirana_varijabla naziv="DomainObject.Predmet.ProtuStrankaListFormatedOIB_1">
      <item>POLIKLINIKA ZA MEDICINSKU MIKROBIOLOGIJU S PARAZITOLOGIJOM DR. BRAZDA, OIB 90875660944 zastupanog po punomoćniku IRENA KELAVA</item>
    </derivirana_varijabla>
  </DomainObject.Predmet.ProtuStrankaListFormatedOIB>
  <DomainObject.Predmet.ProtuStrankaListFormatedWithAdress>
    <izvorni_sadrzaj>
      <item>POLIKLINIKA ZA MEDICINSKU MIKROBIOLOGIJU S PARAZITOLOGIJOM DR. BRAZDA, PETROVA 48A, 10000 Zagreb zastupanog po punomoćniku IRENA KELAVA</item>
    </izvorni_sadrzaj>
    <derivirana_varijabla naziv="DomainObject.Predmet.ProtuStrankaListFormatedWithAdress_1">
      <item>POLIKLINIKA ZA MEDICINSKU MIKROBIOLOGIJU S PARAZITOLOGIJOM DR. BRAZDA, PETROVA 48A, 10000 Zagreb zastupanog po punomoćniku IRENA KELAVA</item>
    </derivirana_varijabla>
  </DomainObject.Predmet.ProtuStrankaListFormatedWithAdress>
  <DomainObject.Predmet.ProtuStrankaListFormatedWithAdressOIB>
    <izvorni_sadrzaj>
      <item>POLIKLINIKA ZA MEDICINSKU MIKROBIOLOGIJU S PARAZITOLOGIJOM DR. BRAZDA, OIB 90875660944, PETROVA 48A, 10000 Zagreb zastupanog po punomoćniku IRENA KELAVA</item>
    </izvorni_sadrzaj>
    <derivirana_varijabla naziv="DomainObject.Predmet.ProtuStrankaListFormatedWithAdressOIB_1">
      <item>POLIKLINIKA ZA MEDICINSKU MIKROBIOLOGIJU S PARAZITOLOGIJOM DR. BRAZDA, OIB 90875660944, PETROVA 48A, 10000 Zagreb zastupanog po punomoćniku IRENA KELAVA</item>
    </derivirana_varijabla>
  </DomainObject.Predmet.ProtuStrankaListFormatedWithAdressOIB>
  <DomainObject.Predmet.ProtuStrankaListNazivFormated>
    <izvorni_sadrzaj>
      <item>POLIKLINIKA ZA MEDICINSKU MIKROBIOLOGIJU S PARAZITOLOGIJOM DR. BRAZDA</item>
    </izvorni_sadrzaj>
    <derivirana_varijabla naziv="DomainObject.Predmet.ProtuStrankaListNazivFormated_1">
      <item>POLIKLINIKA ZA MEDICINSKU MIKROBIOLOGIJU S PARAZITOLOGIJOM DR. BRAZDA</item>
    </derivirana_varijabla>
  </DomainObject.Predmet.ProtuStrankaListNazivFormated>
  <DomainObject.Predmet.ProtuStrankaListNazivFormatedOIB>
    <izvorni_sadrzaj>
      <item>POLIKLINIKA ZA MEDICINSKU MIKROBIOLOGIJU S PARAZITOLOGIJOM DR. BRAZDA, OIB 90875660944</item>
    </izvorni_sadrzaj>
    <derivirana_varijabla naziv="DomainObject.Predmet.ProtuStrankaListNazivFormatedOIB_1">
      <item>POLIKLINIKA ZA MEDICINSKU MIKROBIOLOGIJU S PARAZITOLOGIJOM DR. BRAZDA, OIB 90875660944</item>
    </derivirana_varijabla>
  </DomainObject.Predmet.ProtuStrankaListNazivFormatedOIB>
  <DomainObject.Predmet.OstaliListFormated>
    <izvorni_sadrzaj>
      <item>IRENA KELAVA punomoćnik sudionika u postupku POLIKLINIKA ZA MEDICINSKU MIKROBIOLOGIJU S PARAZITOLOGIJOM DR. BRAZDA</item>
    </izvorni_sadrzaj>
    <derivirana_varijabla naziv="DomainObject.Predmet.OstaliListFormated_1">
      <item>IRENA KELAVA punomoćnik sudionika u postupku POLIKLINIKA ZA MEDICINSKU MIKROBIOLOGIJU S PARAZITOLOGIJOM DR. BRAZDA</item>
    </derivirana_varijabla>
  </DomainObject.Predmet.OstaliListFormated>
  <DomainObject.Predmet.OstaliListFormatedOIB>
    <izvorni_sadrzaj>
      <item>IRENA KELAVA punomoćnik sudionika u postupku POLIKLINIKA ZA MEDICINSKU MIKROBIOLOGIJU S PARAZITOLOGIJOM DR. BRAZDA</item>
    </izvorni_sadrzaj>
    <derivirana_varijabla naziv="DomainObject.Predmet.OstaliListFormatedOIB_1">
      <item>IRENA KELAVA punomoćnik sudionika u postupku POLIKLINIKA ZA MEDICINSKU MIKROBIOLOGIJU S PARAZITOLOGIJOM DR. BRAZDA</item>
    </derivirana_varijabla>
  </DomainObject.Predmet.OstaliListFormatedOIB>
  <DomainObject.Predmet.OstaliListFormatedWithAdress>
    <izvorni_sadrzaj>
      <item>IRENA KELAVA, GREDIČKA 23, 10000 Zagreb punomoćnik sudionika u postupku POLIKLINIKA ZA MEDICINSKU MIKROBIOLOGIJU S PARAZITOLOGIJOM DR. BRAZDA</item>
    </izvorni_sadrzaj>
    <derivirana_varijabla naziv="DomainObject.Predmet.OstaliListFormatedWithAdress_1">
      <item>IRENA KELAVA, GREDIČKA 23, 10000 Zagreb punomoćnik sudionika u postupku POLIKLINIKA ZA MEDICINSKU MIKROBIOLOGIJU S PARAZITOLOGIJOM DR. BRAZDA</item>
    </derivirana_varijabla>
  </DomainObject.Predmet.OstaliListFormatedWithAdress>
  <DomainObject.Predmet.OstaliListFormatedWithAdressOIB>
    <izvorni_sadrzaj>
      <item>IRENA KELAVA, GREDIČKA 23, 10000 Zagreb punomoćnik sudionika u postupku POLIKLINIKA ZA MEDICINSKU MIKROBIOLOGIJU S PARAZITOLOGIJOM DR. BRAZDA</item>
    </izvorni_sadrzaj>
    <derivirana_varijabla naziv="DomainObject.Predmet.OstaliListFormatedWithAdressOIB_1">
      <item>IRENA KELAVA, GREDIČKA 23, 10000 Zagreb punomoćnik sudionika u postupku POLIKLINIKA ZA MEDICINSKU MIKROBIOLOGIJU S PARAZITOLOGIJOM DR. BRAZDA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</item>
    </izvorni_sadrzaj>
    <derivirana_varijabla naziv="DomainObject.Predmet.OstaliListNazivFormatedOIB_1">
      <item>IRENA KELAVA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ZA MEDICINSKU MIKROBIOLOGIJU S PARAZITOLOGIJOM DR. BRAZDA</izvorni_sadrzaj>
    <derivirana_varijabla naziv="DomainObject.Predmet.StrankaIDrugi_1">POLIKLINIKA ZA MEDICINSKU MIKROBIOLOGIJU S PARAZITOLOGIJOM DR. BRAZDA</derivirana_varijabla>
  </DomainObject.Predmet.StrankaIDrugi>
  <DomainObject.Predmet.ProtustrankaIDrugi>
    <izvorni_sadrzaj>POLIKLINIKA ZA MEDICINSKU MIKROBIOLOGIJU S PARAZITOLOGIJOM DR. BRAZDA</izvorni_sadrzaj>
    <derivirana_varijabla naziv="DomainObject.Predmet.ProtustrankaIDrugi_1">POLIKLINIKA ZA MEDICINSKU MIKROBIOLOGIJU S PARAZITOLOGIJOM DR. BRAZDA</derivirana_varijabla>
  </DomainObject.Predmet.ProtustrankaIDrugi>
  <DomainObject.Predmet.StrankaIDrugiAdressOIB>
    <izvorni_sadrzaj>POLIKLINIKA ZA MEDICINSKU MIKROBIOLOGIJU S PARAZITOLOGIJOM DR. BRAZDA, OIB 90875660944, PETROVA 48A, 10000 Zagreb</izvorni_sadrzaj>
    <derivirana_varijabla naziv="DomainObject.Predmet.StrankaIDrugiAdressOIB_1">POLIKLINIKA ZA MEDICINSKU MIKROBIOLOGIJU S PARAZITOLOGIJOM DR. BRAZDA, OIB 90875660944, PETROVA 48A, 10000 Zagreb</derivirana_varijabla>
  </DomainObject.Predmet.StrankaIDrugiAdressOIB>
  <DomainObject.Predmet.ProtustrankaIDrugiAdressOIB>
    <izvorni_sadrzaj>POLIKLINIKA ZA MEDICINSKU MIKROBIOLOGIJU S PARAZITOLOGIJOM DR. BRAZDA, OIB 90875660944, PETROVA 48A, 10000 Zagreb</izvorni_sadrzaj>
    <derivirana_varijabla naziv="DomainObject.Predmet.ProtustrankaIDrugiAdressOIB_1">POLIKLINIKA ZA MEDICINSKU MIKROBIOLOGIJU S PARAZITOLOGIJOM DR. BRAZDA, OIB 90875660944, PETROVA 48A,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MEDICINSKU MIKROBIOLOGIJU S PARAZITOLOGIJOM DR. BRAZDA</item>
      <item>POLIKLINIKA ZA MEDICINSKU MIKROBIOLOGIJU S PARAZITOLOGIJOM DR. BRAZDA</item>
      <item>IRENA KELAVA</item>
    </izvorni_sadrzaj>
    <derivirana_varijabla naziv="DomainObject.Predmet.SudioniciListNaziv_1">
      <item>POLIKLINIKA ZA MEDICINSKU MIKROBIOLOGIJU S PARAZITOLOGIJOM DR. BRAZDA</item>
      <item>POLIKLINIKA ZA MEDICINSKU MIKROBIOLOGIJU S PARAZITOLOGIJOM DR. BRAZDA</item>
      <item>IRENA KELAVA</item>
    </derivirana_varijabla>
  </DomainObject.Predmet.SudioniciListNaziv>
  <DomainObject.Predmet.SudioniciListAdressOIB>
    <izvorni_sadrzaj>
      <item>POLIKLINIKA ZA MEDICINSKU MIKROBIOLOGIJU S PARAZITOLOGIJOM DR. BRAZDA, OIB 90875660944, PETROVA 48A,10000 Zagreb</item>
      <item>POLIKLINIKA ZA MEDICINSKU MIKROBIOLOGIJU S PARAZITOLOGIJOM DR. BRAZDA, OIB 90875660944, PETROVA 48A,10000 Zagreb</item>
      <item>IRENA KELAVA, GREDIČKA 23,10000 Zagreb</item>
    </izvorni_sadrzaj>
    <derivirana_varijabla naziv="DomainObject.Predmet.SudioniciListAdressOIB_1">
      <item>POLIKLINIKA ZA MEDICINSKU MIKROBIOLOGIJU S PARAZITOLOGIJOM DR. BRAZDA, OIB 90875660944, PETROVA 48A,10000 Zagreb</item>
      <item>POLIKLINIKA ZA MEDICINSKU MIKROBIOLOGIJU S PARAZITOLOGIJOM DR. BRAZDA, OIB 90875660944, PETROVA 48A,10000 Zagreb</item>
      <item>IRENA KELAVA,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90875660944</item>
      <item>, OIB 90875660944</item>
      <item>, OIB null</item>
    </izvorni_sadrzaj>
    <derivirana_varijabla naziv="DomainObject.Predmet.SudioniciListNazivOIB_1">
      <item>, OIB 90875660944</item>
      <item>, OIB 90875660944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5C731-2758-41F4-8956-1E2A90E1E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174</properties:Words>
  <properties:Characters>1009</properties:Characters>
  <properties:Lines>39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2016-07-12T08:48:00Z</dcterms:created>
  <dc:creator>ilukac</dc:creator>
  <cp:lastModifiedBy>Valentina Delač</cp:lastModifiedBy>
  <cp:lastPrinted>2016-07-12T08:48:00Z</cp:lastPrinted>
  <dcterms:modified xmlns:xsi="http://www.w3.org/2001/XMLSchema-instance" xsi:type="dcterms:W3CDTF">2016-07-12T08:49:00Z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