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28a0" w14:paraId="07928a0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C349D8">
        <w:rPr>
          <w:b/>
          <w:sz w:val="22"/>
          <w:szCs w:val="22"/>
        </w:rPr>
        <w:t>243</w:t>
      </w:r>
      <w:r w:rsidRPr="00DA4373">
        <w:rPr>
          <w:b/>
          <w:sz w:val="22"/>
          <w:szCs w:val="22"/>
        </w:rPr>
        <w:t>/201</w:t>
      </w:r>
      <w:r w:rsidR="00C349D8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-</w:t>
      </w:r>
      <w:r w:rsidR="00267129">
        <w:rPr>
          <w:b/>
          <w:sz w:val="22"/>
          <w:szCs w:val="22"/>
        </w:rPr>
        <w:t>55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F0452F" w:rsidRPr="00F0452F">
        <w:rPr>
          <w:sz w:val="22"/>
          <w:szCs w:val="22"/>
        </w:rPr>
        <w:t xml:space="preserve">u stečajnom postupku nad dužnikom </w:t>
      </w:r>
      <w:r w:rsidR="005D6251" w:rsidRPr="005D6251">
        <w:rPr>
          <w:bCs/>
          <w:sz w:val="22"/>
          <w:szCs w:val="22"/>
          <w:lang w:val="en-AU"/>
        </w:rPr>
        <w:t xml:space="preserve">LJEKARNA SEVERO VARDA STIPKOVIĆ "u stečaju", Sinj, Brnaška 6, MBS: 060195856, OIB: 70658727657, </w:t>
      </w:r>
      <w:r w:rsidR="005D6251" w:rsidRPr="005D6251">
        <w:rPr>
          <w:bCs/>
          <w:sz w:val="22"/>
          <w:szCs w:val="22"/>
        </w:rPr>
        <w:t>zastupano po stečajnom upravitelju Josipu Hrga iz Splita</w:t>
      </w:r>
      <w:r w:rsidR="006C322D" w:rsidRPr="006C322D">
        <w:rPr>
          <w:bCs/>
          <w:sz w:val="22"/>
          <w:szCs w:val="22"/>
        </w:rPr>
        <w:t>,</w:t>
      </w:r>
      <w:r w:rsidR="00F0452F" w:rsidRPr="00F0452F">
        <w:rPr>
          <w:sz w:val="22"/>
          <w:szCs w:val="22"/>
        </w:rPr>
        <w:t xml:space="preserve"> izvan ročišta, </w:t>
      </w:r>
      <w:r w:rsidRPr="00185F11">
        <w:rPr>
          <w:sz w:val="22"/>
          <w:szCs w:val="22"/>
        </w:rPr>
        <w:t xml:space="preserve">dana </w:t>
      </w:r>
      <w:r w:rsidR="0039279A">
        <w:rPr>
          <w:sz w:val="22"/>
          <w:szCs w:val="22"/>
        </w:rPr>
        <w:t xml:space="preserve">7. rujna </w:t>
      </w:r>
      <w:r w:rsidRPr="00185F11">
        <w:rPr>
          <w:sz w:val="22"/>
          <w:szCs w:val="22"/>
        </w:rPr>
        <w:t>201</w:t>
      </w:r>
      <w:r w:rsidR="00292D4E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292D4E">
        <w:rPr>
          <w:sz w:val="22"/>
          <w:szCs w:val="22"/>
        </w:rPr>
        <w:t xml:space="preserve">stečajni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 xml:space="preserve">k </w:t>
      </w:r>
      <w:r w:rsidR="00292D4E">
        <w:rPr>
          <w:sz w:val="22"/>
          <w:szCs w:val="22"/>
        </w:rPr>
        <w:t>n</w:t>
      </w:r>
      <w:r w:rsidR="00F0452F" w:rsidRPr="00F0452F">
        <w:rPr>
          <w:sz w:val="22"/>
          <w:szCs w:val="22"/>
        </w:rPr>
        <w:t xml:space="preserve">ad dužnikom </w:t>
      </w:r>
      <w:r w:rsidR="005D6251" w:rsidRPr="005D6251">
        <w:rPr>
          <w:bCs/>
          <w:sz w:val="22"/>
          <w:szCs w:val="22"/>
          <w:lang w:val="en-AU"/>
        </w:rPr>
        <w:t xml:space="preserve">LJEKARNA SEVERO VARDA STIPKOVIĆ "u stečaju", Sinj, Brnaška 6, MBS: 060195856, OIB: 70658727657, </w:t>
      </w:r>
      <w:r w:rsidR="005D6251" w:rsidRPr="005D6251">
        <w:rPr>
          <w:bCs/>
          <w:sz w:val="22"/>
          <w:szCs w:val="22"/>
        </w:rPr>
        <w:t>zastupano po stečajnom upravitelju Josipu Hrga iz Splita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5D6251">
        <w:rPr>
          <w:sz w:val="22"/>
          <w:szCs w:val="22"/>
        </w:rPr>
        <w:t>Josip Hrga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5D6251" w:rsidRPr="005D6251">
        <w:rPr>
          <w:bCs/>
          <w:sz w:val="22"/>
          <w:szCs w:val="22"/>
          <w:lang w:val="en-AU"/>
        </w:rPr>
        <w:t>LJEKARNA SEVERO VARDA STIPKOVIĆ "u stečaju", Sinj, Brnaška 6, M</w:t>
      </w:r>
      <w:r w:rsidR="005D6251">
        <w:rPr>
          <w:bCs/>
          <w:sz w:val="22"/>
          <w:szCs w:val="22"/>
          <w:lang w:val="en-AU"/>
        </w:rPr>
        <w:t>BS: 060195856, OIB: 70658727657</w:t>
      </w:r>
      <w:r w:rsidR="006C322D">
        <w:rPr>
          <w:bCs/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D654D0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2654AD">
        <w:rPr>
          <w:sz w:val="22"/>
          <w:szCs w:val="22"/>
        </w:rPr>
        <w:t>243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2654AD">
        <w:rPr>
          <w:sz w:val="22"/>
          <w:szCs w:val="22"/>
        </w:rPr>
        <w:t>7</w:t>
      </w:r>
      <w:r w:rsidR="0086492F">
        <w:rPr>
          <w:sz w:val="22"/>
          <w:szCs w:val="22"/>
        </w:rPr>
        <w:t>-</w:t>
      </w:r>
      <w:r w:rsidR="00176871">
        <w:rPr>
          <w:sz w:val="22"/>
          <w:szCs w:val="22"/>
        </w:rPr>
        <w:t>19</w:t>
      </w:r>
      <w:r w:rsidR="00D654D0" w:rsidRPr="00D654D0">
        <w:rPr>
          <w:sz w:val="22"/>
          <w:szCs w:val="22"/>
        </w:rPr>
        <w:t xml:space="preserve"> od </w:t>
      </w:r>
      <w:r w:rsidR="00176871">
        <w:rPr>
          <w:sz w:val="22"/>
          <w:szCs w:val="22"/>
        </w:rPr>
        <w:t>12</w:t>
      </w:r>
      <w:r w:rsidR="00AC4656" w:rsidRPr="00AC4656">
        <w:rPr>
          <w:sz w:val="22"/>
          <w:szCs w:val="22"/>
        </w:rPr>
        <w:t xml:space="preserve">. </w:t>
      </w:r>
      <w:r w:rsidR="00176871">
        <w:rPr>
          <w:sz w:val="22"/>
          <w:szCs w:val="22"/>
        </w:rPr>
        <w:t>prosinca</w:t>
      </w:r>
      <w:r w:rsidR="00AC4656" w:rsidRPr="00AC4656">
        <w:rPr>
          <w:sz w:val="22"/>
          <w:szCs w:val="22"/>
        </w:rPr>
        <w:t xml:space="preserve"> 201</w:t>
      </w:r>
      <w:r w:rsidR="00176871">
        <w:rPr>
          <w:sz w:val="22"/>
          <w:szCs w:val="22"/>
        </w:rPr>
        <w:t>7</w:t>
      </w:r>
      <w:r w:rsidR="00AC4656" w:rsidRPr="00AC4656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292D4E">
        <w:rPr>
          <w:sz w:val="22"/>
          <w:szCs w:val="22"/>
        </w:rPr>
        <w:t xml:space="preserve">stečajni </w:t>
      </w:r>
      <w:r w:rsidR="00AD7970" w:rsidRPr="00292D4E">
        <w:rPr>
          <w:sz w:val="22"/>
          <w:szCs w:val="22"/>
        </w:rPr>
        <w:t xml:space="preserve">postupak </w:t>
      </w:r>
      <w:r w:rsidR="00292D4E" w:rsidRPr="00292D4E">
        <w:rPr>
          <w:sz w:val="22"/>
          <w:szCs w:val="22"/>
        </w:rPr>
        <w:t>nad</w:t>
      </w:r>
      <w:r w:rsidR="00AD7970" w:rsidRPr="00292D4E">
        <w:rPr>
          <w:sz w:val="22"/>
          <w:szCs w:val="22"/>
        </w:rPr>
        <w:t xml:space="preserve"> dužnik</w:t>
      </w:r>
      <w:r w:rsidR="00292D4E" w:rsidRPr="00292D4E">
        <w:rPr>
          <w:sz w:val="22"/>
          <w:szCs w:val="22"/>
        </w:rPr>
        <w:t>om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D9662C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176871">
        <w:rPr>
          <w:sz w:val="22"/>
          <w:szCs w:val="22"/>
        </w:rPr>
        <w:t>243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176871">
        <w:rPr>
          <w:sz w:val="22"/>
          <w:szCs w:val="22"/>
        </w:rPr>
        <w:t>7</w:t>
      </w:r>
      <w:r w:rsidR="00593FA0">
        <w:rPr>
          <w:sz w:val="22"/>
          <w:szCs w:val="22"/>
        </w:rPr>
        <w:t>-</w:t>
      </w:r>
      <w:r w:rsidR="004F47FB">
        <w:rPr>
          <w:sz w:val="22"/>
          <w:szCs w:val="22"/>
        </w:rPr>
        <w:t xml:space="preserve">48 </w:t>
      </w:r>
      <w:r w:rsidR="00571040">
        <w:rPr>
          <w:sz w:val="22"/>
          <w:szCs w:val="22"/>
        </w:rPr>
        <w:t xml:space="preserve">od </w:t>
      </w:r>
      <w:r w:rsidR="004F47FB">
        <w:rPr>
          <w:sz w:val="22"/>
          <w:szCs w:val="22"/>
        </w:rPr>
        <w:t>26. srpnja</w:t>
      </w:r>
      <w:r w:rsidR="00593FA0">
        <w:rPr>
          <w:sz w:val="22"/>
          <w:szCs w:val="22"/>
        </w:rPr>
        <w:t xml:space="preserve"> 201</w:t>
      </w:r>
      <w:r w:rsidR="00D654D0">
        <w:rPr>
          <w:sz w:val="22"/>
          <w:szCs w:val="22"/>
        </w:rPr>
        <w:t>8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4F47FB">
        <w:rPr>
          <w:sz w:val="22"/>
          <w:szCs w:val="22"/>
        </w:rPr>
        <w:t>28. kolovoza</w:t>
      </w:r>
      <w:r w:rsidR="001B17BD">
        <w:rPr>
          <w:sz w:val="22"/>
          <w:szCs w:val="22"/>
        </w:rPr>
        <w:t xml:space="preserve"> </w:t>
      </w:r>
      <w:r w:rsidR="00F60455" w:rsidRPr="000E7297">
        <w:rPr>
          <w:sz w:val="22"/>
          <w:szCs w:val="22"/>
        </w:rPr>
        <w:t>201</w:t>
      </w:r>
      <w:r w:rsidR="0025653A">
        <w:rPr>
          <w:sz w:val="22"/>
          <w:szCs w:val="22"/>
        </w:rPr>
        <w:t>8</w:t>
      </w:r>
      <w:r w:rsidR="00F60455" w:rsidRPr="000E7297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EF4DCA" w:rsidRPr="00EF4DCA">
        <w:rPr>
          <w:sz w:val="22"/>
          <w:szCs w:val="22"/>
        </w:rPr>
        <w:t>26. srpnja</w:t>
      </w:r>
      <w:r w:rsidR="00D9662C">
        <w:rPr>
          <w:sz w:val="22"/>
          <w:szCs w:val="22"/>
        </w:rPr>
        <w:t xml:space="preserve"> </w:t>
      </w:r>
      <w:r w:rsidR="00593FA0" w:rsidRPr="00D9662C">
        <w:rPr>
          <w:sz w:val="22"/>
          <w:szCs w:val="22"/>
        </w:rPr>
        <w:t>201</w:t>
      </w:r>
      <w:r w:rsidR="0025653A">
        <w:rPr>
          <w:sz w:val="22"/>
          <w:szCs w:val="22"/>
        </w:rPr>
        <w:t>8</w:t>
      </w:r>
      <w:r w:rsidR="00593FA0" w:rsidRPr="00D9662C">
        <w:rPr>
          <w:sz w:val="22"/>
          <w:szCs w:val="22"/>
        </w:rPr>
        <w:t>. godine</w:t>
      </w:r>
      <w:r w:rsidRPr="00D9662C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A936AF">
        <w:rPr>
          <w:sz w:val="22"/>
          <w:szCs w:val="22"/>
        </w:rPr>
        <w:t xml:space="preserve">Prema </w:t>
      </w:r>
      <w:r w:rsidR="0094027D" w:rsidRPr="00A936AF">
        <w:rPr>
          <w:sz w:val="22"/>
          <w:szCs w:val="22"/>
        </w:rPr>
        <w:t xml:space="preserve">izvješću i </w:t>
      </w:r>
      <w:r w:rsidRPr="00A936AF">
        <w:rPr>
          <w:sz w:val="22"/>
          <w:szCs w:val="22"/>
        </w:rPr>
        <w:t>završnom računu stečajnog upravitelja</w:t>
      </w:r>
      <w:r w:rsidR="00B24CDF" w:rsidRPr="00A936AF">
        <w:rPr>
          <w:sz w:val="22"/>
          <w:szCs w:val="22"/>
        </w:rPr>
        <w:t xml:space="preserve"> </w:t>
      </w:r>
      <w:r w:rsidR="000901EF" w:rsidRPr="00A936AF">
        <w:rPr>
          <w:sz w:val="22"/>
          <w:szCs w:val="22"/>
        </w:rPr>
        <w:t>(</w:t>
      </w:r>
      <w:r w:rsidR="0091126E" w:rsidRPr="00A936AF">
        <w:rPr>
          <w:sz w:val="22"/>
          <w:szCs w:val="22"/>
        </w:rPr>
        <w:t xml:space="preserve">list spisa </w:t>
      </w:r>
      <w:r w:rsidR="00EF4DCA">
        <w:rPr>
          <w:sz w:val="22"/>
          <w:szCs w:val="22"/>
        </w:rPr>
        <w:t>223-228</w:t>
      </w:r>
      <w:r w:rsidR="0091126E" w:rsidRPr="00A936AF">
        <w:rPr>
          <w:sz w:val="22"/>
          <w:szCs w:val="22"/>
        </w:rPr>
        <w:t xml:space="preserve">) </w:t>
      </w:r>
      <w:r w:rsidR="00B24CDF" w:rsidRPr="00A936AF">
        <w:rPr>
          <w:sz w:val="22"/>
          <w:szCs w:val="22"/>
        </w:rPr>
        <w:t xml:space="preserve">unovčena je </w:t>
      </w:r>
      <w:r w:rsidRPr="00A936AF">
        <w:rPr>
          <w:sz w:val="22"/>
          <w:szCs w:val="22"/>
        </w:rPr>
        <w:t>cjelokupna imovina koja je ulazila u stečajnu masu stečajnog</w:t>
      </w:r>
      <w:r w:rsidR="00767AB2" w:rsidRPr="00A936AF">
        <w:rPr>
          <w:sz w:val="22"/>
          <w:szCs w:val="22"/>
        </w:rPr>
        <w:t>,</w:t>
      </w:r>
      <w:r w:rsidRPr="00A936AF">
        <w:rPr>
          <w:sz w:val="22"/>
          <w:szCs w:val="22"/>
        </w:rPr>
        <w:t xml:space="preserve"> </w:t>
      </w:r>
      <w:r w:rsidR="00B11FDE" w:rsidRPr="00A936AF">
        <w:rPr>
          <w:sz w:val="22"/>
          <w:szCs w:val="22"/>
        </w:rPr>
        <w:t xml:space="preserve">te je </w:t>
      </w:r>
      <w:r w:rsidR="002D7FAC" w:rsidRPr="00A936AF">
        <w:rPr>
          <w:sz w:val="22"/>
          <w:szCs w:val="22"/>
        </w:rPr>
        <w:t>ostvar</w:t>
      </w:r>
      <w:r w:rsidR="00B11FDE" w:rsidRPr="00A936AF">
        <w:rPr>
          <w:sz w:val="22"/>
          <w:szCs w:val="22"/>
        </w:rPr>
        <w:t>e</w:t>
      </w:r>
      <w:r w:rsidR="002D7FAC" w:rsidRPr="00A936AF">
        <w:rPr>
          <w:sz w:val="22"/>
          <w:szCs w:val="22"/>
        </w:rPr>
        <w:t>n</w:t>
      </w:r>
      <w:r w:rsidR="00B11FDE" w:rsidRPr="00A936AF">
        <w:rPr>
          <w:sz w:val="22"/>
          <w:szCs w:val="22"/>
        </w:rPr>
        <w:t xml:space="preserve"> ukupan</w:t>
      </w:r>
      <w:r w:rsidR="002D7FAC" w:rsidRPr="00A936AF">
        <w:rPr>
          <w:sz w:val="22"/>
          <w:szCs w:val="22"/>
        </w:rPr>
        <w:t xml:space="preserve"> prihod od </w:t>
      </w:r>
      <w:r w:rsidR="00176871" w:rsidRPr="00176871">
        <w:rPr>
          <w:sz w:val="22"/>
          <w:szCs w:val="22"/>
        </w:rPr>
        <w:t>627.8</w:t>
      </w:r>
      <w:r w:rsidR="0075447D">
        <w:rPr>
          <w:sz w:val="22"/>
          <w:szCs w:val="22"/>
        </w:rPr>
        <w:t>77,0</w:t>
      </w:r>
      <w:r w:rsidR="00176871" w:rsidRPr="00176871">
        <w:rPr>
          <w:sz w:val="22"/>
          <w:szCs w:val="22"/>
        </w:rPr>
        <w:t>4 kuna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EB5207">
        <w:rPr>
          <w:sz w:val="22"/>
          <w:szCs w:val="22"/>
        </w:rPr>
        <w:t>vjerovnici</w:t>
      </w:r>
      <w:r w:rsidR="00EB5207" w:rsidRPr="00EB5207">
        <w:rPr>
          <w:sz w:val="22"/>
          <w:szCs w:val="22"/>
        </w:rPr>
        <w:t xml:space="preserve"> za priznate tražbine vjerovnika I. (prvog) višeg isplatnog reda u visini 100% njihove priznate tražbine i za priznate tražbine vjerovnika II. (drugog) višeg isplatnog reda u visini 41,86% njihove priznate tražbine</w:t>
      </w:r>
      <w:r w:rsidR="00EB5207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lastRenderedPageBreak/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A61600">
        <w:rPr>
          <w:sz w:val="22"/>
          <w:szCs w:val="22"/>
        </w:rPr>
        <w:t>283</w:t>
      </w:r>
      <w:r w:rsidR="00814F2C" w:rsidRPr="00814F2C">
        <w:rPr>
          <w:sz w:val="22"/>
          <w:szCs w:val="22"/>
        </w:rPr>
        <w:t xml:space="preserve">. </w:t>
      </w:r>
      <w:r w:rsidR="005155A9" w:rsidRPr="005155A9">
        <w:rPr>
          <w:sz w:val="22"/>
          <w:szCs w:val="22"/>
        </w:rPr>
        <w:t>Stečajnog zakona (NN 71/15, 104/17, dalje u tekst</w:t>
      </w:r>
      <w:r w:rsidR="005155A9">
        <w:rPr>
          <w:sz w:val="22"/>
          <w:szCs w:val="22"/>
        </w:rPr>
        <w:t>u SZ</w:t>
      </w:r>
      <w:r w:rsidR="00814F2C" w:rsidRPr="00814F2C">
        <w:rPr>
          <w:sz w:val="22"/>
          <w:szCs w:val="22"/>
        </w:rPr>
        <w:t xml:space="preserve">),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814F2C" w:rsidR="00814F2C" w:rsidRPr="00814F2C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814F2C" w:rsidRPr="00814F2C">
        <w:rPr>
          <w:sz w:val="22"/>
          <w:szCs w:val="22"/>
        </w:rPr>
        <w:t xml:space="preserve">U smislu čl. </w:t>
      </w:r>
      <w:r w:rsidR="00985183">
        <w:rPr>
          <w:sz w:val="22"/>
          <w:szCs w:val="22"/>
        </w:rPr>
        <w:t>89</w:t>
      </w:r>
      <w:r w:rsidR="00814F2C" w:rsidRPr="00814F2C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8A1DCF">
        <w:rPr>
          <w:sz w:val="22"/>
          <w:szCs w:val="22"/>
        </w:rPr>
        <w:t>28</w:t>
      </w:r>
      <w:r w:rsidR="00814F2C" w:rsidRPr="00814F2C">
        <w:rPr>
          <w:sz w:val="22"/>
          <w:szCs w:val="22"/>
        </w:rPr>
        <w:t>9.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</w:t>
      </w:r>
      <w:r w:rsidR="00814F2C" w:rsidRPr="00814F2C">
        <w:rPr>
          <w:sz w:val="22"/>
          <w:szCs w:val="22"/>
        </w:rPr>
        <w:t xml:space="preserve">i čl. </w:t>
      </w:r>
      <w:r w:rsidR="00985183">
        <w:rPr>
          <w:sz w:val="22"/>
          <w:szCs w:val="22"/>
        </w:rPr>
        <w:t>28</w:t>
      </w:r>
      <w:r w:rsidR="0039279A">
        <w:rPr>
          <w:sz w:val="22"/>
          <w:szCs w:val="22"/>
        </w:rPr>
        <w:t>6</w:t>
      </w:r>
      <w:r w:rsidR="00814F2C" w:rsidRPr="00814F2C">
        <w:rPr>
          <w:sz w:val="22"/>
          <w:szCs w:val="22"/>
        </w:rPr>
        <w:t>. st. 1. SZ,</w:t>
      </w:r>
      <w:r w:rsidRPr="00DE6C9A">
        <w:rPr>
          <w:sz w:val="22"/>
          <w:szCs w:val="22"/>
        </w:rPr>
        <w:t xml:space="preserve">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015E3A" w:rsidP="00D13C79" w:rsidR="00AA15B0" w:rsidRPr="000867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</w:t>
      </w:r>
      <w:r w:rsidR="000E62CC">
        <w:rPr>
          <w:b/>
          <w:sz w:val="22"/>
          <w:szCs w:val="22"/>
        </w:rPr>
        <w:t>r</w:t>
      </w:r>
      <w:r>
        <w:rPr>
          <w:b/>
          <w:sz w:val="22"/>
          <w:szCs w:val="22"/>
        </w:rPr>
        <w:t>ovniku</w:t>
      </w:r>
      <w:r w:rsidR="00AA15B0" w:rsidRPr="0008673A">
        <w:rPr>
          <w:b/>
          <w:sz w:val="22"/>
          <w:szCs w:val="22"/>
        </w:rPr>
        <w:t xml:space="preserve">, </w:t>
      </w:r>
      <w:r w:rsidR="0039279A">
        <w:rPr>
          <w:b/>
          <w:sz w:val="22"/>
          <w:szCs w:val="22"/>
        </w:rPr>
        <w:t>7</w:t>
      </w:r>
      <w:r w:rsidR="00E473A3">
        <w:rPr>
          <w:b/>
          <w:sz w:val="22"/>
          <w:szCs w:val="22"/>
        </w:rPr>
        <w:t>.</w:t>
      </w:r>
      <w:r w:rsidR="0039279A">
        <w:rPr>
          <w:b/>
          <w:sz w:val="22"/>
          <w:szCs w:val="22"/>
        </w:rPr>
        <w:t xml:space="preserve"> rujna</w:t>
      </w:r>
      <w:r w:rsidR="00E473A3">
        <w:rPr>
          <w:b/>
          <w:sz w:val="22"/>
          <w:szCs w:val="22"/>
        </w:rPr>
        <w:t xml:space="preserve"> </w:t>
      </w:r>
      <w:r w:rsidR="00AA15B0"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093048">
        <w:rPr>
          <w:b/>
          <w:sz w:val="22"/>
          <w:szCs w:val="22"/>
        </w:rPr>
        <w:t>8</w:t>
      </w:r>
      <w:r w:rsidR="00AA15B0"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39279A">
        <w:rPr>
          <w:sz w:val="22"/>
          <w:szCs w:val="22"/>
        </w:rPr>
        <w:t>07.09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E473A3">
        <w:rPr>
          <w:sz w:val="22"/>
          <w:szCs w:val="22"/>
        </w:rPr>
        <w:t>8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F03058" w:rsidP="00F03058" w:rsidR="00F03058" w:rsidRPr="00F03058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  <w:t xml:space="preserve">predlagatelju, </w:t>
      </w:r>
      <w:r w:rsidR="00504548" w:rsidRPr="00504548">
        <w:rPr>
          <w:sz w:val="22"/>
          <w:szCs w:val="22"/>
        </w:rPr>
        <w:t>elektroničkom poštom i putem e-oglasna ploča,</w:t>
      </w:r>
    </w:p>
    <w:p w:rsidRDefault="00F03058" w:rsidP="00F03058" w:rsidR="00F03058" w:rsidRPr="00F03058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  <w:t>stečajnom upravitelju,</w:t>
      </w:r>
    </w:p>
    <w:p w:rsidRDefault="00F03058" w:rsidP="00F03058" w:rsidR="00F03058" w:rsidRPr="00F03058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</w:r>
      <w:r w:rsidR="009B4D52">
        <w:rPr>
          <w:sz w:val="22"/>
          <w:szCs w:val="22"/>
        </w:rPr>
        <w:t>Splitska banka</w:t>
      </w:r>
      <w:r w:rsidRPr="00F03058">
        <w:rPr>
          <w:sz w:val="22"/>
          <w:szCs w:val="22"/>
        </w:rPr>
        <w:t xml:space="preserve"> d.d., putem e oglasne ploče, </w:t>
      </w:r>
    </w:p>
    <w:p w:rsidRDefault="009B4D52" w:rsidP="009B4D52" w:rsidR="009B4D52" w:rsidRPr="009B4D52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Pr="009B4D52">
        <w:rPr>
          <w:sz w:val="22"/>
          <w:szCs w:val="22"/>
        </w:rPr>
        <w:t>Porezna uprava Sinj,</w:t>
      </w:r>
    </w:p>
    <w:p w:rsidRDefault="009B4D52" w:rsidP="009B4D52" w:rsidR="009B4D52" w:rsidRPr="009B4D52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Pr="009B4D52">
        <w:rPr>
          <w:sz w:val="22"/>
          <w:szCs w:val="22"/>
        </w:rPr>
        <w:t>Općinski sud u Splitu, zemljišnoknjižni odjel,</w:t>
      </w:r>
    </w:p>
    <w:p w:rsidRDefault="009B4D52" w:rsidP="009B4D52" w:rsidR="009B4D52" w:rsidRPr="009B4D52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Pr="009B4D52">
        <w:rPr>
          <w:sz w:val="22"/>
          <w:szCs w:val="22"/>
        </w:rPr>
        <w:t xml:space="preserve">ŽDO Split, Građansko-upravni odjel, </w:t>
      </w:r>
    </w:p>
    <w:p w:rsidRDefault="00F03058" w:rsidP="00F03058" w:rsidR="00F03058" w:rsidRPr="00F03058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  <w:t>mrežna stranica e-Oglasna ploča sudova,</w:t>
      </w:r>
    </w:p>
    <w:p w:rsidRDefault="009B4D52" w:rsidP="009B4D52" w:rsidR="00504548" w:rsidRPr="009B4D52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registru ovog suda u Splitu</w:t>
      </w:r>
      <w:r w:rsidR="00504548" w:rsidRPr="009B4D52">
        <w:rPr>
          <w:sz w:val="22"/>
          <w:szCs w:val="22"/>
        </w:rPr>
        <w:t xml:space="preserve">.  </w:t>
      </w: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D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C349D8">
      <w:rPr>
        <w:b/>
        <w:sz w:val="22"/>
        <w:szCs w:val="22"/>
      </w:rPr>
      <w:t>243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C349D8">
      <w:rPr>
        <w:b/>
        <w:sz w:val="22"/>
        <w:szCs w:val="22"/>
      </w:rPr>
      <w:t>7</w:t>
    </w:r>
    <w:r w:rsidR="00776B9C">
      <w:rPr>
        <w:b/>
        <w:sz w:val="22"/>
        <w:szCs w:val="22"/>
      </w:rPr>
      <w:t>-</w:t>
    </w:r>
    <w:r w:rsidR="0039279A">
      <w:rPr>
        <w:b/>
        <w:sz w:val="22"/>
        <w:szCs w:val="22"/>
      </w:rPr>
      <w:t>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3ED"/>
    <w:rsid w:val="000125EB"/>
    <w:rsid w:val="00015E3A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93048"/>
    <w:rsid w:val="000A2775"/>
    <w:rsid w:val="000A278C"/>
    <w:rsid w:val="000B1326"/>
    <w:rsid w:val="000B4A0E"/>
    <w:rsid w:val="000C2FCA"/>
    <w:rsid w:val="000D024F"/>
    <w:rsid w:val="000E62CC"/>
    <w:rsid w:val="000E7297"/>
    <w:rsid w:val="000F5FFB"/>
    <w:rsid w:val="00104163"/>
    <w:rsid w:val="00125ABC"/>
    <w:rsid w:val="00136CC6"/>
    <w:rsid w:val="0015521A"/>
    <w:rsid w:val="00176871"/>
    <w:rsid w:val="001813BA"/>
    <w:rsid w:val="001A31E3"/>
    <w:rsid w:val="001B17BD"/>
    <w:rsid w:val="001D1444"/>
    <w:rsid w:val="001D246A"/>
    <w:rsid w:val="001D2BD1"/>
    <w:rsid w:val="001E33FE"/>
    <w:rsid w:val="001F52B7"/>
    <w:rsid w:val="00201AFD"/>
    <w:rsid w:val="00205015"/>
    <w:rsid w:val="0021254D"/>
    <w:rsid w:val="00247AED"/>
    <w:rsid w:val="00252BC6"/>
    <w:rsid w:val="0025653A"/>
    <w:rsid w:val="002649AF"/>
    <w:rsid w:val="002654AD"/>
    <w:rsid w:val="00267129"/>
    <w:rsid w:val="002677B6"/>
    <w:rsid w:val="00267A73"/>
    <w:rsid w:val="00273A71"/>
    <w:rsid w:val="00292D4E"/>
    <w:rsid w:val="00297FEC"/>
    <w:rsid w:val="002B6C71"/>
    <w:rsid w:val="002C566E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2235F"/>
    <w:rsid w:val="00333B97"/>
    <w:rsid w:val="0033553C"/>
    <w:rsid w:val="00346190"/>
    <w:rsid w:val="003720AB"/>
    <w:rsid w:val="003731E2"/>
    <w:rsid w:val="003750F5"/>
    <w:rsid w:val="003842B7"/>
    <w:rsid w:val="00385376"/>
    <w:rsid w:val="00387A62"/>
    <w:rsid w:val="0039279A"/>
    <w:rsid w:val="003A576F"/>
    <w:rsid w:val="003A750E"/>
    <w:rsid w:val="003B147D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2A00"/>
    <w:rsid w:val="004934B6"/>
    <w:rsid w:val="004A3B68"/>
    <w:rsid w:val="004A481A"/>
    <w:rsid w:val="004A6748"/>
    <w:rsid w:val="004B5ADA"/>
    <w:rsid w:val="004C2DC1"/>
    <w:rsid w:val="004D3283"/>
    <w:rsid w:val="004F38DD"/>
    <w:rsid w:val="004F47FB"/>
    <w:rsid w:val="004F75F4"/>
    <w:rsid w:val="004F7A05"/>
    <w:rsid w:val="005021C6"/>
    <w:rsid w:val="00504548"/>
    <w:rsid w:val="00505B09"/>
    <w:rsid w:val="0051294A"/>
    <w:rsid w:val="00514231"/>
    <w:rsid w:val="005155A9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B63A3"/>
    <w:rsid w:val="005C0DE0"/>
    <w:rsid w:val="005C6BA0"/>
    <w:rsid w:val="005D6251"/>
    <w:rsid w:val="005E3AEE"/>
    <w:rsid w:val="005E5A4D"/>
    <w:rsid w:val="005F213A"/>
    <w:rsid w:val="005F6469"/>
    <w:rsid w:val="00607ADC"/>
    <w:rsid w:val="00615E69"/>
    <w:rsid w:val="00644A52"/>
    <w:rsid w:val="006454C5"/>
    <w:rsid w:val="006716DF"/>
    <w:rsid w:val="006A1D85"/>
    <w:rsid w:val="006A2BEE"/>
    <w:rsid w:val="006C322D"/>
    <w:rsid w:val="006C5C5C"/>
    <w:rsid w:val="006C7372"/>
    <w:rsid w:val="006C7742"/>
    <w:rsid w:val="006D3F13"/>
    <w:rsid w:val="006E5197"/>
    <w:rsid w:val="006F4204"/>
    <w:rsid w:val="00730D24"/>
    <w:rsid w:val="007409D3"/>
    <w:rsid w:val="00753660"/>
    <w:rsid w:val="0075447D"/>
    <w:rsid w:val="00767AB2"/>
    <w:rsid w:val="00776B9C"/>
    <w:rsid w:val="00785A09"/>
    <w:rsid w:val="007A029D"/>
    <w:rsid w:val="007C762E"/>
    <w:rsid w:val="007D6F54"/>
    <w:rsid w:val="007F067D"/>
    <w:rsid w:val="0080438F"/>
    <w:rsid w:val="008061DF"/>
    <w:rsid w:val="008131D4"/>
    <w:rsid w:val="00814CE3"/>
    <w:rsid w:val="00814F2C"/>
    <w:rsid w:val="008339AC"/>
    <w:rsid w:val="00841865"/>
    <w:rsid w:val="00854BF8"/>
    <w:rsid w:val="0086492F"/>
    <w:rsid w:val="008735A5"/>
    <w:rsid w:val="008850B9"/>
    <w:rsid w:val="008A1DCF"/>
    <w:rsid w:val="008B1D9E"/>
    <w:rsid w:val="008C33D0"/>
    <w:rsid w:val="008D57EA"/>
    <w:rsid w:val="008E5B9E"/>
    <w:rsid w:val="00910CCD"/>
    <w:rsid w:val="0091126E"/>
    <w:rsid w:val="00922233"/>
    <w:rsid w:val="0094012D"/>
    <w:rsid w:val="0094027D"/>
    <w:rsid w:val="00963105"/>
    <w:rsid w:val="009635CE"/>
    <w:rsid w:val="00963E52"/>
    <w:rsid w:val="00970DBC"/>
    <w:rsid w:val="00980337"/>
    <w:rsid w:val="00985183"/>
    <w:rsid w:val="009A6FB6"/>
    <w:rsid w:val="009B4D52"/>
    <w:rsid w:val="009C23C4"/>
    <w:rsid w:val="009D5641"/>
    <w:rsid w:val="009E3778"/>
    <w:rsid w:val="009F54D7"/>
    <w:rsid w:val="009F5C62"/>
    <w:rsid w:val="00A10315"/>
    <w:rsid w:val="00A209BB"/>
    <w:rsid w:val="00A40349"/>
    <w:rsid w:val="00A61600"/>
    <w:rsid w:val="00A65FDE"/>
    <w:rsid w:val="00A839C8"/>
    <w:rsid w:val="00A9255E"/>
    <w:rsid w:val="00A936AF"/>
    <w:rsid w:val="00AA15B0"/>
    <w:rsid w:val="00AB17A5"/>
    <w:rsid w:val="00AC4656"/>
    <w:rsid w:val="00AD4570"/>
    <w:rsid w:val="00AD7970"/>
    <w:rsid w:val="00AF4556"/>
    <w:rsid w:val="00AF7762"/>
    <w:rsid w:val="00B07481"/>
    <w:rsid w:val="00B11FDE"/>
    <w:rsid w:val="00B13772"/>
    <w:rsid w:val="00B24CDF"/>
    <w:rsid w:val="00B36E34"/>
    <w:rsid w:val="00B521A5"/>
    <w:rsid w:val="00B628FE"/>
    <w:rsid w:val="00B7199F"/>
    <w:rsid w:val="00B76226"/>
    <w:rsid w:val="00B83474"/>
    <w:rsid w:val="00B8502A"/>
    <w:rsid w:val="00BB03DF"/>
    <w:rsid w:val="00BB5A6A"/>
    <w:rsid w:val="00BB7645"/>
    <w:rsid w:val="00BC058C"/>
    <w:rsid w:val="00BC79FD"/>
    <w:rsid w:val="00BE31C7"/>
    <w:rsid w:val="00BE6325"/>
    <w:rsid w:val="00BF05EA"/>
    <w:rsid w:val="00BF2880"/>
    <w:rsid w:val="00C01A60"/>
    <w:rsid w:val="00C06363"/>
    <w:rsid w:val="00C106B2"/>
    <w:rsid w:val="00C147C0"/>
    <w:rsid w:val="00C149BE"/>
    <w:rsid w:val="00C21DD5"/>
    <w:rsid w:val="00C22F2E"/>
    <w:rsid w:val="00C24831"/>
    <w:rsid w:val="00C26438"/>
    <w:rsid w:val="00C32E41"/>
    <w:rsid w:val="00C349D8"/>
    <w:rsid w:val="00C43BA5"/>
    <w:rsid w:val="00C539B2"/>
    <w:rsid w:val="00C84A10"/>
    <w:rsid w:val="00C8636C"/>
    <w:rsid w:val="00CB2FC5"/>
    <w:rsid w:val="00CB61F3"/>
    <w:rsid w:val="00CC0422"/>
    <w:rsid w:val="00CC1318"/>
    <w:rsid w:val="00CD2C60"/>
    <w:rsid w:val="00CD2EE9"/>
    <w:rsid w:val="00D03B49"/>
    <w:rsid w:val="00D131ED"/>
    <w:rsid w:val="00D13C79"/>
    <w:rsid w:val="00D23D9D"/>
    <w:rsid w:val="00D3103D"/>
    <w:rsid w:val="00D33878"/>
    <w:rsid w:val="00D5360C"/>
    <w:rsid w:val="00D64A19"/>
    <w:rsid w:val="00D654D0"/>
    <w:rsid w:val="00D67372"/>
    <w:rsid w:val="00D7067D"/>
    <w:rsid w:val="00D714D1"/>
    <w:rsid w:val="00D843D8"/>
    <w:rsid w:val="00D9135A"/>
    <w:rsid w:val="00D9662C"/>
    <w:rsid w:val="00D975FE"/>
    <w:rsid w:val="00DA3DF9"/>
    <w:rsid w:val="00DC0976"/>
    <w:rsid w:val="00DE6C9A"/>
    <w:rsid w:val="00DF7A86"/>
    <w:rsid w:val="00E05118"/>
    <w:rsid w:val="00E07C74"/>
    <w:rsid w:val="00E11F55"/>
    <w:rsid w:val="00E169D0"/>
    <w:rsid w:val="00E245E2"/>
    <w:rsid w:val="00E25525"/>
    <w:rsid w:val="00E26D58"/>
    <w:rsid w:val="00E31BA6"/>
    <w:rsid w:val="00E473A3"/>
    <w:rsid w:val="00E76D51"/>
    <w:rsid w:val="00E77397"/>
    <w:rsid w:val="00E97616"/>
    <w:rsid w:val="00EA4D32"/>
    <w:rsid w:val="00EA57DC"/>
    <w:rsid w:val="00EB481A"/>
    <w:rsid w:val="00EB5207"/>
    <w:rsid w:val="00EE599C"/>
    <w:rsid w:val="00EF4DCA"/>
    <w:rsid w:val="00F0033D"/>
    <w:rsid w:val="00F00BBB"/>
    <w:rsid w:val="00F03058"/>
    <w:rsid w:val="00F0452F"/>
    <w:rsid w:val="00F0543B"/>
    <w:rsid w:val="00F1052C"/>
    <w:rsid w:val="00F17D88"/>
    <w:rsid w:val="00F20D0A"/>
    <w:rsid w:val="00F24833"/>
    <w:rsid w:val="00F31FAD"/>
    <w:rsid w:val="00F34EF1"/>
    <w:rsid w:val="00F40201"/>
    <w:rsid w:val="00F4118A"/>
    <w:rsid w:val="00F47FBF"/>
    <w:rsid w:val="00F50086"/>
    <w:rsid w:val="00F60455"/>
    <w:rsid w:val="00F61FBE"/>
    <w:rsid w:val="00F803E2"/>
    <w:rsid w:val="00F82817"/>
    <w:rsid w:val="00FC6EB8"/>
    <w:rsid w:val="00FE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D8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D8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D8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D8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D8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D8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D8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D8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LJEKARNA SEVERO VARDA STIPKOVIĆ</izvorni_sadrzaj>
    <derivirana_varijabla naziv="DomainObject.Predmet.ProtustrankaFormated_1">  LJEKARNA SEVERO VARDA STIPKOVIĆ</derivirana_varijabla>
  </DomainObject.Predmet.ProtustrankaFormated>
  <DomainObject.Predmet.ProtustrankaFormatedOIB>
    <izvorni_sadrzaj>  LJEKARNA SEVERO VARDA STIPKOVIĆ, OIB 70658727657</izvorni_sadrzaj>
    <derivirana_varijabla naziv="DomainObject.Predmet.ProtustrankaFormatedOIB_1">  LJEKARNA SEVERO VARDA STIPKOVIĆ, OIB 70658727657</derivirana_varijabla>
  </DomainObject.Predmet.ProtustrankaFormatedOIB>
  <DomainObject.Predmet.ProtustrankaFormatedWithAdress>
    <izvorni_sadrzaj> LJEKARNA SEVERO VARDA STIPKOVIĆ, Brnaška 6, 21230 Sinj</izvorni_sadrzaj>
    <derivirana_varijabla naziv="DomainObject.Predmet.ProtustrankaFormatedWithAdress_1"> LJEKARNA SEVERO VARDA STIPKOVIĆ, Brnaška 6, 21230 Sinj</derivirana_varijabla>
  </DomainObject.Predmet.ProtustrankaFormatedWithAdress>
  <DomainObject.Predmet.ProtustrankaFormatedWithAdressOIB>
    <izvorni_sadrzaj> LJEKARNA SEVERO VARDA STIPKOVIĆ, OIB 70658727657, Brnaška 6, 21230 Sinj</izvorni_sadrzaj>
    <derivirana_varijabla naziv="DomainObject.Predmet.ProtustrankaFormatedWithAdressOIB_1"> LJEKARNA SEVERO VARDA STIPKOVIĆ, OIB 70658727657, Brnaška 6, 21230 Sinj</derivirana_varijabla>
  </DomainObject.Predmet.ProtustrankaFormatedWithAdressOIB>
  <DomainObject.Predmet.ProtustrankaWithAdress>
    <izvorni_sadrzaj>LJEKARNA SEVERO VARDA STIPKOVIĆ Brnaška 6, 21230 Sinj</izvorni_sadrzaj>
    <derivirana_varijabla naziv="DomainObject.Predmet.ProtustrankaWithAdress_1">LJEKARNA SEVERO VARDA STIPKOVIĆ Brnaška 6, 21230 Sinj</derivirana_varijabla>
  </DomainObject.Predmet.ProtustrankaWithAdress>
  <DomainObject.Predmet.ProtustrankaWithAdressOIB>
    <izvorni_sadrzaj>LJEKARNA SEVERO VARDA STIPKOVIĆ, OIB 70658727657, Brnaška 6, 21230 Sinj</izvorni_sadrzaj>
    <derivirana_varijabla naziv="DomainObject.Predmet.ProtustrankaWithAdressOIB_1">LJEKARNA SEVERO VARDA STIPKOVIĆ, OIB 70658727657, Brnaška 6, 21230 Sinj</derivirana_varijabla>
  </DomainObject.Predmet.ProtustrankaWithAdressOIB>
  <DomainObject.Predmet.ProtustrankaNazivFormated>
    <izvorni_sadrzaj>LJEKARNA SEVERO VARDA STIPKOVIĆ</izvorni_sadrzaj>
    <derivirana_varijabla naziv="DomainObject.Predmet.ProtustrankaNazivFormated_1">LJEKARNA SEVERO VARDA STIPKOVIĆ</derivirana_varijabla>
  </DomainObject.Predmet.ProtustrankaNazivFormated>
  <DomainObject.Predmet.ProtustrankaNazivFormatedOIB>
    <izvorni_sadrzaj>LJEKARNA SEVERO VARDA STIPKOVIĆ, OIB 70658727657</izvorni_sadrzaj>
    <derivirana_varijabla naziv="DomainObject.Predmet.ProtustrankaNazivFormatedOIB_1">LJEKARNA SEVERO VARDA STIPKOVIĆ, OIB 70658727657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LJEKARNA SEVERO VARDA STIPKOVIĆ</item>
    </izvorni_sadrzaj>
    <derivirana_varijabla naziv="DomainObject.Predmet.ProtuStrankaListFormated_1">
      <item>LJEKARNA SEVERO VARDA STIPKOVIĆ</item>
    </derivirana_varijabla>
  </DomainObject.Predmet.ProtuStrankaListFormated>
  <DomainObject.Predmet.ProtuStrankaListFormatedOIB>
    <izvorni_sadrzaj>
      <item>LJEKARNA SEVERO VARDA STIPKOVIĆ, OIB 70658727657</item>
    </izvorni_sadrzaj>
    <derivirana_varijabla naziv="DomainObject.Predmet.ProtuStrankaListFormatedOIB_1">
      <item>LJEKARNA SEVERO VARDA STIPKOVIĆ, OIB 70658727657</item>
    </derivirana_varijabla>
  </DomainObject.Predmet.ProtuStrankaListFormatedOIB>
  <DomainObject.Predmet.ProtuStrankaListFormatedWithAdress>
    <izvorni_sadrzaj>
      <item>LJEKARNA SEVERO VARDA STIPKOVIĆ, Brnaška 6, 21230 Sinj</item>
    </izvorni_sadrzaj>
    <derivirana_varijabla naziv="DomainObject.Predmet.ProtuStrankaListFormatedWithAdress_1">
      <item>LJEKARNA SEVERO VARDA STIPKOVIĆ, Brnaška 6, 21230 Sinj</item>
    </derivirana_varijabla>
  </DomainObject.Predmet.ProtuStrankaListFormatedWithAdress>
  <DomainObject.Predmet.ProtuStrankaListFormatedWithAdressOIB>
    <izvorni_sadrzaj>
      <item>LJEKARNA SEVERO VARDA STIPKOVIĆ, OIB 70658727657, Brnaška 6, 21230 Sinj</item>
    </izvorni_sadrzaj>
    <derivirana_varijabla naziv="DomainObject.Predmet.ProtuStrankaListFormatedWithAdressOIB_1">
      <item>LJEKARNA SEVERO VARDA STIPKOVIĆ, OIB 70658727657, Brnaška 6, 21230 Sinj</item>
    </derivirana_varijabla>
  </DomainObject.Predmet.ProtuStrankaListFormatedWithAdressOIB>
  <DomainObject.Predmet.ProtuStrankaListNazivFormated>
    <izvorni_sadrzaj>
      <item>LJEKARNA SEVERO VARDA STIPKOVIĆ</item>
    </izvorni_sadrzaj>
    <derivirana_varijabla naziv="DomainObject.Predmet.ProtuStrankaListNazivFormated_1">
      <item>LJEKARNA SEVERO VARDA STIPKOVIĆ</item>
    </derivirana_varijabla>
  </DomainObject.Predmet.ProtuStrankaListNazivFormated>
  <DomainObject.Predmet.ProtuStrankaListNazivFormatedOIB>
    <izvorni_sadrzaj>
      <item>LJEKARNA SEVERO VARDA STIPKOVIĆ, OIB 70658727657</item>
    </izvorni_sadrzaj>
    <derivirana_varijabla naziv="DomainObject.Predmet.ProtuStrankaListNazivFormatedOIB_1">
      <item>LJEKARNA SEVERO VARDA STIPKOVIĆ, OIB 70658727657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LJEKARNA SEVERO VARDA STIPKOVIĆ</izvorni_sadrzaj>
    <derivirana_varijabla naziv="DomainObject.Predmet.ProtustrankaIDrugi_1">LJEKARNA SEVERO VARDA STIPKOVIĆ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LJEKARNA SEVERO VARDA STIPKOVIĆ, OIB 70658727657, Brnaška 6, 21230 Sinj</izvorni_sadrzaj>
    <derivirana_varijabla naziv="DomainObject.Predmet.ProtustrankaIDrugiAdressOIB_1">LJEKARNA SEVERO VARDA STIPKOVIĆ, OIB 70658727657, Brnaška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LJEKARNA SEVERO VARDA STIPKOVIĆ</item>
      <item>FINANCIJSKA AGENCIJA, RC SPLIT</item>
      <item>Ministarstvo financija RH</item>
      <item>Županijsko državno odvjetništvo u Splitu</item>
    </izvorni_sadrzaj>
    <derivirana_varijabla naziv="DomainObject.Predmet.SudioniciListNaziv_1">
      <item>LJEKARNA SEVERO VARDA STIPKOVIĆ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70658727657</item>
      <item>, OIB 85821130368</item>
      <item>, OIB 18683136487</item>
      <item>, OIB null</item>
    </izvorni_sadrzaj>
    <derivirana_varijabla naziv="DomainObject.Predmet.SudioniciListNazivOIB_1">
      <item>, OIB 70658727657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85766-EA19-43DE-9C87-8585E70C71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592</properties:Words>
  <properties:Characters>3186</properties:Characters>
  <properties:Lines>94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2018-07-09T12:59:00Z</dcterms:created>
  <dc:creator>none</dc:creator>
  <cp:lastModifiedBy>Srđan Gavranić</cp:lastModifiedBy>
  <cp:lastPrinted>2018-01-17T12:41:00Z</cp:lastPrinted>
  <dcterms:modified xmlns:xsi="http://www.w3.org/2001/XMLSchema-instance" xsi:type="dcterms:W3CDTF">2018-09-07T12:10:00Z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-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