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c0ed" w14:paraId="17bc0ed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B00BB3">
        <w:t>4</w:t>
      </w:r>
      <w:r w:rsidR="005449A6">
        <w:t>465</w:t>
      </w:r>
      <w:r w:rsidR="003547F9">
        <w:t>/2015</w:t>
      </w:r>
      <w:r w:rsidR="002F7380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00BB3">
        <w:t>4</w:t>
      </w:r>
      <w:r w:rsidR="005449A6">
        <w:t>465</w:t>
      </w:r>
      <w:r w:rsidR="003547F9">
        <w:t>/2015</w:t>
      </w:r>
      <w:r>
        <w:t>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8192A">
        <w:t>2</w:t>
      </w:r>
      <w:r w:rsidR="002F7380">
        <w:t>2</w:t>
      </w:r>
      <w:r w:rsidR="0098192A">
        <w:t xml:space="preserve">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630CF7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449A6">
        <w:t xml:space="preserve">TENISKI KLUB "MAKSIMIR 06", OIB 14579253724, Zagreb, Gračanski </w:t>
      </w:r>
      <w:proofErr w:type="spellStart"/>
      <w:r w:rsidR="005449A6">
        <w:t>Mihaljevac</w:t>
      </w:r>
      <w:proofErr w:type="spellEnd"/>
      <w:r w:rsidR="005449A6">
        <w:t xml:space="preserve"> 2 b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449A6">
        <w:t>3.875,12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</w:t>
      </w:r>
      <w:r w:rsidR="002F7380">
        <w:t>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83E11"/>
    <w:rsid w:val="000B3EF2"/>
    <w:rsid w:val="00101281"/>
    <w:rsid w:val="00176522"/>
    <w:rsid w:val="00194DE9"/>
    <w:rsid w:val="001D78D8"/>
    <w:rsid w:val="00215918"/>
    <w:rsid w:val="002E06D3"/>
    <w:rsid w:val="002F7380"/>
    <w:rsid w:val="00347DCD"/>
    <w:rsid w:val="003547F9"/>
    <w:rsid w:val="00423AEA"/>
    <w:rsid w:val="0044280E"/>
    <w:rsid w:val="00445BB9"/>
    <w:rsid w:val="004A0F1D"/>
    <w:rsid w:val="004B4B7E"/>
    <w:rsid w:val="00524D3D"/>
    <w:rsid w:val="005449A6"/>
    <w:rsid w:val="006156D0"/>
    <w:rsid w:val="00630CF7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00BB3"/>
    <w:rsid w:val="00B670B9"/>
    <w:rsid w:val="00B81B46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E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E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4465</izvorni_sadrzaj>
    <derivirana_varijabla naziv="DomainObject.Predmet.Broj_1">4465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St-4465/2015</izvorni_sadrzaj>
    <derivirana_varijabla naziv="DomainObject.Predmet.OznakaBroj_1">St-4465/2015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MAKSIMIR</izvorni_sadrzaj>
    <derivirana_varijabla naziv="DomainObject.Predmet.ProtustrankaFormated_1">  TENISKI KLUB MAKSIMIR</derivirana_varijabla>
  </DomainObject.Predmet.ProtustrankaFormated>
  <DomainObject.Predmet.ProtustrankaFormatedOIB>
    <izvorni_sadrzaj>  TENISKI KLUB MAKSIMIR, OIB 14579253724</izvorni_sadrzaj>
    <derivirana_varijabla naziv="DomainObject.Predmet.ProtustrankaFormatedOIB_1">  TENISKI KLUB MAKSIMIR, OIB 14579253724</derivirana_varijabla>
  </DomainObject.Predmet.ProtustrankaFormatedOIB>
  <DomainObject.Predmet.ProtustrankaFormatedWithAdress>
    <izvorni_sadrzaj> TENISKI KLUB MAKSIMIR, Gračanski Mihaljevac 2b, 10000 Zagreb</izvorni_sadrzaj>
    <derivirana_varijabla naziv="DomainObject.Predmet.ProtustrankaFormatedWithAdress_1"> TENISKI KLUB MAKSIMIR, Gračanski Mihaljevac 2b, 10000 Zagreb</derivirana_varijabla>
  </DomainObject.Predmet.ProtustrankaFormatedWithAdress>
  <DomainObject.Predmet.ProtustrankaFormatedWithAdressOIB>
    <izvorni_sadrzaj> TENISKI KLUB MAKSIMIR, OIB 14579253724, Gračanski Mihaljevac 2b, 10000 Zagreb</izvorni_sadrzaj>
    <derivirana_varijabla naziv="DomainObject.Predmet.ProtustrankaFormatedWithAdressOIB_1"> TENISKI KLUB MAKSIMIR, OIB 14579253724, Gračanski Mihaljevac 2b, 10000 Zagreb</derivirana_varijabla>
  </DomainObject.Predmet.ProtustrankaFormatedWithAdressOIB>
  <DomainObject.Predmet.ProtustrankaWithAdress>
    <izvorni_sadrzaj>TENISKI KLUB MAKSIMIR Gračanski Mihaljevac 2b, 10000 Zagreb</izvorni_sadrzaj>
    <derivirana_varijabla naziv="DomainObject.Predmet.ProtustrankaWithAdress_1">TENISKI KLUB MAKSIMIR Gračanski Mihaljevac 2b, 10000 Zagreb</derivirana_varijabla>
  </DomainObject.Predmet.ProtustrankaWithAdress>
  <DomainObject.Predmet.ProtustrankaWithAdressOIB>
    <izvorni_sadrzaj>TENISKI KLUB MAKSIMIR, OIB 14579253724, Gračanski Mihaljevac 2b, 10000 Zagreb</izvorni_sadrzaj>
    <derivirana_varijabla naziv="DomainObject.Predmet.ProtustrankaWithAdressOIB_1">TENISKI KLUB MAKSIMIR, OIB 14579253724, Gračanski Mihaljevac 2b, 10000 Zagreb</derivirana_varijabla>
  </DomainObject.Predmet.ProtustrankaWithAdressOIB>
  <DomainObject.Predmet.ProtustrankaNazivFormated>
    <izvorni_sadrzaj>TENISKI KLUB MAKSIMIR</izvorni_sadrzaj>
    <derivirana_varijabla naziv="DomainObject.Predmet.ProtustrankaNazivFormated_1">TENISKI KLUB MAKSIMIR</derivirana_varijabla>
  </DomainObject.Predmet.ProtustrankaNazivFormated>
  <DomainObject.Predmet.ProtustrankaNazivFormatedOIB>
    <izvorni_sadrzaj>TENISKI KLUB MAKSIMIR, OIB 14579253724</izvorni_sadrzaj>
    <derivirana_varijabla naziv="DomainObject.Predmet.ProtustrankaNazivFormatedOIB_1">TENISKI KLUB MAKSIMIR, OIB 14579253724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MAKSIMIR</item>
    </izvorni_sadrzaj>
    <derivirana_varijabla naziv="DomainObject.Predmet.ProtuStrankaListFormated_1">
      <item>TENISKI KLUB MAKSIMIR</item>
    </derivirana_varijabla>
  </DomainObject.Predmet.ProtuStrankaListFormated>
  <DomainObject.Predmet.ProtuStrankaListFormatedOIB>
    <izvorni_sadrzaj>
      <item>TENISKI KLUB MAKSIMIR, OIB 14579253724</item>
    </izvorni_sadrzaj>
    <derivirana_varijabla naziv="DomainObject.Predmet.ProtuStrankaListFormatedOIB_1">
      <item>TENISKI KLUB MAKSIMIR, OIB 14579253724</item>
    </derivirana_varijabla>
  </DomainObject.Predmet.ProtuStrankaListFormatedOIB>
  <DomainObject.Predmet.ProtuStrankaListFormatedWithAdress>
    <izvorni_sadrzaj>
      <item>TENISKI KLUB MAKSIMIR, Gračanski Mihaljevac 2b, 10000 Zagreb</item>
    </izvorni_sadrzaj>
    <derivirana_varijabla naziv="DomainObject.Predmet.ProtuStrankaListFormatedWithAdress_1">
      <item>TENISKI KLUB MAKSIMIR, Gračanski Mihaljevac 2b, 10000 Zagreb</item>
    </derivirana_varijabla>
  </DomainObject.Predmet.ProtuStrankaListFormatedWithAdress>
  <DomainObject.Predmet.ProtuStrankaListFormatedWithAdressOIB>
    <izvorni_sadrzaj>
      <item>TENISKI KLUB MAKSIMIR, OIB 14579253724, Gračanski Mihaljevac 2b, 10000 Zagreb</item>
    </izvorni_sadrzaj>
    <derivirana_varijabla naziv="DomainObject.Predmet.ProtuStrankaListFormatedWithAdressOIB_1">
      <item>TENISKI KLUB MAKSIMIR, OIB 14579253724, Gračanski Mihaljevac 2b, 10000 Zagreb</item>
    </derivirana_varijabla>
  </DomainObject.Predmet.ProtuStrankaListFormatedWithAdressOIB>
  <DomainObject.Predmet.ProtuStrankaListNazivFormated>
    <izvorni_sadrzaj>
      <item>TENISKI KLUB MAKSIMIR</item>
    </izvorni_sadrzaj>
    <derivirana_varijabla naziv="DomainObject.Predmet.ProtuStrankaListNazivFormated_1">
      <item>TENISKI KLUB MAKSIMIR</item>
    </derivirana_varijabla>
  </DomainObject.Predmet.ProtuStrankaListNazivFormated>
  <DomainObject.Predmet.ProtuStrankaListNazivFormatedOIB>
    <izvorni_sadrzaj>
      <item>TENISKI KLUB MAKSIMIR, OIB 14579253724</item>
    </izvorni_sadrzaj>
    <derivirana_varijabla naziv="DomainObject.Predmet.ProtuStrankaListNazivFormatedOIB_1">
      <item>TENISKI KLUB MAKSIMIR, OIB 14579253724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MAKSIMIR</izvorni_sadrzaj>
    <derivirana_varijabla naziv="DomainObject.Predmet.ProtustrankaIDrugi_1">TENISKI KLUB MAKSIMIR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MAKSIMIR, OIB 14579253724, Gračanski Mihaljevac 2b, 10000 Zagreb</izvorni_sadrzaj>
    <derivirana_varijabla naziv="DomainObject.Predmet.ProtustrankaIDrugiAdressOIB_1">TENISKI KLUB MAKSIMIR, OIB 14579253724, Gračanski Mihaljevac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MAKSIMIR</item>
      <item>FINA Regionalni centar Zagreb</item>
    </izvorni_sadrzaj>
    <derivirana_varijabla naziv="DomainObject.Predmet.SudioniciListNaziv_1">
      <item>TENISKI KLUB MAKSIMIR</item>
      <item>FINA Regionalni centar Zagreb</item>
    </derivirana_varijabla>
  </DomainObject.Predmet.SudioniciListNaziv>
  <DomainObject.Predmet.SudioniciListAdressOIB>
    <izvorni_sadrzaj>
      <item>TENISKI KLUB MAKSIMIR, OIB 14579253724, Gračanski Mihaljevac 2b,10000 Zagreb</item>
      <item>FINA Regionalni centar Zagreb, OIB 85821130368, Trg svibanjskih žrtava 1995. 1,10000 Zagreb</item>
    </izvorni_sadrzaj>
    <derivirana_varijabla naziv="DomainObject.Predmet.SudioniciListAdressOIB_1">
      <item>TENISKI KLUB MAKSIMIR, OIB 14579253724, Gračanski Mihaljevac 2b,10000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14579253724</item>
      <item>, OIB 85821130368</item>
    </izvorni_sadrzaj>
    <derivirana_varijabla naziv="DomainObject.Predmet.SudioniciListNazivOIB_1">
      <item>, OIB 14579253724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D4A28-3237-4A89-9E1B-2A6F8A803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1338</properties:Characters>
  <properties:Lines>49</properties:Lines>
  <properties:Paragraphs>18</properties:Paragraphs>
  <properties:TotalTime>19</properties:TotalTime>
  <properties:ScaleCrop>false</properties:ScaleCrop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2016-01-22T06:31:00Z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