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af97" w14:paraId="d55af97" w:rsidRDefault="00A220B4" w:rsidP="00B542FA" w:rsidR="00A220B4">
      <w:pPr>
        <w:jc w:val="both"/>
        <w15:collapsed w:val="false"/>
      </w:pPr>
      <w:bookmarkStart w:name="_GoBack" w:id="0"/>
      <w:bookmarkEnd w:id="0"/>
    </w:p>
    <w:p w:rsidRDefault="00A220B4" w:rsidP="00B542FA" w:rsidR="00A220B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15E" w:rsidP="0086115E" w:rsidR="0086115E" w:rsidRPr="006B77AD">
      <w:pPr>
        <w:jc w:val="both"/>
      </w:pP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3216BF">
        <w:t>6416</w:t>
      </w:r>
      <w:r w:rsidR="00436266">
        <w:t>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3216BF" w:rsidRPr="003216BF">
        <w:rPr>
          <w:bCs/>
        </w:rPr>
        <w:t>AGRO PRIJEVOZ d.o.o.</w:t>
      </w:r>
      <w:r w:rsidR="003216BF">
        <w:rPr>
          <w:bCs/>
        </w:rPr>
        <w:t xml:space="preserve"> u stečaju</w:t>
      </w:r>
      <w:r w:rsidR="003216BF" w:rsidRPr="003216BF">
        <w:rPr>
          <w:bCs/>
        </w:rPr>
        <w:t>, Križ, Milke Trnine 17, OIB: 84686920145</w:t>
      </w:r>
      <w:r w:rsidR="0086115E" w:rsidRPr="006B77AD">
        <w:rPr>
          <w:lang w:val="pt-BR"/>
        </w:rPr>
        <w:t xml:space="preserve">, </w:t>
      </w:r>
      <w:r w:rsidR="003216BF">
        <w:rPr>
          <w:lang w:val="pt-BR"/>
        </w:rPr>
        <w:t>13. veljače</w:t>
      </w:r>
      <w:r w:rsidR="0053524A">
        <w:rPr>
          <w:color w:val="FF0000"/>
          <w:lang w:val="pt-BR"/>
        </w:rPr>
        <w:t xml:space="preserve"> </w:t>
      </w:r>
      <w:r w:rsidR="003216BF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3216BF" w:rsidP="00436266" w:rsidR="00E029B4" w:rsidRPr="006B77AD">
      <w:pPr>
        <w:numPr>
          <w:ilvl w:val="0"/>
          <w:numId w:val="1"/>
        </w:numPr>
        <w:tabs>
          <w:tab w:pos="1288" w:val="clear"/>
          <w:tab w:pos="1134" w:val="num"/>
        </w:tabs>
        <w:ind w:hanging="566" w:left="1134"/>
        <w:jc w:val="both"/>
      </w:pPr>
      <w:r w:rsidRPr="003216BF">
        <w:t>Zdenko Bešlić iz Slavonskog Broda, P. Krešimira IV br. 4, OIB: 40568270984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36266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3216BF">
        <w:rPr>
          <w:rFonts w:cs="Arial"/>
        </w:rPr>
        <w:t>Anđelko Stankus iz Varaždina, Jalkovec, Braće Radić 20, OIB: 11168088853</w:t>
      </w:r>
      <w:r w:rsidRPr="00EE41E8">
        <w:rPr>
          <w:rFonts w:cs="Arial"/>
          <w:sz w:val="22"/>
          <w:szCs w:val="22"/>
        </w:rPr>
        <w:t>.</w:t>
      </w:r>
    </w:p>
    <w:p w:rsidRDefault="00436266" w:rsidP="00436266" w:rsidR="00436266">
      <w:pPr>
        <w:pStyle w:val="Odlomakpopisa"/>
        <w:jc w:val="both"/>
      </w:pPr>
    </w:p>
    <w:p w:rsidRDefault="00436266" w:rsidP="00436266" w:rsidR="00436266" w:rsidRPr="00436266">
      <w:pPr>
        <w:pStyle w:val="Odlomakpopisa"/>
        <w:numPr>
          <w:ilvl w:val="0"/>
          <w:numId w:val="1"/>
        </w:numPr>
        <w:jc w:val="both"/>
      </w:pPr>
      <w:r w:rsidRPr="00436266">
        <w:t xml:space="preserve">Pozivaju se vjerovnici u rokovima iz točke IV. i V. izreke rješenja o otvaranju stečaja od </w:t>
      </w:r>
      <w:r w:rsidR="003216BF">
        <w:t>31. siječnja 2017</w:t>
      </w:r>
      <w:r w:rsidRPr="00436266">
        <w:t xml:space="preserve">. prijaviti tražbine te dostaviti obavijesti o postojanju razlučnog ili izlučnog prava novoimenovanom stečajnom upravitelju </w:t>
      </w:r>
      <w:r w:rsidR="003216BF">
        <w:t>Anđelku</w:t>
      </w:r>
      <w:r w:rsidR="003216BF" w:rsidRPr="003216BF">
        <w:t xml:space="preserve"> Stankus</w:t>
      </w:r>
      <w:r w:rsidR="003216BF">
        <w:t>u</w:t>
      </w:r>
      <w:r w:rsidR="003216BF" w:rsidRPr="003216BF">
        <w:t xml:space="preserve"> iz Varaždina, Jalkovec, Braće Radić 20</w:t>
      </w:r>
      <w:r w:rsidRPr="00436266"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436266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3216BF" w:rsidRPr="003216BF">
        <w:t xml:space="preserve">Zdenko Bešlić iz Slavonskog Broda, dostavio je sudu podnesak od </w:t>
      </w:r>
      <w:r w:rsidR="003216BF">
        <w:t>9. veljače 2017</w:t>
      </w:r>
      <w:r w:rsidR="003216BF" w:rsidRPr="003216BF">
        <w:t>. kojim je od suda zatražio da ga u ovom stečajnom postupku razriješi dužnosti privremenog stečajnog upravitelja. Naime, stečajni upravitelj naveo je kako zbog zdravstvenih poteškoća nije u mogućnosti obnašati dužnost stečajnog upravitelja u ovom stečajnom postupku te je u tom pravcu priložio liječničku potvrdu. Prema odredbi čl. 91. st. 5. Stečajnog zakona („Narodne novine“ broj 71/15, dalje 2015) sud može razriješiti stečajnoga upravitelja na osobni zahtjev. Slijedom navedenog, sud je na temelju citirane odredbe u vezi s odredbom čl. 119. st. 6. SZ-a riješio kao u točki I. izreke.</w:t>
      </w:r>
      <w:r w:rsidRPr="001F0DCA">
        <w:t>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3216BF">
        <w:t>Anđelko Stankus</w:t>
      </w:r>
      <w:r w:rsidRPr="00163E44">
        <w:t xml:space="preserve"> </w:t>
      </w:r>
      <w:r>
        <w:t>(točka II. izreke).</w:t>
      </w:r>
    </w:p>
    <w:p w:rsidRDefault="00436266" w:rsidP="001F0DCA" w:rsidR="00436266">
      <w:pPr>
        <w:ind w:firstLine="708"/>
        <w:jc w:val="both"/>
      </w:pPr>
    </w:p>
    <w:p w:rsidRDefault="00436266" w:rsidP="001F0DCA" w:rsidR="00436266">
      <w:pPr>
        <w:ind w:firstLine="708"/>
        <w:jc w:val="both"/>
      </w:pPr>
      <w:r w:rsidRPr="00436266">
        <w:t xml:space="preserve">Imajući u vidu činjenicu da je novi stečajni upravitelj </w:t>
      </w:r>
      <w:r w:rsidR="003216BF" w:rsidRPr="003216BF">
        <w:t>Anđelko Stankus</w:t>
      </w:r>
      <w:r w:rsidRPr="00436266">
        <w:t xml:space="preserve"> imenovan</w:t>
      </w:r>
      <w:r>
        <w:t xml:space="preserve"> prije</w:t>
      </w:r>
      <w:r w:rsidRPr="00436266">
        <w:t xml:space="preserve"> ispitnog i izvještajnog ročišta, a za trajanja rokova za prijavu tražbina u stečaj te dostave </w:t>
      </w:r>
      <w:r w:rsidRPr="00436266">
        <w:lastRenderedPageBreak/>
        <w:t xml:space="preserve">obavijesti razlučnih i izlučnih vjerovnika stečajnom upravitelju, sud ih je točkom III. izreke ovog rješenja obavijestio o tome da prijave tražbine te obavijesti o postojanju razlučnog ili izlučnog prava dostave novoimenovanom stečajnom </w:t>
      </w:r>
      <w:r w:rsidR="003216BF">
        <w:t>Anđelku Stankusu</w:t>
      </w:r>
      <w:r w:rsidRPr="00436266">
        <w:t>. Naime, stečaj</w:t>
      </w:r>
      <w:r w:rsidR="003216BF">
        <w:t>ni postupak</w:t>
      </w:r>
      <w:r w:rsidRPr="00436266">
        <w:t xml:space="preserve"> nad dužnikom u ovom postupku otvoren je rješenjem ovog suda od </w:t>
      </w:r>
      <w:r w:rsidR="003216BF">
        <w:t>31. siječnja 2017</w:t>
      </w:r>
      <w:r w:rsidRPr="00436266">
        <w:t>. te je</w:t>
      </w:r>
      <w:r w:rsidR="003216BF">
        <w:t xml:space="preserve"> to rješenje o otvaranju stečajnog postupka</w:t>
      </w:r>
      <w:r w:rsidRPr="00436266">
        <w:t xml:space="preserve"> objavljeno na mrežnoj stranici e-oglasna ploča Trgovačkog suda u Zagrebu</w:t>
      </w:r>
    </w:p>
    <w:p w:rsidRDefault="00243285" w:rsidP="002D4CBC" w:rsidR="00243285">
      <w:pPr>
        <w:jc w:val="both"/>
      </w:pPr>
    </w:p>
    <w:p w:rsidRDefault="00A220B4" w:rsidP="002D4CBC" w:rsidR="00A220B4">
      <w:pPr>
        <w:jc w:val="both"/>
      </w:pPr>
    </w:p>
    <w:p w:rsidRDefault="00A220B4" w:rsidP="002D4CBC" w:rsidR="00A220B4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216BF">
        <w:rPr>
          <w:lang w:val="pt-BR"/>
        </w:rPr>
        <w:t>13. veljače 2017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A220B4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A220B4" w:rsidR="00F1797B" w:rsidRPr="001F0DCA">
      <w:pPr>
        <w:jc w:val="right"/>
      </w:pPr>
      <w:r w:rsidRPr="001F0DCA">
        <w:t xml:space="preserve"> Gordan Zubak</w:t>
      </w:r>
      <w:r w:rsidR="00A328BE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1F0DCA" w:rsidP="00955BBB" w:rsidR="001F0DCA">
      <w:pPr>
        <w:jc w:val="right"/>
      </w:pPr>
    </w:p>
    <w:p w:rsidRDefault="00A220B4" w:rsidP="00955BBB" w:rsidR="00A220B4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A220B4" w:rsidP="002D4CBC" w:rsidR="00A220B4">
      <w:pPr>
        <w:jc w:val="both"/>
      </w:pPr>
    </w:p>
    <w:p w:rsidRDefault="00A220B4" w:rsidP="002D4CBC" w:rsidR="00A220B4">
      <w:pPr>
        <w:jc w:val="both"/>
      </w:pPr>
    </w:p>
    <w:p w:rsidRDefault="00A328BE" w:rsidP="004E13E6" w:rsidR="00A328BE">
      <w:pPr>
        <w:jc w:val="right"/>
      </w:pPr>
      <w:r>
        <w:t>Za točnost otpravka</w:t>
      </w:r>
    </w:p>
    <w:p w:rsidRDefault="00A328BE" w:rsidP="004E13E6" w:rsidR="00A328BE">
      <w:pPr>
        <w:jc w:val="right"/>
      </w:pPr>
      <w:r>
        <w:t>ovlašteni službenik</w:t>
      </w:r>
    </w:p>
    <w:p w:rsidRDefault="00A328BE" w:rsidP="004E13E6" w:rsidR="00A328BE">
      <w:pPr>
        <w:jc w:val="right"/>
      </w:pPr>
      <w:r>
        <w:t>Katica Franjić</w:t>
      </w:r>
    </w:p>
    <w:p w:rsidRDefault="00B93BB9" w:rsidP="00A328BE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A220B4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0B4" w:rsidP="00A220B4" w:rsidR="00A220B4">
      <w:r>
        <w:separator/>
      </w:r>
    </w:p>
  </w:endnote>
  <w:endnote w:id="0" w:type="continuationSeparator">
    <w:p w:rsidRDefault="00A220B4" w:rsidP="00A220B4" w:rsidR="00A22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0B4" w:rsidP="00A220B4" w:rsidR="00A220B4">
      <w:r>
        <w:separator/>
      </w:r>
    </w:p>
  </w:footnote>
  <w:footnote w:id="0" w:type="continuationSeparator">
    <w:p w:rsidRDefault="00A220B4" w:rsidP="00A220B4" w:rsidR="00A22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0B4" w:rsidP="00A220B4" w:rsidR="00A220B4">
    <w:pPr>
      <w:pStyle w:val="Zaglavlje"/>
      <w:tabs>
        <w:tab w:pos="6920" w:val="left"/>
      </w:tabs>
    </w:pPr>
    <w:r>
      <w:tab/>
    </w:r>
    <w:sdt>
      <w:sdtPr>
        <w:id w:val="207986098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28BE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-6416/16</w:t>
    </w:r>
  </w:p>
  <w:p w:rsidRDefault="00A220B4" w:rsidR="00A220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216BF"/>
    <w:rsid w:val="00371E33"/>
    <w:rsid w:val="003869E3"/>
    <w:rsid w:val="003A083E"/>
    <w:rsid w:val="00436266"/>
    <w:rsid w:val="004918BD"/>
    <w:rsid w:val="00521936"/>
    <w:rsid w:val="0053524A"/>
    <w:rsid w:val="00573BC8"/>
    <w:rsid w:val="006B77AD"/>
    <w:rsid w:val="0073212E"/>
    <w:rsid w:val="0086115E"/>
    <w:rsid w:val="008D55C6"/>
    <w:rsid w:val="009508C1"/>
    <w:rsid w:val="00955BBB"/>
    <w:rsid w:val="00990BF7"/>
    <w:rsid w:val="009C58F8"/>
    <w:rsid w:val="009E6687"/>
    <w:rsid w:val="00A220B4"/>
    <w:rsid w:val="00A328BE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A220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20B4"/>
    <w:rPr>
      <w:sz w:val="24"/>
      <w:szCs w:val="24"/>
    </w:rPr>
  </w:style>
  <w:style w:styleId="Podnoje" w:type="paragraph">
    <w:name w:val="footer"/>
    <w:basedOn w:val="Normal"/>
    <w:link w:val="PodnojeChar"/>
    <w:rsid w:val="00A22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20B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A220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20B4"/>
    <w:rPr>
      <w:sz w:val="24"/>
      <w:szCs w:val="24"/>
    </w:rPr>
  </w:style>
  <w:style w:styleId="Podnoje" w:type="paragraph">
    <w:name w:val="footer"/>
    <w:basedOn w:val="Normal"/>
    <w:link w:val="PodnojeChar"/>
    <w:rsid w:val="00A22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20B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2338</properties:Characters>
  <properties:Lines>72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2017-02-13T13:33:00Z</dcterms:created>
  <dc:creator>gzubak</dc:creator>
  <cp:lastModifiedBy>Katica Franjić</cp:lastModifiedBy>
  <cp:lastPrinted>2017-02-13T13:43:00Z</cp:lastPrinted>
  <dcterms:modified xmlns:xsi="http://www.w3.org/2001/XMLSchema-instance" xsi:type="dcterms:W3CDTF">2017-02-13T13:43:00Z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