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93c1" w14:paraId="99593c1" w:rsidRDefault="000F3C7E" w:rsidP="000F3C7E" w:rsidR="000F3C7E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 w:rsidR="00BE625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F3C7E" w:rsidP="000F3C7E" w:rsidR="000F3C7E" w:rsidRPr="00195A47">
      <w:pPr>
        <w:jc w:val="both"/>
      </w:pPr>
      <w:r w:rsidRPr="00195A47">
        <w:t xml:space="preserve">      REPUBLIKA HRVATSKA</w:t>
      </w:r>
    </w:p>
    <w:p w:rsidRDefault="000F3C7E" w:rsidP="000F3C7E" w:rsidR="000F3C7E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F3C7E" w:rsidP="000F3C7E" w:rsidR="000F3C7E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587020" w:rsidP="00587020" w:rsidR="00165DCE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EA28C6" w:rsidP="002F21D7" w:rsidR="00EA28C6"/>
    <w:p w:rsidRDefault="00246DE3" w:rsidP="00246DE3" w:rsidR="00246DE3">
      <w:pPr>
        <w:jc w:val="both"/>
      </w:pPr>
      <w:r>
        <w:tab/>
      </w:r>
      <w:r w:rsidR="00893BE4" w:rsidRPr="002132D9">
        <w:t>Trgovački sud u Varažd</w:t>
      </w:r>
      <w:r w:rsidR="00893BE4">
        <w:t>inu</w:t>
      </w:r>
      <w:r w:rsidR="00474431">
        <w:t xml:space="preserve"> </w:t>
      </w:r>
      <w:r w:rsidR="00893BE4" w:rsidRPr="002132D9">
        <w:t xml:space="preserve">po sucu toga suda Iris Hatvalić Nemec, </w:t>
      </w:r>
      <w:r w:rsidR="00474431">
        <w:t xml:space="preserve">kao stečajnom sucu, u stečajnom </w:t>
      </w:r>
      <w:r w:rsidR="0004177D">
        <w:t>postupku koji se vodi</w:t>
      </w:r>
      <w:r w:rsidR="00474431">
        <w:t xml:space="preserve"> nad dužnikom </w:t>
      </w:r>
      <w:r w:rsidR="0094442A" w:rsidRPr="000D645F">
        <w:t>KOCKICA d.o.o.</w:t>
      </w:r>
      <w:r w:rsidR="0094442A">
        <w:t xml:space="preserve"> u stečaju</w:t>
      </w:r>
      <w:r w:rsidR="0094442A" w:rsidRPr="000D645F">
        <w:t>, Koprivnica, Opatička 6, OIB: 17971168737</w:t>
      </w:r>
      <w:r w:rsidR="00474431">
        <w:t>,</w:t>
      </w:r>
      <w:r w:rsidR="00893BE4">
        <w:t xml:space="preserve"> </w:t>
      </w:r>
      <w:r w:rsidR="00EA06D1">
        <w:t xml:space="preserve">zastupanog po stečajnom upravitelju </w:t>
      </w:r>
      <w:r w:rsidR="0094442A">
        <w:t>Miji Rončeviću iz Osijeka</w:t>
      </w:r>
      <w:r w:rsidR="004A0F44" w:rsidRPr="0070091A">
        <w:t xml:space="preserve">, </w:t>
      </w:r>
      <w:r>
        <w:t xml:space="preserve">dana </w:t>
      </w:r>
      <w:r w:rsidR="0094442A">
        <w:t>29</w:t>
      </w:r>
      <w:r w:rsidR="004A0F44">
        <w:t>. lipnja 2017</w:t>
      </w:r>
      <w:r>
        <w:t>.</w:t>
      </w:r>
    </w:p>
    <w:p w:rsidRDefault="00246DE3" w:rsidP="00EA06D1" w:rsidR="00246DE3">
      <w:pPr>
        <w:tabs>
          <w:tab w:pos="6379" w:val="left"/>
        </w:tabs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8940B7" w:rsidP="00246DE3" w:rsidR="008940B7"/>
    <w:p w:rsidRDefault="0034473B" w:rsidP="003334A4" w:rsidR="00246DE3">
      <w:pPr>
        <w:numPr>
          <w:ilvl w:val="0"/>
          <w:numId w:val="9"/>
        </w:numPr>
        <w:jc w:val="both"/>
      </w:pPr>
      <w:r w:rsidRPr="0034473B">
        <w:rPr>
          <w:b/>
        </w:rPr>
        <w:t>Odgađa</w:t>
      </w:r>
      <w:r w:rsidR="00246DE3">
        <w:rPr>
          <w:b/>
        </w:rPr>
        <w:t xml:space="preserve"> se </w:t>
      </w:r>
      <w:r w:rsidR="00085C17">
        <w:rPr>
          <w:b/>
        </w:rPr>
        <w:t xml:space="preserve">ispitno i izvještajno ročište </w:t>
      </w:r>
      <w:r w:rsidR="00246DE3">
        <w:t xml:space="preserve">zakazano za dan </w:t>
      </w:r>
      <w:r w:rsidR="0094442A">
        <w:t>29. lipnja</w:t>
      </w:r>
      <w:r w:rsidR="004A0F44">
        <w:t xml:space="preserve"> 2017</w:t>
      </w:r>
      <w:r w:rsidR="00246DE3">
        <w:t xml:space="preserve">. u </w:t>
      </w:r>
      <w:r w:rsidR="0094442A">
        <w:t>12</w:t>
      </w:r>
      <w:r w:rsidR="00246DE3">
        <w:t xml:space="preserve">,00 sati. </w:t>
      </w:r>
    </w:p>
    <w:p w:rsidRDefault="00246DE3" w:rsidP="00246DE3" w:rsidR="00246DE3">
      <w:pPr>
        <w:jc w:val="both"/>
      </w:pPr>
    </w:p>
    <w:p w:rsidRDefault="00085C17" w:rsidP="003334A4" w:rsidR="00085C17">
      <w:pPr>
        <w:numPr>
          <w:ilvl w:val="0"/>
          <w:numId w:val="9"/>
        </w:numPr>
        <w:jc w:val="both"/>
      </w:pPr>
      <w:r w:rsidRPr="00085C17">
        <w:rPr>
          <w:b/>
        </w:rPr>
        <w:t>Ispitno i izvještajno ročište</w:t>
      </w:r>
      <w:r>
        <w:t xml:space="preserve"> održati će se </w:t>
      </w:r>
      <w:r w:rsidR="00893BE4">
        <w:t xml:space="preserve"> </w:t>
      </w:r>
    </w:p>
    <w:p w:rsidRDefault="00085C17" w:rsidP="00085C17" w:rsidR="00085C17">
      <w:pPr>
        <w:pStyle w:val="Odlomakpopisa"/>
      </w:pPr>
    </w:p>
    <w:p w:rsidRDefault="0094442A" w:rsidP="0094442A" w:rsidR="00085C17" w:rsidRPr="0094442A">
      <w:pPr>
        <w:pStyle w:val="Odlomakpopisa"/>
        <w:numPr>
          <w:ilvl w:val="0"/>
          <w:numId w:val="14"/>
        </w:numPr>
        <w:jc w:val="center"/>
        <w:rPr>
          <w:b/>
        </w:rPr>
      </w:pPr>
      <w:r w:rsidRPr="0094442A">
        <w:rPr>
          <w:b/>
        </w:rPr>
        <w:t xml:space="preserve">rujna </w:t>
      </w:r>
      <w:r w:rsidR="00893BE4" w:rsidRPr="0094442A">
        <w:rPr>
          <w:b/>
        </w:rPr>
        <w:t>201</w:t>
      </w:r>
      <w:r w:rsidR="004A0F44" w:rsidRPr="0094442A">
        <w:rPr>
          <w:b/>
        </w:rPr>
        <w:t>7</w:t>
      </w:r>
      <w:r w:rsidR="00893BE4" w:rsidRPr="0094442A">
        <w:rPr>
          <w:b/>
        </w:rPr>
        <w:t>. u 1</w:t>
      </w:r>
      <w:r w:rsidR="004A0F44" w:rsidRPr="0094442A">
        <w:rPr>
          <w:b/>
        </w:rPr>
        <w:t>2,0</w:t>
      </w:r>
      <w:r w:rsidR="00246DE3" w:rsidRPr="0094442A">
        <w:rPr>
          <w:b/>
        </w:rPr>
        <w:t>0 sati,</w:t>
      </w:r>
    </w:p>
    <w:p w:rsidRDefault="00085C17" w:rsidP="00085C17" w:rsidR="00085C17">
      <w:pPr>
        <w:ind w:left="1425"/>
      </w:pPr>
    </w:p>
    <w:p w:rsidRDefault="00085C17" w:rsidP="00085C17" w:rsidR="00085C17">
      <w:pPr>
        <w:ind w:left="1065"/>
        <w:jc w:val="center"/>
      </w:pPr>
      <w:r>
        <w:t>kod Trgovačkog suda u Varaždinu, sudnica broj 230/II.</w:t>
      </w:r>
      <w:r w:rsidR="00246DE3">
        <w:t xml:space="preserve"> </w:t>
      </w:r>
    </w:p>
    <w:p w:rsidRDefault="00085C17" w:rsidP="00085C17" w:rsidR="00085C17">
      <w:pPr>
        <w:ind w:left="1065"/>
        <w:jc w:val="center"/>
      </w:pPr>
    </w:p>
    <w:p w:rsidRDefault="00EA06D1" w:rsidP="00EA06D1" w:rsidR="00EA06D1">
      <w:pPr>
        <w:jc w:val="center"/>
      </w:pPr>
      <w:r>
        <w:t xml:space="preserve">U Varaždinu, </w:t>
      </w:r>
      <w:r w:rsidR="0094442A">
        <w:t>29</w:t>
      </w:r>
      <w:r w:rsidR="004A0F44">
        <w:t>. lipnja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FD3446" w:rsidR="00EA06D1">
      <w:pPr>
        <w:ind w:left="5664"/>
      </w:pPr>
      <w:r>
        <w:t xml:space="preserve">    </w:t>
      </w:r>
      <w:r w:rsidR="00EA06D1">
        <w:t>Iris Hatvalić Nemec</w:t>
      </w:r>
      <w:r>
        <w:t>, v.r.</w:t>
      </w:r>
    </w:p>
    <w:p w:rsidRDefault="00FD3446" w:rsidP="00EA06D1" w:rsidR="00FD3446">
      <w:pPr>
        <w:ind w:left="6372"/>
      </w:pPr>
    </w:p>
    <w:p w:rsidRDefault="00FD3446" w:rsidP="00FD3446" w:rsidR="00FD3446">
      <w:pPr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893BE4" w:rsidP="00893BE4" w:rsidR="0094442A">
      <w:pPr>
        <w:jc w:val="both"/>
      </w:pPr>
      <w:r>
        <w:t xml:space="preserve">- </w:t>
      </w:r>
      <w:r w:rsidR="00085C17">
        <w:t>stečajni upravitelj</w:t>
      </w:r>
      <w:r w:rsidR="00EA06D1">
        <w:t xml:space="preserve">, </w:t>
      </w:r>
      <w:r w:rsidR="0094442A" w:rsidRPr="000D645F">
        <w:t>Mijo Rončević, Osijek, Vijenac Ivana Meštrovića 74</w:t>
      </w:r>
    </w:p>
    <w:p w:rsidRDefault="003334A4" w:rsidP="00893BE4" w:rsidR="00474431">
      <w:pPr>
        <w:jc w:val="both"/>
      </w:pPr>
      <w:r>
        <w:t xml:space="preserve">- </w:t>
      </w:r>
      <w:r w:rsidR="00085C17">
        <w:t xml:space="preserve">stečajni </w:t>
      </w:r>
      <w:r w:rsidR="00474431">
        <w:t xml:space="preserve">vjerovnici putem </w:t>
      </w:r>
      <w:r>
        <w:t>e-oglasn</w:t>
      </w:r>
      <w:r w:rsidR="004A0F44">
        <w:t>e ploče</w:t>
      </w:r>
      <w:r>
        <w:t xml:space="preserve"> suda</w:t>
      </w:r>
    </w:p>
    <w:p w:rsidRDefault="003334A4" w:rsidP="00893BE4" w:rsidR="003334A4">
      <w:pPr>
        <w:jc w:val="both"/>
      </w:pPr>
      <w:r>
        <w:t xml:space="preserve"> </w:t>
      </w:r>
    </w:p>
    <w:p w:rsidRDefault="00085C17" w:rsidP="00085C17" w:rsidR="00085C17">
      <w:pPr>
        <w:jc w:val="both"/>
      </w:pP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94442A">
      <w:t>322/16-17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420CF6"/>
    <w:multiLevelType w:val="hybridMultilevel"/>
    <w:tmpl w:val="AB263AD4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A35380"/>
    <w:multiLevelType w:val="hybridMultilevel"/>
    <w:tmpl w:val="1A629EF2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1"/>
  </w:num>
  <w:num w:numId="9">
    <w:abstractNumId w:val="13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81DA5"/>
    <w:rsid w:val="001B42FC"/>
    <w:rsid w:val="00246DE3"/>
    <w:rsid w:val="002A7C9F"/>
    <w:rsid w:val="002E6E42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34BF"/>
    <w:rsid w:val="0055624E"/>
    <w:rsid w:val="00587020"/>
    <w:rsid w:val="006268FF"/>
    <w:rsid w:val="00647B01"/>
    <w:rsid w:val="0078284A"/>
    <w:rsid w:val="007E3B38"/>
    <w:rsid w:val="008043B2"/>
    <w:rsid w:val="00863A54"/>
    <w:rsid w:val="00887CA5"/>
    <w:rsid w:val="00893BE4"/>
    <w:rsid w:val="008940B7"/>
    <w:rsid w:val="008D68BB"/>
    <w:rsid w:val="0093411F"/>
    <w:rsid w:val="0094442A"/>
    <w:rsid w:val="009826BE"/>
    <w:rsid w:val="009C39C2"/>
    <w:rsid w:val="009D1943"/>
    <w:rsid w:val="00AA6CF7"/>
    <w:rsid w:val="00AB4678"/>
    <w:rsid w:val="00AF2909"/>
    <w:rsid w:val="00BB761B"/>
    <w:rsid w:val="00BE6259"/>
    <w:rsid w:val="00CA793F"/>
    <w:rsid w:val="00CE3FA4"/>
    <w:rsid w:val="00D1200B"/>
    <w:rsid w:val="00D3317F"/>
    <w:rsid w:val="00D5046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KOCKICA - proizvodnja odjeće, trgovina i usluge, d.o.o. zastupanog po punomoćniku Mijo Rončević</izvorni_sadrzaj>
    <derivirana_varijabla naziv="DomainObject.Predmet.ProtustrankaFormated_1">  KOCKICA - proizvodnja odjeće, trgovina i usluge, d.o.o. zastupanog po punomoćniku Mijo Rončević</derivirana_varijabla>
  </DomainObject.Predmet.ProtustrankaFormated>
  <DomainObject.Predmet.ProtustrankaFormatedOIB>
    <izvorni_sadrzaj>  KOCKICA - proizvodnja odjeće, trgovina i usluge, d.o.o., OIB 17971168737 zastupanog po punomoćniku Mijo Rončević</izvorni_sadrzaj>
    <derivirana_varijabla naziv="DomainObject.Predmet.ProtustrankaFormatedOIB_1">  KOCKICA - proizvodnja odjeće, trgovina i usluge, d.o.o., OIB 17971168737 zastupanog po punomoćniku Mijo Rončević</derivirana_varijabla>
  </DomainObject.Predmet.ProtustrankaFormatedOIB>
  <DomainObject.Predmet.ProtustrankaFormatedWithAdress>
    <izvorni_sadrzaj> KOCKICA - proizvodnja odjeće, trgovina i usluge, d.o.o., Opatička 6, 48000 Koprivnica zastupanog po punomoćniku Mijo Rončević</izvorni_sadrzaj>
    <derivirana_varijabla naziv="DomainObject.Predmet.ProtustrankaFormatedWithAdress_1"> KOCKICA - proizvodnja odjeće, trgovina i usluge, d.o.o., Opatička 6, 48000 Koprivnica zastupanog po punomoćniku Mijo Rončević</derivirana_varijabla>
  </DomainObject.Predmet.ProtustrankaFormatedWithAdress>
  <DomainObject.Predmet.ProtustrankaFormatedWithAdressOIB>
    <izvorni_sadrzaj> KOCKICA - proizvodnja odjeće, trgovina i usluge, d.o.o., OIB 17971168737, Opatička 6, 48000 Koprivnica zastupanog po punomoćniku Mijo Rončević</izvorni_sadrzaj>
    <derivirana_varijabla naziv="DomainObject.Predmet.ProtustrankaFormatedWithAdressOIB_1"> KOCKICA - proizvodnja odjeće, trgovina i usluge, d.o.o., OIB 17971168737, Opatička 6, 48000 Koprivnica zastupanog po punomoćniku Mijo Rončević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526157.96</izvorni_sadrzaj>
    <derivirana_varijabla naziv="DomainObject.Predmet.TrenutnaVrijednost_1">526157.96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KOCKICA - proizvodnja odjeće, trgovina i usluge, d.o.o. zastupanog po punomoćniku Mijo Rončević</item>
    </izvorni_sadrzaj>
    <derivirana_varijabla naziv="DomainObject.Predmet.ProtuStrankaListFormated_1">
      <item>KOCKICA - proizvodnja odjeće, trgovina i usluge, d.o.o. zastupanog po punomoćniku Mijo Rončević</item>
    </derivirana_varijabla>
  </DomainObject.Predmet.ProtuStrankaListFormated>
  <DomainObject.Predmet.ProtuStrankaListFormatedOIB>
    <izvorni_sadrzaj>
      <item>KOCKICA - proizvodnja odjeće, trgovina i usluge, d.o.o., OIB 17971168737 zastupanog po punomoćniku Mijo Rončević</item>
    </izvorni_sadrzaj>
    <derivirana_varijabla naziv="DomainObject.Predmet.ProtuStrankaListFormatedOIB_1">
      <item>KOCKICA - proizvodnja odjeće, trgovina i usluge, d.o.o., OIB 17971168737 zastupanog po punomoćniku Mijo Rončević</item>
    </derivirana_varijabla>
  </DomainObject.Predmet.ProtuStrankaListFormatedOIB>
  <DomainObject.Predmet.ProtuStrankaListFormatedWithAdress>
    <izvorni_sadrzaj>
      <item>KOCKICA - proizvodnja odjeće, trgovina i usluge, d.o.o., Opatička 6, 48000 Koprivnica zastupanog po punomoćniku Mijo Rončević</item>
    </izvorni_sadrzaj>
    <derivirana_varijabla naziv="DomainObject.Predmet.ProtuStrankaListFormatedWithAdress_1">
      <item>KOCKICA - proizvodnja odjeće, trgovina i usluge, d.o.o., Opatička 6, 48000 Koprivnica zastupanog po punomoćniku Mijo Rončević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 zastupanog po punomoćniku Mijo Rončević</item>
    </izvorni_sadrzaj>
    <derivirana_varijabla naziv="DomainObject.Predmet.ProtuStrankaListFormatedWithAdressOIB_1">
      <item>KOCKICA - proizvodnja odjeće, trgovina i usluge, d.o.o., OIB 17971168737, Opatička 6, 48000 Koprivnica zastupanog po punomoćniku Mijo Rončević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Davor Blažek</item>
      <item>Mijo Rončević punomoćnik sudionika u postupku KOCKICA - proizvodnja odjeće, trgovina i usluge,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Davor Blažek</item>
      <item>Mijo Rončević punomoćnik sudionika u postupku KOCKICA - proizvodnja odjeće, trgovina i usluge,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Davor Blažek, OIB 99601030979</item>
      <item>Mijo Rončević, OIB 97146101285 punomoćnik sudionika u postupku KOCKICA - proizvodnja odjeće, trgovina i usluge, d.o.o.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Davor Blažek, OIB 99601030979</item>
      <item>Mijo Rončević, OIB 97146101285 punomoćnik sudionika u postupku KOCKICA - proizvodnja odjeće, trgovina i usluge, d.o.o.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Davor Blažek, Mije Šimeka 59, 48000 Koprivnica</item>
      <item>Mijo Rončević, Vijenac Ivana Meštrovića 74, 31000 Osijek punomoćnik sudionika u postupku KOCKICA - proizvodnja odjeće, trgovina i usluge, d.o.o.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Davor Blažek, Mije Šimeka 59, 48000 Koprivnica</item>
      <item>Mijo Rončević, Vijenac Ivana Meštrovića 74, 31000 Osijek punomoćnik sudionika u postupku KOCKICA - proizvodnja odjeće, trgovina i usluge, d.o.o.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Davor Blažek, OIB 99601030979, Mije Šimeka 59, 48000 Koprivnica</item>
      <item>Mijo Rončević, OIB 97146101285, Vijenac Ivana Meštrovića 74, 31000 Osijek punomoćnik sudionika u postupku KOCKICA - proizvodnja odjeće, trgovina i usluge, d.o.o.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Davor Blažek, OIB 99601030979, Mije Šimeka 59, 48000 Koprivnica</item>
      <item>Mijo Rončević, OIB 97146101285, Vijenac Ivana Meštrovića 74, 31000 Osijek punomoćnik sudionika u postupku KOCKICA - proizvodnja odjeće, trgovina i usluge, d.o.o.</item>
    </derivirana_varijabla>
  </DomainObject.Predmet.OstaliListFormatedWithAdressOIB>
  <DomainObject.Predmet.OstaliListNazivFormated>
    <izvorni_sadrzaj>
      <item>Županijsko državno odvjetništvo u Varaždinu</item>
      <item>Davor Blažek</item>
      <item>Mijo Rončević</item>
    </izvorni_sadrzaj>
    <derivirana_varijabla naziv="DomainObject.Predmet.OstaliListNazivFormated_1">
      <item>Županijsko državno odvjetništvo u Varaždinu</item>
      <item>Davor Blažek</item>
      <item>Mijo Rončević</item>
    </derivirana_varijabla>
  </DomainObject.Predmet.OstaliListNazivFormated>
  <DomainObject.Predmet.OstaliListNazivFormatedOIB>
    <izvorni_sadrzaj>
      <item>Županijsko državno odvjetništvo u Varaždinu</item>
      <item>Davor Blažek, OIB 99601030979</item>
      <item>Mijo Rončević, OIB 97146101285</item>
    </izvorni_sadrzaj>
    <derivirana_varijabla naziv="DomainObject.Predmet.OstaliListNazivFormatedOIB_1">
      <item>Županijsko državno odvjetništvo u Varaždinu</item>
      <item>Davor Blažek, OIB 99601030979</item>
      <item>Mijo Rončević, OIB 97146101285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- proizvodnja odjeće, trgovina i usluge, d.o.o.</item>
      <item>Županijsko državno odvjetništvo u Varaždinu</item>
      <item>RH MINISTARSTVO FINANCIJA - POREZNA UPRAVA, Područni ured sjeverna Hrvatska</item>
      <item>Davor Blažek</item>
      <item>Mijo Rončević</item>
    </izvorni_sadrzaj>
    <derivirana_varijabla naziv="DomainObject.Predmet.SudioniciListNaziv_1">
      <item>KOCKICA - proizvodnja odjeće, trgovina i usluge, d.o.o.</item>
      <item>Županijsko državno odvjetništvo u Varaždinu</item>
      <item>RH MINISTARSTVO FINANCIJA - POREZNA UPRAVA, Područni ured sjeverna Hrvatska</item>
      <item>Davor Blažek</item>
      <item>Mijo Rončević</item>
    </derivirana_varijabla>
  </DomainObject.Predmet.SudioniciListNaziv>
  <DomainObject.Predmet.SudioniciListAdressOIB>
    <izvorni_sadrzaj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  <item>Mijo Rončević, OIB 97146101285, Vijenac Ivana Meštrovića 74,31000 Osijek</item>
    </izvorni_sadrzaj>
    <derivirana_varijabla naziv="DomainObject.Predmet.SudioniciListAdressOIB_1"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  <item>Mijo Rončević, OIB 97146101285,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17971168737</item>
      <item>, OIB null</item>
      <item>, OIB 18683136487</item>
      <item>, OIB 99601030979</item>
      <item>, OIB 97146101285</item>
    </izvorni_sadrzaj>
    <derivirana_varijabla naziv="DomainObject.Predmet.SudioniciListNazivOIB_1">
      <item>, OIB 17971168737</item>
      <item>, OIB null</item>
      <item>, OIB 18683136487</item>
      <item>, OIB 99601030979</item>
      <item>, OIB 97146101285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794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2017-06-29T11:21:00Z</cp:lastPrinted>
  <dcterms:modified xmlns:xsi="http://www.w3.org/2001/XMLSchema-instance" xsi:type="dcterms:W3CDTF">2017-06-29T11:22:00Z</dcterms:modified>
  <cp:revision>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