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d3ed6" w14:paraId="b7d3ed6"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8C3036">
        <w:t>-1154</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8C3036">
        <w:t>18. siječnja 2016.</w:t>
      </w:r>
      <w:r w:rsidR="00A9454B">
        <w:t xml:space="preserve"> </w:t>
      </w:r>
      <w:r w:rsidR="00D51C43" w:rsidRPr="00F47E3D">
        <w:t xml:space="preserve">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DB477B" w:rsidRPr="00F47E3D">
        <w:t>Nalaže se stečajnom upravitelju da preda k</w:t>
      </w:r>
      <w:r w:rsidR="003D69DE" w:rsidRPr="00F47E3D">
        <w:t>upcu</w:t>
      </w:r>
      <w:r w:rsidR="00F34A52" w:rsidRPr="00F34A52">
        <w:t xml:space="preserve"> </w:t>
      </w:r>
      <w:r w:rsidR="00F34A52">
        <w:t xml:space="preserve">JOSIPU KALEB, Metković, Jerkovačka 23, OIB:36664247611 </w:t>
      </w:r>
      <w:r w:rsidR="006F3392">
        <w:t>nekretnine</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8C3036" w:rsidP="008C3036" w:rsidR="008C3036">
      <w:pPr>
        <w:ind w:firstLine="708" w:left="708"/>
      </w:pPr>
      <w:r w:rsidRPr="00413F6A">
        <w:rPr>
          <w:bCs/>
        </w:rPr>
        <w:t>- Poduložak 172. ETAŽA 5/10000</w:t>
      </w:r>
      <w:r w:rsidRPr="00413F6A">
        <w:t xml:space="preserve"> parkirno garažno mjesto oznake PGM-2.1 u </w:t>
      </w:r>
    </w:p>
    <w:p w:rsidRDefault="008C3036" w:rsidP="008C3036" w:rsidR="008C3036">
      <w:r w:rsidRPr="00413F6A">
        <w:t>podrumskoj etaži -2; neto korisne površine 6,13čm označeno u planu posebnih dijelova zgrade ljubičastom bojom</w:t>
      </w:r>
      <w:r w:rsidRPr="00F47E3D">
        <w:t xml:space="preserve"> </w:t>
      </w:r>
    </w:p>
    <w:p w:rsidRDefault="001E0E34" w:rsidP="008C3036"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8C3036">
        <w:t>23. prosinca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8C3036">
        <w:t>13. siječnja 2016.</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8C3036">
        <w:t>23. prosinca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8C3036">
        <w:t>18. siječnja 2016.</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F71DF6"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B76D19">
        <w:t>,v.r.</w:t>
      </w:r>
      <w:r w:rsidRPr="00F47E3D">
        <w:t xml:space="preserve"> </w:t>
      </w:r>
    </w:p>
    <w:p w:rsidRDefault="00F71DF6" w:rsidP="00F71DF6" w:rsidR="00F71DF6">
      <w:pPr>
        <w:ind w:left="360"/>
      </w:pPr>
    </w:p>
    <w:p w:rsidRDefault="00B76D19" w:rsidR="00B76D19">
      <w:r>
        <w:tab/>
      </w:r>
      <w:r>
        <w:tab/>
      </w:r>
      <w:r>
        <w:tab/>
      </w:r>
      <w:r>
        <w:tab/>
      </w:r>
      <w:r>
        <w:tab/>
      </w:r>
      <w:r>
        <w:tab/>
      </w:r>
      <w:r>
        <w:tab/>
      </w:r>
      <w:r>
        <w:tab/>
        <w:t>Za točnost otpravka-ovl.službenik</w:t>
      </w:r>
    </w:p>
    <w:p w:rsidRDefault="00B76D19" w:rsidP="00B76D19" w:rsidR="00B76D19">
      <w:pPr>
        <w:ind w:firstLine="708" w:left="5664"/>
      </w:pPr>
      <w:r>
        <w:t>Vinka Mihalinčić</w:t>
      </w:r>
    </w:p>
    <w:p w:rsidRDefault="00B76D19" w:rsidP="00F71DF6" w:rsidR="00B76D19" w:rsidRPr="00F47E3D">
      <w:pPr>
        <w:ind w:left="360"/>
      </w:pPr>
    </w:p>
    <w:sectPr w:rsidSect="00E67818" w:rsidR="00B76D19"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261C"/>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1CA3"/>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3392"/>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3036"/>
    <w:rsid w:val="008C5D43"/>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6D19"/>
    <w:rsid w:val="00B827F7"/>
    <w:rsid w:val="00B92339"/>
    <w:rsid w:val="00BA4850"/>
    <w:rsid w:val="00BB13B8"/>
    <w:rsid w:val="00BB254B"/>
    <w:rsid w:val="00BB5ECD"/>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93CE1"/>
    <w:rsid w:val="00EA0B3B"/>
    <w:rsid w:val="00EA7225"/>
    <w:rsid w:val="00EA7770"/>
    <w:rsid w:val="00EB7C63"/>
    <w:rsid w:val="00EC2861"/>
    <w:rsid w:val="00ED1AFF"/>
    <w:rsid w:val="00ED6590"/>
    <w:rsid w:val="00ED6A65"/>
    <w:rsid w:val="00EF06C7"/>
    <w:rsid w:val="00EF143C"/>
    <w:rsid w:val="00EF4568"/>
    <w:rsid w:val="00F10FD8"/>
    <w:rsid w:val="00F1325E"/>
    <w:rsid w:val="00F13944"/>
    <w:rsid w:val="00F32408"/>
    <w:rsid w:val="00F34A52"/>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B76D19"/>
    <w:rPr>
      <w:color w:val="808080"/>
      <w:bdr w:space="0" w:sz="0" w:color="auto" w:val="none"/>
      <w:shd w:fill="auto" w:color="auto" w:val="clear"/>
    </w:rPr>
  </w:style>
  <w:style w:customStyle="true" w:styleId="eSPISCCParagraphDefaultFont" w:type="character">
    <w:name w:val="eSPIS_CC_Paragraph Default Font"/>
    <w:basedOn w:val="Zadanifontodlomka"/>
    <w:rsid w:val="00B76D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6D19"/>
    <w:rPr>
      <w:bdr w:space="0" w:sz="0" w:color="auto" w:val="none"/>
      <w:shd w:fill="FFFFCC" w:color="auto" w:val="clear"/>
      <w:lang w:val="hr-HR"/>
    </w:rPr>
  </w:style>
  <w:style w:customStyle="true" w:styleId="PozadinaSvijetloCrvena" w:type="character">
    <w:name w:val="Pozadina_SvijetloCrvena"/>
    <w:basedOn w:val="eSPISCCParagraphDefaultFont"/>
    <w:rsid w:val="00B76D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6D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B76D19"/>
    <w:rPr>
      <w:color w:val="808080"/>
      <w:bdr w:color="auto" w:space="0" w:sz="0" w:val="none"/>
      <w:shd w:color="auto" w:fill="auto" w:val="clear"/>
    </w:rPr>
  </w:style>
  <w:style w:customStyle="1" w:styleId="eSPISCCParagraphDefaultFont" w:type="character">
    <w:name w:val="eSPIS_CC_Paragraph Default Font"/>
    <w:basedOn w:val="Zadanifontodlomka"/>
    <w:rsid w:val="00B76D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6D19"/>
    <w:rPr>
      <w:bdr w:color="auto" w:space="0" w:sz="0" w:val="none"/>
      <w:shd w:color="auto" w:fill="FFFFCC" w:val="clear"/>
      <w:lang w:val="hr-HR"/>
    </w:rPr>
  </w:style>
  <w:style w:customStyle="1" w:styleId="PozadinaSvijetloCrvena" w:type="character">
    <w:name w:val="Pozadina_SvijetloCrvena"/>
    <w:basedOn w:val="eSPISCCParagraphDefaultFont"/>
    <w:rsid w:val="00B76D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6D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173</properties:Words>
  <properties:Characters>975</properties:Characters>
  <properties:Lines>32</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2016-01-18T12:49:00Z</dcterms:created>
  <dc:creator>kraljicn</dc:creator>
  <cp:lastModifiedBy>Vinka Mihalinčić</cp:lastModifiedBy>
  <cp:lastPrinted>2016-01-18T12:49:00Z</cp:lastPrinted>
  <dcterms:modified xmlns:xsi="http://www.w3.org/2001/XMLSchema-instance" xsi:type="dcterms:W3CDTF">2016-01-18T12:51:00Z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