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7254" w14:paraId="aa57254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41FA9">
        <w:rPr>
          <w:b/>
          <w:lang w:val="hr-HR"/>
        </w:rPr>
        <w:t>343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41FA9">
        <w:rPr>
          <w:lang w:val="hr-HR"/>
        </w:rPr>
        <w:t xml:space="preserve">RADIO DUGOPOLJE d.o.o. Dugopolje, </w:t>
      </w:r>
      <w:r w:rsidR="00607FE2">
        <w:rPr>
          <w:lang w:val="hr-HR"/>
        </w:rPr>
        <w:t xml:space="preserve">Don </w:t>
      </w:r>
      <w:r w:rsidR="00F41FA9">
        <w:rPr>
          <w:lang w:val="hr-HR"/>
        </w:rPr>
        <w:t>Šimuna Karamana 75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F41FA9">
        <w:rPr>
          <w:lang w:val="hr-HR"/>
        </w:rPr>
        <w:t>61898740607</w:t>
      </w:r>
      <w:r w:rsidR="005E5BE0">
        <w:rPr>
          <w:lang w:val="hr-HR"/>
        </w:rPr>
        <w:t xml:space="preserve">, MBS: </w:t>
      </w:r>
      <w:r w:rsidR="00F41FA9">
        <w:rPr>
          <w:lang w:val="hr-HR"/>
        </w:rPr>
        <w:t>060301503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2B54CD">
        <w:rPr>
          <w:lang w:val="hr-HR"/>
        </w:rPr>
        <w:t>22. svibnja</w:t>
      </w:r>
      <w:r w:rsidR="00F41FA9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41FA9">
        <w:rPr>
          <w:lang w:val="hr-HR"/>
        </w:rPr>
        <w:t xml:space="preserve">RADIO DUGOPOLJE d.o.o. Dugopolje, </w:t>
      </w:r>
      <w:r w:rsidR="00607FE2">
        <w:rPr>
          <w:lang w:val="hr-HR"/>
        </w:rPr>
        <w:t xml:space="preserve">Don </w:t>
      </w:r>
      <w:r w:rsidR="00F41FA9">
        <w:rPr>
          <w:lang w:val="hr-HR"/>
        </w:rPr>
        <w:t>Šimuna Karamana 75, OIB: 61898740607</w:t>
      </w:r>
      <w:r w:rsidR="00B70173">
        <w:rPr>
          <w:lang w:val="hr-HR"/>
        </w:rPr>
        <w:t xml:space="preserve">, na dan </w:t>
      </w:r>
      <w:r w:rsidR="00F41FA9">
        <w:rPr>
          <w:lang w:val="hr-HR"/>
        </w:rPr>
        <w:t>27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41FA9">
        <w:rPr>
          <w:lang w:val="hr-HR"/>
        </w:rPr>
        <w:t>239.732,18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2B54CD">
        <w:rPr>
          <w:lang w:val="hr-HR"/>
        </w:rPr>
        <w:t>22. svibnja</w:t>
      </w:r>
      <w:r w:rsidR="004F44BD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34E62"/>
    <w:rsid w:val="002421BF"/>
    <w:rsid w:val="002702A4"/>
    <w:rsid w:val="002B54CD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07FE2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E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4E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4E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4E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DUGOPOLJE d.o.o. za proizvodnju i emitiranje radio programa, turistička agencija</izvorni_sadrzaj>
    <derivirana_varijabla naziv="DomainObject.Predmet.ProtustrankaFormated_1">  RADIO DUGOPOLJE d.o.o. za proizvodnju i emitiranje radio programa, turistička agencija</derivirana_varijabla>
  </DomainObject.Predmet.ProtustrankaFormated>
  <DomainObject.Predmet.ProtustrankaFormatedOIB>
    <izvorni_sadrzaj>  RADIO DUGOPOLJE d.o.o. za proizvodnju i emitiranje radio programa, turistička agencija, OIB 61898740607</izvorni_sadrzaj>
    <derivirana_varijabla naziv="DomainObject.Predmet.ProtustrankaFormatedOIB_1">  RADIO DUGOPOLJE d.o.o. za proizvodnju i emitiranje radio programa, turistička agencija, OIB 61898740607</derivirana_varijabla>
  </DomainObject.Predmet.ProtustrankaFormatedOIB>
  <DomainObject.Predmet.ProtustrankaFormatedWithAdress>
    <izvorni_sadrzaj> RADIO DUGOPOLJE d.o.o. za proizvodnju i emitiranje radio programa, turistička agencija, Don Šimuna Karamana 75, 21204 Dugopolje</izvorni_sadrzaj>
    <derivirana_varijabla naziv="DomainObject.Predmet.ProtustrankaFormatedWithAdress_1"> RADIO DUGOPOLJE d.o.o. za proizvodnju i emitiranje radio programa, turistička agencija, Don Šimuna Karamana 75, 21204 Dugopolje</derivirana_varijabla>
  </DomainObject.Predmet.ProtustrankaFormatedWithAdress>
  <DomainObject.Predmet.ProtustrankaFormatedWithAdressOIB>
    <izvorni_sadrzaj> RADIO DUGOPOLJE d.o.o. za proizvodnju i emitiranje radio programa, turistička agencija, OIB 61898740607, Don Šimuna Karamana 75, 21204 Dugopolje</izvorni_sadrzaj>
    <derivirana_varijabla naziv="DomainObject.Predmet.ProtustrankaFormatedWithAdressOIB_1"> RADIO DUGOPOLJE d.o.o. za proizvodnju i emitiranje radio programa, turistička agencija, OIB 61898740607, Don Šimuna Karamana 75, 21204 Dugopolje</derivirana_varijabla>
  </DomainObject.Predmet.ProtustrankaFormatedWithAdressOIB>
  <DomainObject.Predmet.ProtustrankaWithAdress>
    <izvorni_sadrzaj>RADIO DUGOPOLJE d.o.o. za proizvodnju i emitiranje radio programa, turistička agencija Don Šimuna Karamana 75, 21204 Dugopolje</izvorni_sadrzaj>
    <derivirana_varijabla naziv="DomainObject.Predmet.ProtustrankaWithAdress_1">RADIO DUGOPOLJE d.o.o. za proizvodnju i emitiranje radio programa, turistička agencija Don Šimuna Karamana 75, 21204 Dugopolje</derivirana_varijabla>
  </DomainObject.Predmet.ProtustrankaWithAdress>
  <DomainObject.Predmet.ProtustrankaWithAdressOIB>
    <izvorni_sadrzaj>RADIO DUGOPOLJE d.o.o. za proizvodnju i emitiranje radio programa, turistička agencija, OIB 61898740607, Don Šimuna Karamana 75, 21204 Dugopolje</izvorni_sadrzaj>
    <derivirana_varijabla naziv="DomainObject.Predmet.ProtustrankaWithAdressOIB_1">RADIO DUGOPOLJE d.o.o. za proizvodnju i emitiranje radio programa, turistička agencija, OIB 61898740607, Don Šimuna Karamana 75, 21204 Dugopolje</derivirana_varijabla>
  </DomainObject.Predmet.ProtustrankaWithAdressOIB>
  <DomainObject.Predmet.ProtustrankaNazivFormated>
    <izvorni_sadrzaj>RADIO DUGOPOLJE d.o.o. za proizvodnju i emitiranje radio programa, turistička agencija</izvorni_sadrzaj>
    <derivirana_varijabla naziv="DomainObject.Predmet.ProtustrankaNazivFormated_1">RADIO DUGOPOLJE d.o.o. za proizvodnju i emitiranje radio programa, turistička agencija</derivirana_varijabla>
  </DomainObject.Predmet.ProtustrankaNazivFormated>
  <DomainObject.Predmet.ProtustrankaNazivFormatedOIB>
    <izvorni_sadrzaj>RADIO DUGOPOLJE d.o.o. za proizvodnju i emitiranje radio programa, turistička agencija, OIB 61898740607</izvorni_sadrzaj>
    <derivirana_varijabla naziv="DomainObject.Predmet.ProtustrankaNazivFormatedOIB_1">RADIO DUGOPOLJE d.o.o. za proizvodnju i emitiranje radio programa, turistička agencija, OIB 61898740607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239732.18</izvorni_sadrzaj>
    <derivirana_varijabla naziv="DomainObject.Predmet.TrenutnaVrijednost_1">239732.18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 DUGOPOLJE d.o.o. za proizvodnju i emitiranje radio programa, turistička agencija</item>
    </izvorni_sadrzaj>
    <derivirana_varijabla naziv="DomainObject.Predmet.ProtuStrankaListFormated_1">
      <item>RADIO DUGOPOLJE d.o.o. za proizvodnju i emitiranje radio programa, turistička agencija</item>
    </derivirana_varijabla>
  </DomainObject.Predmet.ProtuStrankaListFormated>
  <DomainObject.Predmet.ProtuStrankaListFormatedOIB>
    <izvorni_sadrzaj>
      <item>RADIO DUGOPOLJE d.o.o. za proizvodnju i emitiranje radio programa, turistička agencija, OIB 61898740607</item>
    </izvorni_sadrzaj>
    <derivirana_varijabla naziv="DomainObject.Predmet.ProtuStrankaListFormatedOIB_1">
      <item>RADIO DUGOPOLJE d.o.o. za proizvodnju i emitiranje radio programa, turistička agencija, OIB 61898740607</item>
    </derivirana_varijabla>
  </DomainObject.Predmet.ProtuStrankaListFormatedOIB>
  <DomainObject.Predmet.ProtuStrankaListFormatedWithAdress>
    <izvorni_sadrzaj>
      <item>RADIO DUGOPOLJE d.o.o. za proizvodnju i emitiranje radio programa, turistička agencija, Don Šimuna Karamana 75, 21204 Dugopolje</item>
    </izvorni_sadrzaj>
    <derivirana_varijabla naziv="DomainObject.Predmet.ProtuStrankaListFormatedWithAdress_1">
      <item>RADIO DUGOPOLJE d.o.o. za proizvodnju i emitiranje radio programa, turistička agencija, Don Šimuna Karamana 75, 21204 Dugopolje</item>
    </derivirana_varijabla>
  </DomainObject.Predmet.ProtuStrankaListFormatedWithAdress>
  <DomainObject.Predmet.ProtuStrankaListFormatedWithAdressOIB>
    <izvorni_sadrzaj>
      <item>RADIO DUGOPOLJE d.o.o. za proizvodnju i emitiranje radio programa, turistička agencija, OIB 61898740607, Don Šimuna Karamana 75, 21204 Dugopolje</item>
    </izvorni_sadrzaj>
    <derivirana_varijabla naziv="DomainObject.Predmet.ProtuStrankaListFormatedWithAdressOIB_1">
      <item>RADIO DUGOPOLJE d.o.o. za proizvodnju i emitiranje radio programa, turistička agencija, OIB 61898740607, Don Šimuna Karamana 75, 21204 Dugopolje</item>
    </derivirana_varijabla>
  </DomainObject.Predmet.ProtuStrankaListFormatedWithAdressOIB>
  <DomainObject.Predmet.ProtuStrankaListNazivFormated>
    <izvorni_sadrzaj>
      <item>RADIO DUGOPOLJE d.o.o. za proizvodnju i emitiranje radio programa, turistička agencija</item>
    </izvorni_sadrzaj>
    <derivirana_varijabla naziv="DomainObject.Predmet.ProtuStrankaListNazivFormated_1">
      <item>RADIO DUGOPOLJE d.o.o. za proizvodnju i emitiranje radio programa, turistička agencija</item>
    </derivirana_varijabla>
  </DomainObject.Predmet.ProtuStrankaListNazivFormated>
  <DomainObject.Predmet.ProtuStrankaListNazivFormatedOIB>
    <izvorni_sadrzaj>
      <item>RADIO DUGOPOLJE d.o.o. za proizvodnju i emitiranje radio programa, turistička agencija, OIB 61898740607</item>
    </izvorni_sadrzaj>
    <derivirana_varijabla naziv="DomainObject.Predmet.ProtuStrankaListNazivFormatedOIB_1">
      <item>RADIO DUGOPOLJE d.o.o. za proizvodnju i emitiranje radio programa, turistička agencija, OIB 61898740607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 DUGOPOLJE d.o.o. za proizvodnju i emitiranje radio programa, turistička agencija</izvorni_sadrzaj>
    <derivirana_varijabla naziv="DomainObject.Predmet.ProtustrankaIDrugi_1">RADIO DUGOPOLJE d.o.o. za proizvodnju i emitiranje radio programa,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 DUGOPOLJE d.o.o. za proizvodnju i emitiranje radio programa, turistička agencija, OIB 61898740607, Don Šimuna Karamana 75, 21204 Dugopolje</izvorni_sadrzaj>
    <derivirana_varijabla naziv="DomainObject.Predmet.ProtustrankaIDrugiAdressOIB_1">RADIO DUGOPOLJE d.o.o. za proizvodnju i emitiranje radio programa, turistička agencija, OIB 61898740607, Don Šimuna Karamana 75,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DUGOPOLJE d.o.o. za proizvodnju i emitiranje radio programa, turistička agencija</item>
      <item>FINANCIJSKA AGENCIJA, RC SPLIT</item>
    </izvorni_sadrzaj>
    <derivirana_varijabla naziv="DomainObject.Predmet.SudioniciListNaziv_1">
      <item>RADIO DUGOPOLJE d.o.o. za proizvodnju i emitiranje radio programa, turistička agencija</item>
      <item>FINANCIJSKA AGENCIJA, RC SPLIT</item>
    </derivirana_varijabla>
  </DomainObject.Predmet.SudioniciListNaziv>
  <DomainObject.Predmet.SudioniciListAdressOIB>
    <izvorni_sadrzaj>
      <item>RADIO DUGOPOLJE d.o.o. za proizvodnju i emitiranje radio programa, turistička agencija, OIB 61898740607, Don Šimuna Karamana 75,21204 Dugopolje</item>
      <item>FINANCIJSKA AGENCIJA, RC SPLIT, OIB 85821130368, Mažuranićevo šetalište 24 b,21000 Split</item>
    </izvorni_sadrzaj>
    <derivirana_varijabla naziv="DomainObject.Predmet.SudioniciListAdressOIB_1">
      <item>RADIO DUGOPOLJE d.o.o. za proizvodnju i emitiranje radio programa, turistička agencija, OIB 61898740607, Don Šimuna Karamana 75,21204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61898740607</item>
      <item>, OIB 85821130368</item>
    </izvorni_sadrzaj>
    <derivirana_varijabla naziv="DomainObject.Predmet.SudioniciListNazivOIB_1">
      <item>, OIB 61898740607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F05B8-2C62-45AA-9047-D0FB5CC33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1793</properties:Characters>
  <properties:Lines>50</properties:Lines>
  <properties:Paragraphs>16</properties:Paragraphs>
  <properties:TotalTime>470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2018-05-22T06:48:00Z</cp:lastPrinted>
  <dcterms:modified xmlns:xsi="http://www.w3.org/2001/XMLSchema-instance" xsi:type="dcterms:W3CDTF">2018-05-22T06:52:00Z</dcterms:modified>
  <cp:revision>206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