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9b72b" w14:paraId="589b72b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0164D6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6D22B1">
        <w:t>1309</w:t>
      </w:r>
      <w:r w:rsidR="00301800">
        <w:t>/16</w:t>
      </w:r>
      <w:r w:rsidR="006D22B1">
        <w:t>-4</w:t>
      </w:r>
      <w:r w:rsidR="0040522B">
        <w:t xml:space="preserve">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40522B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</w:t>
      </w:r>
      <w:r w:rsidR="0074665E" w:rsidRPr="0074665E">
        <w:t>Financijske agencije Regionalni centar Zagreb Podružnica Zagreb, Trg svibanjskih žrtava 1995. 1</w:t>
      </w:r>
      <w:r>
        <w:t xml:space="preserve">, za provedbom skraćenog stečajnog postupka nad dužnikom </w:t>
      </w:r>
      <w:r w:rsidR="006D22B1" w:rsidRPr="006D22B1">
        <w:t>AUTO-KLUB ''ZLATAR'' ZLATAR, Zlatar, Park hrvatske mladeži 2, OIB 75389563809, Registarski broj: 02000458</w:t>
      </w:r>
      <w:r w:rsidR="00231648">
        <w:t xml:space="preserve">, dana </w:t>
      </w:r>
      <w:r w:rsidR="006D22B1">
        <w:t>1. srpnja</w:t>
      </w:r>
      <w:r w:rsidR="00301800">
        <w:t xml:space="preserve"> 2016</w:t>
      </w:r>
      <w:r>
        <w:t xml:space="preserve">. </w:t>
      </w:r>
    </w:p>
    <w:p w:rsidRDefault="0040522B" w:rsidP="0040522B" w:rsidR="0040522B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40522B" w:rsidP="0040522B" w:rsidR="0040522B">
      <w:pPr>
        <w:ind w:left="360"/>
        <w:jc w:val="both"/>
      </w:pPr>
    </w:p>
    <w:p w:rsidRDefault="0040522B" w:rsidP="006D22B1" w:rsidR="0040522B">
      <w:pPr>
        <w:pStyle w:val="Odlomakpopisa"/>
        <w:numPr>
          <w:ilvl w:val="0"/>
          <w:numId w:val="5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6D22B1" w:rsidRPr="006D22B1">
        <w:t>AUTO-KLUB ''ZLATAR'' ZLATAR, Zlatar, Park hrvatske mladeži 2, OIB 75389563809, Registarski broj: 02000458</w:t>
      </w:r>
      <w:r>
        <w:t>.</w:t>
      </w:r>
    </w:p>
    <w:p w:rsidRDefault="0074665E" w:rsidP="0074665E" w:rsidR="0074665E">
      <w:pPr>
        <w:pStyle w:val="Odlomakpopisa"/>
        <w:ind w:left="1571"/>
        <w:jc w:val="both"/>
      </w:pPr>
    </w:p>
    <w:p w:rsidRDefault="0040522B" w:rsidP="0040522B" w:rsidR="00B46765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697A7D">
        <w:t xml:space="preserve"> </w:t>
      </w:r>
      <w:r w:rsidR="006D22B1">
        <w:t>Zdenko Krstić, Osijek, Županijska 2, OIB: 13827089798</w:t>
      </w:r>
      <w:r w:rsidR="00E97025">
        <w:t>.</w:t>
      </w:r>
    </w:p>
    <w:p w:rsidRDefault="0074665E" w:rsidP="0074665E" w:rsidR="0074665E" w:rsidRPr="00B46765">
      <w:pPr>
        <w:pStyle w:val="Odlomakpopisa"/>
        <w:ind w:left="1571"/>
        <w:jc w:val="both"/>
        <w:rPr>
          <w:bCs/>
        </w:rPr>
      </w:pPr>
    </w:p>
    <w:p w:rsidRDefault="0040522B" w:rsidP="006D22B1" w:rsidR="0040522B" w:rsidRPr="0074665E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6D22B1" w:rsidRPr="006D22B1">
        <w:t>AUTO-KLUB ''ZLATAR'' ZLATAR, Zlatar, Park hrvatske mladeži 2, OIB 75389563809, Registarski broj: 02000458</w:t>
      </w:r>
      <w:r>
        <w:t>.</w:t>
      </w:r>
    </w:p>
    <w:p w:rsidRDefault="0074665E" w:rsidP="0074665E" w:rsidR="0074665E" w:rsidRPr="0040522B">
      <w:pPr>
        <w:pStyle w:val="Odlomakpopisa"/>
        <w:ind w:left="1571"/>
        <w:jc w:val="both"/>
        <w:rPr>
          <w:bCs/>
        </w:rPr>
      </w:pPr>
    </w:p>
    <w:p w:rsidRDefault="0040522B" w:rsidP="0040522B" w:rsidR="0040522B">
      <w:pPr>
        <w:pStyle w:val="Odlomakpopisa"/>
        <w:numPr>
          <w:ilvl w:val="0"/>
          <w:numId w:val="5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BA1A5C" w:rsidR="0040522B">
      <w:pPr>
        <w:jc w:val="both"/>
      </w:pPr>
      <w:r>
        <w:t xml:space="preserve">            Financijska agencija Regionalni centar </w:t>
      </w:r>
      <w:r w:rsidR="0074665E">
        <w:t>Zagreb</w:t>
      </w:r>
      <w:r>
        <w:t xml:space="preserve">, Podružnica </w:t>
      </w:r>
      <w:r w:rsidR="0074665E">
        <w:t>Zagreb</w:t>
      </w:r>
      <w:r>
        <w:t xml:space="preserve"> podnijela je dana </w:t>
      </w:r>
      <w:r w:rsidR="006D22B1">
        <w:t>16. veljače</w:t>
      </w:r>
      <w:r w:rsidR="00647F1F">
        <w:t xml:space="preserve"> 2016</w:t>
      </w:r>
      <w:r>
        <w:t xml:space="preserve">. zahtjev za provedbu skraćenog </w:t>
      </w:r>
      <w:r w:rsidR="00BA1A5C">
        <w:t>stečajnog postupka nad dužnikom</w:t>
      </w:r>
      <w:r>
        <w:t xml:space="preserve"> </w:t>
      </w:r>
      <w:r w:rsidR="006D22B1" w:rsidRPr="006D22B1">
        <w:t>AUTO-KLUB ''ZLATAR'' ZLATAR, Zlatar, Park hrvatske mladeži 2, OIB 75389563809, Registarski broj: 02000458</w:t>
      </w:r>
      <w:r>
        <w:t>.</w:t>
      </w:r>
    </w:p>
    <w:p w:rsidRDefault="0040522B" w:rsidP="0040522B" w:rsidR="0040522B">
      <w:pPr>
        <w:jc w:val="both"/>
        <w:rPr>
          <w:b/>
          <w:bCs/>
        </w:rPr>
      </w:pPr>
    </w:p>
    <w:p w:rsidRDefault="0040522B" w:rsidP="0040522B" w:rsidR="0040522B">
      <w:pPr>
        <w:pStyle w:val="Tijeloteksta"/>
        <w:ind w:firstLine="708"/>
      </w:pPr>
      <w:r>
        <w:t>T</w:t>
      </w:r>
      <w:r w:rsidR="00E97025">
        <w:t xml:space="preserve">rgovački sud u Osijeku je dana </w:t>
      </w:r>
      <w:r w:rsidR="006D22B1">
        <w:t>9</w:t>
      </w:r>
      <w:r w:rsidR="0074665E">
        <w:t>. svibnja</w:t>
      </w:r>
      <w:r w:rsidR="00647F1F">
        <w:t xml:space="preserve"> 2016</w:t>
      </w:r>
      <w:r>
        <w:t xml:space="preserve">. objavio oglas na mrežnoj stranici e-Oglasna ploča sudova pod </w:t>
      </w:r>
      <w:proofErr w:type="spellStart"/>
      <w:r>
        <w:t>posl</w:t>
      </w:r>
      <w:proofErr w:type="spellEnd"/>
      <w:r>
        <w:t>. brojem St-</w:t>
      </w:r>
      <w:r w:rsidR="006D22B1">
        <w:t>1309/16-3</w:t>
      </w:r>
      <w:r>
        <w:t xml:space="preserve"> sukladno čl. 430 Stečajnog zakona ( NN-71/15 )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 Stečajnog zakona. </w:t>
      </w:r>
    </w:p>
    <w:p w:rsidRDefault="00B46765" w:rsidP="00DE677D" w:rsidR="00B46765">
      <w:pPr>
        <w:pStyle w:val="Tijeloteksta"/>
      </w:pPr>
    </w:p>
    <w:p w:rsidRDefault="00EC25D0" w:rsidP="0040522B" w:rsidR="00EC25D0">
      <w:pPr>
        <w:pStyle w:val="Tijeloteksta"/>
        <w:ind w:firstLine="708"/>
        <w:jc w:val="center"/>
      </w:pPr>
    </w:p>
    <w:p w:rsidRDefault="006C63A3" w:rsidP="00BA1A5C" w:rsidR="0040522B">
      <w:pPr>
        <w:pStyle w:val="Tijeloteksta"/>
        <w:ind w:firstLine="708"/>
        <w:jc w:val="right"/>
      </w:pPr>
      <w:r>
        <w:t>9 St-</w:t>
      </w:r>
      <w:r w:rsidR="006D22B1">
        <w:t>1309</w:t>
      </w:r>
      <w:r w:rsidR="00647F1F">
        <w:t>/16</w:t>
      </w:r>
      <w:r w:rsidR="006D22B1">
        <w:t>-4</w:t>
      </w:r>
    </w:p>
    <w:p w:rsidRDefault="00BA1A5C" w:rsidP="00BA1A5C" w:rsidR="0040522B">
      <w:pPr>
        <w:pStyle w:val="Tijeloteksta"/>
        <w:jc w:val="center"/>
      </w:pPr>
      <w:r>
        <w:t xml:space="preserve">- 2 - </w:t>
      </w:r>
    </w:p>
    <w:p w:rsidRDefault="0040522B" w:rsidP="0040522B" w:rsidR="0040522B">
      <w:pPr>
        <w:jc w:val="right"/>
      </w:pP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08"/>
        <w:jc w:val="center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40522B" w:rsidR="0040522B">
      <w:pPr>
        <w:pStyle w:val="Tijeloteksta"/>
        <w:jc w:val="center"/>
      </w:pPr>
      <w:r>
        <w:t xml:space="preserve">U Osijeku </w:t>
      </w:r>
      <w:r w:rsidR="006D22B1">
        <w:t>1. srpnja</w:t>
      </w:r>
      <w:r w:rsidR="00647F1F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left"/>
      </w:pPr>
      <w:r>
        <w:t xml:space="preserve">ZAPISNIČAR                                                                                               </w:t>
      </w:r>
      <w:r w:rsidR="00E97025">
        <w:t xml:space="preserve">   </w:t>
      </w:r>
      <w:r>
        <w:t xml:space="preserve">S U D A C </w:t>
      </w:r>
    </w:p>
    <w:p w:rsidRDefault="00BA1A5C" w:rsidP="0040522B" w:rsidR="0040522B">
      <w:pPr>
        <w:pStyle w:val="Tijeloteksta"/>
        <w:jc w:val="left"/>
      </w:pPr>
      <w:r>
        <w:t xml:space="preserve">Žana </w:t>
      </w:r>
      <w:proofErr w:type="spellStart"/>
      <w:r>
        <w:t>Bem</w:t>
      </w:r>
      <w:proofErr w:type="spellEnd"/>
      <w:r w:rsidR="0040522B">
        <w:t xml:space="preserve">                                                                   </w:t>
      </w:r>
      <w:r w:rsidR="00E97025">
        <w:t xml:space="preserve">                             </w:t>
      </w:r>
      <w:r w:rsidR="0040522B">
        <w:t xml:space="preserve"> </w:t>
      </w:r>
      <w:r w:rsidR="00E97025">
        <w:t>Jadranka Pajur Vranješ</w:t>
      </w:r>
      <w:r w:rsidR="0040522B">
        <w:t xml:space="preserve">   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UPUTA O PRAVNOM LIJEKU:</w:t>
      </w:r>
    </w:p>
    <w:p w:rsidRDefault="0040522B" w:rsidP="0040522B" w:rsidR="0040522B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</w:p>
    <w:p w:rsidRDefault="0040522B" w:rsidP="0040522B" w:rsidR="0040522B">
      <w:pPr>
        <w:pStyle w:val="Tijeloteksta"/>
        <w:jc w:val="left"/>
      </w:pPr>
      <w:r>
        <w:t>DNA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Predlagatelj na </w:t>
      </w:r>
      <w:proofErr w:type="spellStart"/>
      <w:r>
        <w:t>posl</w:t>
      </w:r>
      <w:proofErr w:type="spellEnd"/>
      <w:r>
        <w:t>. br.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40522B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Riješeno istodobno otvaranjem i </w:t>
      </w:r>
      <w:proofErr w:type="spellStart"/>
      <w:r>
        <w:t>zaklj</w:t>
      </w:r>
      <w:proofErr w:type="spellEnd"/>
      <w:r>
        <w:t>.</w:t>
      </w:r>
    </w:p>
    <w:p w:rsidRDefault="00E97025" w:rsidP="0040522B" w:rsidR="0040522B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F1EDA">
        <w:t>1</w:t>
      </w:r>
      <w:r w:rsidR="006D22B1">
        <w:t>0</w:t>
      </w:r>
      <w:r w:rsidR="005F1EDA">
        <w:t>/8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164D6"/>
    <w:rsid w:val="000202F6"/>
    <w:rsid w:val="00041821"/>
    <w:rsid w:val="00052F59"/>
    <w:rsid w:val="00095675"/>
    <w:rsid w:val="000C0CEA"/>
    <w:rsid w:val="000D49F9"/>
    <w:rsid w:val="000E5197"/>
    <w:rsid w:val="001465F1"/>
    <w:rsid w:val="00162746"/>
    <w:rsid w:val="00196E1F"/>
    <w:rsid w:val="00231648"/>
    <w:rsid w:val="002B6512"/>
    <w:rsid w:val="002C3DA3"/>
    <w:rsid w:val="00301800"/>
    <w:rsid w:val="00333EEE"/>
    <w:rsid w:val="0036302D"/>
    <w:rsid w:val="003942B2"/>
    <w:rsid w:val="0040522B"/>
    <w:rsid w:val="00423822"/>
    <w:rsid w:val="00437C48"/>
    <w:rsid w:val="00481F9A"/>
    <w:rsid w:val="00485A62"/>
    <w:rsid w:val="004C6929"/>
    <w:rsid w:val="004E7651"/>
    <w:rsid w:val="005C2121"/>
    <w:rsid w:val="005D0763"/>
    <w:rsid w:val="005F1EDA"/>
    <w:rsid w:val="00647F1F"/>
    <w:rsid w:val="00657E40"/>
    <w:rsid w:val="00686F9E"/>
    <w:rsid w:val="00690406"/>
    <w:rsid w:val="00697A7D"/>
    <w:rsid w:val="006C63A3"/>
    <w:rsid w:val="006D22B1"/>
    <w:rsid w:val="006E787E"/>
    <w:rsid w:val="0074665E"/>
    <w:rsid w:val="00785BDD"/>
    <w:rsid w:val="00814F19"/>
    <w:rsid w:val="008D47E0"/>
    <w:rsid w:val="008D7500"/>
    <w:rsid w:val="00917B69"/>
    <w:rsid w:val="009D33A7"/>
    <w:rsid w:val="009F5360"/>
    <w:rsid w:val="00A571AD"/>
    <w:rsid w:val="00A868A7"/>
    <w:rsid w:val="00B37C1E"/>
    <w:rsid w:val="00B46765"/>
    <w:rsid w:val="00B82754"/>
    <w:rsid w:val="00B87BDD"/>
    <w:rsid w:val="00BA1A5C"/>
    <w:rsid w:val="00BE259C"/>
    <w:rsid w:val="00C1697B"/>
    <w:rsid w:val="00C827B2"/>
    <w:rsid w:val="00D21A2C"/>
    <w:rsid w:val="00DB5F30"/>
    <w:rsid w:val="00DE0702"/>
    <w:rsid w:val="00DE4CD2"/>
    <w:rsid w:val="00DE544E"/>
    <w:rsid w:val="00DE677D"/>
    <w:rsid w:val="00E00143"/>
    <w:rsid w:val="00E022E5"/>
    <w:rsid w:val="00E54C7F"/>
    <w:rsid w:val="00E85BE3"/>
    <w:rsid w:val="00E97025"/>
    <w:rsid w:val="00EC25D0"/>
    <w:rsid w:val="00EE3FB4"/>
    <w:rsid w:val="00F620B4"/>
    <w:rsid w:val="00F92412"/>
    <w:rsid w:val="00FD1101"/>
    <w:rsid w:val="00FD2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2E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022E5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022E5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2E5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2E5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022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022E5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022E5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2E5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2E5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srpnja 2016.</izvorni_sadrzaj>
    <derivirana_varijabla naziv="DomainObject.DatumDonosenjaOdluke_1">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1309</izvorni_sadrzaj>
    <derivirana_varijabla naziv="DomainObject.Predmet.Broj_1">1309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St-1309/2016</izvorni_sadrzaj>
    <derivirana_varijabla naziv="DomainObject.Predmet.OznakaBroj_1">St-1309/2016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AUTO-KLUB ''ZLATAR'' ZLATAR</izvorni_sadrzaj>
    <derivirana_varijabla naziv="DomainObject.Predmet.ProtustrankaFormated_1">  AUTO-KLUB ''ZLATAR'' ZLATAR</derivirana_varijabla>
  </DomainObject.Predmet.ProtustrankaFormated>
  <DomainObject.Predmet.ProtustrankaFormatedOIB>
    <izvorni_sadrzaj>  AUTO-KLUB ''ZLATAR'' ZLATAR, OIB 75389563809</izvorni_sadrzaj>
    <derivirana_varijabla naziv="DomainObject.Predmet.ProtustrankaFormatedOIB_1">  AUTO-KLUB ''ZLATAR'' ZLATAR, OIB 75389563809</derivirana_varijabla>
  </DomainObject.Predmet.ProtustrankaFormatedOIB>
  <DomainObject.Predmet.ProtustrankaFormatedWithAdress>
    <izvorni_sadrzaj> AUTO-KLUB ''ZLATAR'' ZLATAR, Park hrvatske mladeži 2, 49250 Zlatar</izvorni_sadrzaj>
    <derivirana_varijabla naziv="DomainObject.Predmet.ProtustrankaFormatedWithAdress_1"> AUTO-KLUB ''ZLATAR'' ZLATAR, Park hrvatske mladeži 2, 49250 Zlatar</derivirana_varijabla>
  </DomainObject.Predmet.ProtustrankaFormatedWithAdress>
  <DomainObject.Predmet.ProtustrankaFormatedWithAdressOIB>
    <izvorni_sadrzaj> AUTO-KLUB ''ZLATAR'' ZLATAR, OIB 75389563809, Park hrvatske mladeži 2, 49250 Zlatar</izvorni_sadrzaj>
    <derivirana_varijabla naziv="DomainObject.Predmet.ProtustrankaFormatedWithAdressOIB_1"> AUTO-KLUB ''ZLATAR'' ZLATAR, OIB 75389563809, Park hrvatske mladeži 2, 49250 Zlatar</derivirana_varijabla>
  </DomainObject.Predmet.ProtustrankaFormatedWithAdressOIB>
  <DomainObject.Predmet.ProtustrankaWithAdress>
    <izvorni_sadrzaj>AUTO-KLUB ''ZLATAR'' ZLATAR Park hrvatske mladeži 2, 49250 Zlatar</izvorni_sadrzaj>
    <derivirana_varijabla naziv="DomainObject.Predmet.ProtustrankaWithAdress_1">AUTO-KLUB ''ZLATAR'' ZLATAR Park hrvatske mladeži 2, 49250 Zlatar</derivirana_varijabla>
  </DomainObject.Predmet.ProtustrankaWithAdress>
  <DomainObject.Predmet.ProtustrankaWithAdressOIB>
    <izvorni_sadrzaj>AUTO-KLUB ''ZLATAR'' ZLATAR, OIB 75389563809, Park hrvatske mladeži 2, 49250 Zlatar</izvorni_sadrzaj>
    <derivirana_varijabla naziv="DomainObject.Predmet.ProtustrankaWithAdressOIB_1">AUTO-KLUB ''ZLATAR'' ZLATAR, OIB 75389563809, Park hrvatske mladeži 2, 49250 Zlatar</derivirana_varijabla>
  </DomainObject.Predmet.ProtustrankaWithAdressOIB>
  <DomainObject.Predmet.ProtustrankaNazivFormated>
    <izvorni_sadrzaj>AUTO-KLUB ''ZLATAR'' ZLATAR</izvorni_sadrzaj>
    <derivirana_varijabla naziv="DomainObject.Predmet.ProtustrankaNazivFormated_1">AUTO-KLUB ''ZLATAR'' ZLATAR</derivirana_varijabla>
  </DomainObject.Predmet.ProtustrankaNazivFormated>
  <DomainObject.Predmet.ProtustrankaNazivFormatedOIB>
    <izvorni_sadrzaj>AUTO-KLUB ''ZLATAR'' ZLATAR, OIB 75389563809</izvorni_sadrzaj>
    <derivirana_varijabla naziv="DomainObject.Predmet.ProtustrankaNazivFormatedOIB_1">AUTO-KLUB ''ZLATAR'' ZLATAR, OIB 75389563809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AUTO-KLUB ''ZLATAR'' ZLATAR</item>
    </izvorni_sadrzaj>
    <derivirana_varijabla naziv="DomainObject.Predmet.ProtuStrankaListFormated_1">
      <item>AUTO-KLUB ''ZLATAR'' ZLATAR</item>
    </derivirana_varijabla>
  </DomainObject.Predmet.ProtuStrankaListFormated>
  <DomainObject.Predmet.ProtuStrankaListFormatedOIB>
    <izvorni_sadrzaj>
      <item>AUTO-KLUB ''ZLATAR'' ZLATAR, OIB 75389563809</item>
    </izvorni_sadrzaj>
    <derivirana_varijabla naziv="DomainObject.Predmet.ProtuStrankaListFormatedOIB_1">
      <item>AUTO-KLUB ''ZLATAR'' ZLATAR, OIB 75389563809</item>
    </derivirana_varijabla>
  </DomainObject.Predmet.ProtuStrankaListFormatedOIB>
  <DomainObject.Predmet.ProtuStrankaListFormatedWithAdress>
    <izvorni_sadrzaj>
      <item>AUTO-KLUB ''ZLATAR'' ZLATAR, Park hrvatske mladeži 2, 49250 Zlatar</item>
    </izvorni_sadrzaj>
    <derivirana_varijabla naziv="DomainObject.Predmet.ProtuStrankaListFormatedWithAdress_1">
      <item>AUTO-KLUB ''ZLATAR'' ZLATAR, Park hrvatske mladeži 2, 49250 Zlatar</item>
    </derivirana_varijabla>
  </DomainObject.Predmet.ProtuStrankaListFormatedWithAdress>
  <DomainObject.Predmet.ProtuStrankaListFormatedWithAdressOIB>
    <izvorni_sadrzaj>
      <item>AUTO-KLUB ''ZLATAR'' ZLATAR, OIB 75389563809, Park hrvatske mladeži 2, 49250 Zlatar</item>
    </izvorni_sadrzaj>
    <derivirana_varijabla naziv="DomainObject.Predmet.ProtuStrankaListFormatedWithAdressOIB_1">
      <item>AUTO-KLUB ''ZLATAR'' ZLATAR, OIB 75389563809, Park hrvatske mladeži 2, 49250 Zlatar</item>
    </derivirana_varijabla>
  </DomainObject.Predmet.ProtuStrankaListFormatedWithAdressOIB>
  <DomainObject.Predmet.ProtuStrankaListNazivFormated>
    <izvorni_sadrzaj>
      <item>AUTO-KLUB ''ZLATAR'' ZLATAR</item>
    </izvorni_sadrzaj>
    <derivirana_varijabla naziv="DomainObject.Predmet.ProtuStrankaListNazivFormated_1">
      <item>AUTO-KLUB ''ZLATAR'' ZLATAR</item>
    </derivirana_varijabla>
  </DomainObject.Predmet.ProtuStrankaListNazivFormated>
  <DomainObject.Predmet.ProtuStrankaListNazivFormatedOIB>
    <izvorni_sadrzaj>
      <item>AUTO-KLUB ''ZLATAR'' ZLATAR, OIB 75389563809</item>
    </izvorni_sadrzaj>
    <derivirana_varijabla naziv="DomainObject.Predmet.ProtuStrankaListNazivFormatedOIB_1">
      <item>AUTO-KLUB ''ZLATAR'' ZLATAR, OIB 75389563809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srpnja 2016.</izvorni_sadrzaj>
    <derivirana_varijabla naziv="DomainObject.Datum_1">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AUTO-KLUB ''ZLATAR'' ZLATAR</izvorni_sadrzaj>
    <derivirana_varijabla naziv="DomainObject.Predmet.ProtustrankaIDrugi_1">AUTO-KLUB ''ZLATAR'' ZLATAR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AUTO-KLUB ''ZLATAR'' ZLATAR, OIB 75389563809, Park hrvatske mladeži 2, 49250 Zlatar</izvorni_sadrzaj>
    <derivirana_varijabla naziv="DomainObject.Predmet.ProtustrankaIDrugiAdressOIB_1">AUTO-KLUB ''ZLATAR'' ZLATAR, OIB 75389563809, Park hrvatske mladeži 2,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AUTO-KLUB ''ZLATAR'' ZLATAR</item>
      <item>FINA Regionalni centar Zagreb</item>
    </izvorni_sadrzaj>
    <derivirana_varijabla naziv="DomainObject.Predmet.SudioniciListNaziv_1">
      <item>AUTO-KLUB ''ZLATAR'' ZLATAR</item>
      <item>FINA Regionalni centar Zagreb</item>
    </derivirana_varijabla>
  </DomainObject.Predmet.SudioniciListNaziv>
  <DomainObject.Predmet.SudioniciListAdressOIB>
    <izvorni_sadrzaj>
      <item>AUTO-KLUB ''ZLATAR'' ZLATAR, OIB 75389563809, Park hrvatske mladeži 2,49250 Zlatar</item>
      <item>FINA Regionalni centar Zagreb, OIB 85821130368, Trg svibanjskih žrtava 1995. br. 1,10000 Zagreb</item>
    </izvorni_sadrzaj>
    <derivirana_varijabla naziv="DomainObject.Predmet.SudioniciListAdressOIB_1">
      <item>AUTO-KLUB ''ZLATAR'' ZLATAR, OIB 75389563809, Park hrvatske mladeži 2,49250 Zlatar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75389563809</item>
      <item>, OIB 85821130368</item>
    </izvorni_sadrzaj>
    <derivirana_varijabla naziv="DomainObject.Predmet.SudioniciListNazivOIB_1">
      <item>, OIB 75389563809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408</properties:Words>
  <properties:Characters>2263</properties:Characters>
  <properties:Lines>88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2016-07-01T05:47:00Z</dcterms:created>
  <dc:creator>korisnik</dc:creator>
  <cp:lastModifiedBy>Žana Bem</cp:lastModifiedBy>
  <cp:lastPrinted>2016-06-27T07:33:00Z</cp:lastPrinted>
  <dcterms:modified xmlns:xsi="http://www.w3.org/2001/XMLSchema-instance" xsi:type="dcterms:W3CDTF">2016-07-01T05:51:00Z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