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72a3" w14:paraId="d0a72a3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7969D0" w:rsidP="00BD1BA0" w:rsidR="007969D0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KRST</w:t>
      </w:r>
      <w:r w:rsidR="00AB018F">
        <w:rPr>
          <w:shd w:fill="F8F8F8" w:color="auto" w:val="clear"/>
        </w:rPr>
        <w:t>E</w:t>
      </w:r>
      <w:r>
        <w:rPr>
          <w:shd w:fill="F8F8F8" w:color="auto" w:val="clear"/>
        </w:rPr>
        <w:t xml:space="preserve"> BARAKA </w:t>
      </w:r>
    </w:p>
    <w:p w:rsidRDefault="007969D0" w:rsidP="00BD1BA0" w:rsidR="00480C9E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Stjepana Radića 54/A</w:t>
      </w:r>
    </w:p>
    <w:p w:rsidRDefault="007969D0" w:rsidP="007969D0" w:rsidR="007969D0">
      <w:pPr>
        <w:ind w:firstLine="360"/>
        <w:jc w:val="right"/>
      </w:pPr>
      <w:r>
        <w:rPr>
          <w:shd w:fill="F8F8F8" w:color="auto" w:val="clear"/>
        </w:rPr>
        <w:t>Šibenik</w:t>
      </w:r>
    </w:p>
    <w:p w:rsidRDefault="00960094" w:rsidP="00BD1BA0" w:rsidR="00960094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C62606">
        <w:t>419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C62606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BD1BA0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BF0B73">
        <w:t>DANICA j.d.o.o., Šibenik, Šibenskih vatrogasaca 10,</w:t>
      </w:r>
      <w:r w:rsidR="00BF0B73" w:rsidRPr="007A679F">
        <w:t xml:space="preserve"> OIB: </w:t>
      </w:r>
      <w:r w:rsidR="008F7682">
        <w:t>53610227254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D1BA0">
        <w:t>15.</w:t>
      </w:r>
      <w:r w:rsidR="00946322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C62606">
        <w:t>10,20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D1BA0">
        <w:t>15.</w:t>
      </w:r>
      <w:r w:rsidR="00946322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C62606">
        <w:t>10,22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D1BA0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76666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C62606">
      <w:t>419</w:t>
    </w:r>
    <w:r w:rsidR="0053063B">
      <w:t>/1</w:t>
    </w:r>
    <w:r w:rsidR="00BE7BE4">
      <w:t>6</w:t>
    </w:r>
    <w:r w:rsidR="0053063B">
      <w:t>-</w:t>
    </w:r>
    <w:r w:rsidR="00C62606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0C9E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969D0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24AD"/>
    <w:rsid w:val="008C6A8E"/>
    <w:rsid w:val="008D6721"/>
    <w:rsid w:val="008E0DA0"/>
    <w:rsid w:val="008F7682"/>
    <w:rsid w:val="00913AF3"/>
    <w:rsid w:val="00923BB6"/>
    <w:rsid w:val="0093459D"/>
    <w:rsid w:val="00940FAF"/>
    <w:rsid w:val="00944D6A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B018F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0B73"/>
    <w:rsid w:val="00BF4984"/>
    <w:rsid w:val="00C11E12"/>
    <w:rsid w:val="00C2092D"/>
    <w:rsid w:val="00C23DAF"/>
    <w:rsid w:val="00C47314"/>
    <w:rsid w:val="00C51B77"/>
    <w:rsid w:val="00C55BC5"/>
    <w:rsid w:val="00C57528"/>
    <w:rsid w:val="00C57989"/>
    <w:rsid w:val="00C62606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73A7B"/>
    <w:rsid w:val="00E83C6A"/>
    <w:rsid w:val="00E873AF"/>
    <w:rsid w:val="00EA6402"/>
    <w:rsid w:val="00EB44F7"/>
    <w:rsid w:val="00ED32D7"/>
    <w:rsid w:val="00EF21CE"/>
    <w:rsid w:val="00F16B4D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3AE4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57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9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989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989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989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57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9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98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98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98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DANICA j.d.o.o. za turizam, ugostiteljstvo, trgovinu i poljoprivredu</izvorni_sadrzaj>
    <derivirana_varijabla naziv="DomainObject.Predmet.ProtustrankaFormated_1">  DANICA j.d.o.o. za turizam, ugostiteljstvo, trgovinu i poljoprivredu</derivirana_varijabla>
  </DomainObject.Predmet.ProtustrankaFormated>
  <DomainObject.Predmet.ProtustrankaFormatedOIB>
    <izvorni_sadrzaj>  DANICA j.d.o.o. za turizam, ugostiteljstvo, trgovinu i poljoprivredu, OIB 53610227254</izvorni_sadrzaj>
    <derivirana_varijabla naziv="DomainObject.Predmet.ProtustrankaFormatedOIB_1">  DANICA j.d.o.o. za turizam, ugostiteljstvo, trgovinu i poljoprivredu, OIB 53610227254</derivirana_varijabla>
  </DomainObject.Predmet.ProtustrankaFormatedOIB>
  <DomainObject.Predmet.ProtustrankaFormatedWithAdress>
    <izvorni_sadrzaj> DANICA j.d.o.o. za turizam, ugostiteljstvo, trgovinu i poljoprivredu, Šibenskih vatrogasaca 10, 22000 Šibenik</izvorni_sadrzaj>
    <derivirana_varijabla naziv="DomainObject.Predmet.ProtustrankaFormatedWithAdress_1"> DANICA j.d.o.o. za turizam, ugostiteljstvo, trgovinu i poljoprivredu, Šibenskih vatrogasaca 10, 22000 Šibenik</derivirana_varijabla>
  </DomainObject.Predmet.ProtustrankaFormatedWithAdress>
  <DomainObject.Predmet.ProtustrankaFormatedWithAdressOIB>
    <izvorni_sadrzaj> DANICA j.d.o.o. za turizam, ugostiteljstvo, trgovinu i poljoprivredu, OIB 53610227254, Šibenskih vatrogasaca 10, 22000 Šibenik</izvorni_sadrzaj>
    <derivirana_varijabla naziv="DomainObject.Predmet.ProtustrankaFormatedWithAdressOIB_1"> DANICA j.d.o.o. za turizam, ugostiteljstvo, trgovinu i poljoprivredu, OIB 53610227254, Šibenskih vatrogasaca 10, 22000 Šibenik</derivirana_varijabla>
  </DomainObject.Predmet.ProtustrankaFormatedWithAdressOIB>
  <DomainObject.Predmet.ProtustrankaWithAdress>
    <izvorni_sadrzaj>DANICA j.d.o.o. za turizam, ugostiteljstvo, trgovinu i poljoprivredu Šibenskih vatrogasaca 10, 22000 Šibenik</izvorni_sadrzaj>
    <derivirana_varijabla naziv="DomainObject.Predmet.ProtustrankaWithAdress_1">DANICA j.d.o.o. za turizam, ugostiteljstvo, trgovinu i poljoprivredu Šibenskih vatrogasaca 10, 22000 Šibenik</derivirana_varijabla>
  </DomainObject.Predmet.ProtustrankaWithAdress>
  <DomainObject.Predmet.ProtustrankaWithAdressOIB>
    <izvorni_sadrzaj>DANICA j.d.o.o. za turizam, ugostiteljstvo, trgovinu i poljoprivredu, OIB 53610227254, Šibenskih vatrogasaca 10, 22000 Šibenik</izvorni_sadrzaj>
    <derivirana_varijabla naziv="DomainObject.Predmet.ProtustrankaWithAdressOIB_1">DANICA j.d.o.o. za turizam, ugostiteljstvo, trgovinu i poljoprivredu, OIB 53610227254, Šibenskih vatrogasaca 10, 22000 Šibenik</derivirana_varijabla>
  </DomainObject.Predmet.ProtustrankaWithAdressOIB>
  <DomainObject.Predmet.ProtustrankaNazivFormated>
    <izvorni_sadrzaj>DANICA j.d.o.o. za turizam, ugostiteljstvo, trgovinu i poljoprivredu</izvorni_sadrzaj>
    <derivirana_varijabla naziv="DomainObject.Predmet.ProtustrankaNazivFormated_1">DANICA j.d.o.o. za turizam, ugostiteljstvo, trgovinu i poljoprivredu</derivirana_varijabla>
  </DomainObject.Predmet.ProtustrankaNazivFormated>
  <DomainObject.Predmet.ProtustrankaNazivFormatedOIB>
    <izvorni_sadrzaj>DANICA j.d.o.o. za turizam, ugostiteljstvo, trgovinu i poljoprivredu, OIB 53610227254</izvorni_sadrzaj>
    <derivirana_varijabla naziv="DomainObject.Predmet.ProtustrankaNazivFormatedOIB_1">DANICA j.d.o.o. za turizam, ugostiteljstvo, trgovinu i poljoprivredu, OIB 53610227254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DANICA j.d.o.o. za turizam, ugostiteljstvo, trgovinu i poljoprivredu</item>
    </izvorni_sadrzaj>
    <derivirana_varijabla naziv="DomainObject.Predmet.ProtuStrankaListFormated_1">
      <item>DANICA j.d.o.o. za turizam, ugostiteljstvo, trgovinu i poljoprivredu</item>
    </derivirana_varijabla>
  </DomainObject.Predmet.ProtuStrankaListFormated>
  <DomainObject.Predmet.ProtuStrankaListFormatedOIB>
    <izvorni_sadrzaj>
      <item>DANICA j.d.o.o. za turizam, ugostiteljstvo, trgovinu i poljoprivredu, OIB 53610227254</item>
    </izvorni_sadrzaj>
    <derivirana_varijabla naziv="DomainObject.Predmet.ProtuStrankaListFormatedOIB_1">
      <item>DANICA j.d.o.o. za turizam, ugostiteljstvo, trgovinu i poljoprivredu, OIB 53610227254</item>
    </derivirana_varijabla>
  </DomainObject.Predmet.ProtuStrankaListFormatedOIB>
  <DomainObject.Predmet.ProtuStrankaListFormatedWithAdress>
    <izvorni_sadrzaj>
      <item>DANICA j.d.o.o. za turizam, ugostiteljstvo, trgovinu i poljoprivredu, Šibenskih vatrogasaca 10, 22000 Šibenik</item>
    </izvorni_sadrzaj>
    <derivirana_varijabla naziv="DomainObject.Predmet.ProtuStrankaListFormatedWithAdress_1">
      <item>DANICA j.d.o.o. za turizam, ugostiteljstvo, trgovinu i poljoprivredu, Šibenskih vatrogasaca 10, 22000 Šibenik</item>
    </derivirana_varijabla>
  </DomainObject.Predmet.ProtuStrankaListFormatedWithAdress>
  <DomainObject.Predmet.ProtuStrankaListFormatedWithAdressOIB>
    <izvorni_sadrzaj>
      <item>DANICA j.d.o.o. za turizam, ugostiteljstvo, trgovinu i poljoprivredu, OIB 53610227254, Šibenskih vatrogasaca 10, 22000 Šibenik</item>
    </izvorni_sadrzaj>
    <derivirana_varijabla naziv="DomainObject.Predmet.ProtuStrankaListFormatedWithAdressOIB_1">
      <item>DANICA j.d.o.o. za turizam, ugostiteljstvo, trgovinu i poljoprivredu, OIB 53610227254, Šibenskih vatrogasaca 10, 22000 Šibenik</item>
    </derivirana_varijabla>
  </DomainObject.Predmet.ProtuStrankaListFormatedWithAdressOIB>
  <DomainObject.Predmet.ProtuStrankaListNazivFormated>
    <izvorni_sadrzaj>
      <item>DANICA j.d.o.o. za turizam, ugostiteljstvo, trgovinu i poljoprivredu</item>
    </izvorni_sadrzaj>
    <derivirana_varijabla naziv="DomainObject.Predmet.ProtuStrankaListNazivFormated_1">
      <item>DANICA j.d.o.o. za turizam, ugostiteljstvo, trgovinu i poljoprivredu</item>
    </derivirana_varijabla>
  </DomainObject.Predmet.ProtuStrankaListNazivFormated>
  <DomainObject.Predmet.ProtuStrankaListNazivFormatedOIB>
    <izvorni_sadrzaj>
      <item>DANICA j.d.o.o. za turizam, ugostiteljstvo, trgovinu i poljoprivredu, OIB 53610227254</item>
    </izvorni_sadrzaj>
    <derivirana_varijabla naziv="DomainObject.Predmet.ProtuStrankaListNazivFormatedOIB_1">
      <item>DANICA j.d.o.o. za turizam, ugostiteljstvo, trgovinu i poljoprivredu, OIB 53610227254</item>
    </derivirana_varijabla>
  </DomainObject.Predmet.ProtuStrankaListNazivFormatedOIB>
  <DomainObject.Predmet.OstaliListFormated>
    <izvorni_sadrzaj>
      <item>Krste Baraka</item>
    </izvorni_sadrzaj>
    <derivirana_varijabla naziv="DomainObject.Predmet.OstaliListFormated_1">
      <item>Krste Baraka</item>
    </derivirana_varijabla>
  </DomainObject.Predmet.OstaliListFormated>
  <DomainObject.Predmet.OstaliListFormatedOIB>
    <izvorni_sadrzaj>
      <item>Krste Baraka, OIB 74712733217</item>
    </izvorni_sadrzaj>
    <derivirana_varijabla naziv="DomainObject.Predmet.OstaliListFormatedOIB_1">
      <item>Krste Baraka, OIB 74712733217</item>
    </derivirana_varijabla>
  </DomainObject.Predmet.OstaliListFormatedOIB>
  <DomainObject.Predmet.OstaliListFormatedWithAdress>
    <izvorni_sadrzaj>
      <item>Krste Baraka, Stjepana Radića 54a, 22000 Šibenik</item>
    </izvorni_sadrzaj>
    <derivirana_varijabla naziv="DomainObject.Predmet.OstaliListFormatedWithAdress_1">
      <item>Krste Baraka, Stjepana Radića 54a, 22000 Šibenik</item>
    </derivirana_varijabla>
  </DomainObject.Predmet.OstaliListFormatedWithAdress>
  <DomainObject.Predmet.OstaliListFormatedWithAdressOIB>
    <izvorni_sadrzaj>
      <item>Krste Baraka, OIB 74712733217, Stjepana Radića 54a, 22000 Šibenik</item>
    </izvorni_sadrzaj>
    <derivirana_varijabla naziv="DomainObject.Predmet.OstaliListFormatedWithAdressOIB_1">
      <item>Krste Baraka, OIB 74712733217, Stjepana Radića 54a, 22000 Šibenik</item>
    </derivirana_varijabla>
  </DomainObject.Predmet.OstaliListFormatedWithAdressOIB>
  <DomainObject.Predmet.OstaliListNazivFormated>
    <izvorni_sadrzaj>
      <item>Krste Baraka</item>
    </izvorni_sadrzaj>
    <derivirana_varijabla naziv="DomainObject.Predmet.OstaliListNazivFormated_1">
      <item>Krste Baraka</item>
    </derivirana_varijabla>
  </DomainObject.Predmet.OstaliListNazivFormated>
  <DomainObject.Predmet.OstaliListNazivFormatedOIB>
    <izvorni_sadrzaj>
      <item>Krste Baraka, OIB 74712733217</item>
    </izvorni_sadrzaj>
    <derivirana_varijabla naziv="DomainObject.Predmet.OstaliListNazivFormatedOIB_1">
      <item>Krste Baraka, OIB 74712733217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DANICA j.d.o.o. za turizam, ugostiteljstvo, trgovinu i poljoprivredu</izvorni_sadrzaj>
    <derivirana_varijabla naziv="DomainObject.Predmet.ProtustrankaIDrugi_1">DANICA j.d.o.o. za turizam, ugostiteljstvo, trgovinu i poljoprivredu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DANICA j.d.o.o. za turizam, ugostiteljstvo, trgovinu i poljoprivredu, OIB 53610227254, Šibenskih vatrogasaca 10, 22000 Šibenik</izvorni_sadrzaj>
    <derivirana_varijabla naziv="DomainObject.Predmet.ProtustrankaIDrugiAdressOIB_1">DANICA j.d.o.o. za turizam, ugostiteljstvo, trgovinu i poljoprivredu, OIB 53610227254, Šibenskih vatrogasaca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DANICA j.d.o.o. za turizam, ugostiteljstvo, trgovinu i poljoprivredu</item>
      <item>Krste Baraka</item>
    </izvorni_sadrzaj>
    <derivirana_varijabla naziv="DomainObject.Predmet.SudioniciListNaziv_1">
      <item>FINA - Podružnica Šibenik</item>
      <item>DANICA j.d.o.o. za turizam, ugostiteljstvo, trgovinu i poljoprivredu</item>
      <item>Krste Baraka</item>
    </derivirana_varijabla>
  </DomainObject.Predmet.SudioniciListNaziv>
  <DomainObject.Predmet.SudioniciListAdressOIB>
    <izvorni_sadrzaj>
      <item>FINA - Podružnica Šibenik, OIB 85821130368, Perivoj L. Marune 1,22000 Šibenik</item>
      <item>DANICA j.d.o.o. za turizam, ugostiteljstvo, trgovinu i poljoprivredu, OIB 53610227254, Šibenskih vatrogasaca 10,22000 Šibenik</item>
      <item>Krste Baraka, OIB 74712733217, Stjepana Radića 54a,22000 Šibenik</item>
    </izvorni_sadrzaj>
    <derivirana_varijabla naziv="DomainObject.Predmet.SudioniciListAdressOIB_1">
      <item>FINA - Podružnica Šibenik, OIB 85821130368, Perivoj L. Marune 1,22000 Šibenik</item>
      <item>DANICA j.d.o.o. za turizam, ugostiteljstvo, trgovinu i poljoprivredu, OIB 53610227254, Šibenskih vatrogasaca 10,22000 Šibenik</item>
      <item>Krste Baraka, OIB 74712733217, Stjepana Radića 54a,22000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53610227254</item>
      <item>, OIB 74712733217</item>
    </izvorni_sadrzaj>
    <derivirana_varijabla naziv="DomainObject.Predmet.SudioniciListNazivOIB_1">
      <item>, OIB 85821130368</item>
      <item>, OIB 53610227254</item>
      <item>, OIB 74712733217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1FBC31-95E6-4C86-8C67-77D69BC65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170</properties:Words>
  <properties:Characters>962</properties:Characters>
  <properties:Lines>36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2016-03-29T08:03:00Z</dcterms:created>
  <dc:creator>Ardena Bajlo</dc:creator>
  <cp:lastModifiedBy>wsadmin</cp:lastModifiedBy>
  <cp:lastPrinted>2016-03-25T08:34:00Z</cp:lastPrinted>
  <dcterms:modified xmlns:xsi="http://www.w3.org/2001/XMLSchema-instance" xsi:type="dcterms:W3CDTF">2016-03-29T12:25:00Z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