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9f51" w14:paraId="b8a9f51" w:rsidRDefault="0079456F" w:rsidP="003F3BC4" w:rsidR="00A2429E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3BC4" w:rsidP="003F3BC4" w:rsidR="003F3BC4">
      <w:pPr>
        <w:rPr>
          <w:b/>
        </w:rPr>
      </w:pPr>
      <w:r>
        <w:rPr>
          <w:b/>
        </w:rPr>
        <w:t xml:space="preserve">REPUBLIKA HRVATSKA </w:t>
      </w:r>
    </w:p>
    <w:p w:rsidRDefault="0008555E" w:rsidP="003F3BC4" w:rsidR="003F3BC4">
      <w:pPr>
        <w:rPr>
          <w:b/>
        </w:rPr>
      </w:pPr>
      <w:r>
        <w:rPr>
          <w:b/>
        </w:rPr>
        <w:t>TRGOVAČKI</w:t>
      </w:r>
      <w:r w:rsidR="003F3BC4">
        <w:rPr>
          <w:b/>
        </w:rPr>
        <w:t xml:space="preserve"> SUD U </w:t>
      </w:r>
      <w:r w:rsidR="00517637">
        <w:rPr>
          <w:b/>
        </w:rPr>
        <w:t>OSIJEKU</w:t>
      </w:r>
    </w:p>
    <w:p w:rsidRDefault="00517637" w:rsidP="003F3BC4" w:rsidR="00517637">
      <w:pPr>
        <w:rPr>
          <w:b/>
        </w:rPr>
      </w:pPr>
      <w:r>
        <w:rPr>
          <w:b/>
        </w:rPr>
        <w:t xml:space="preserve">STALNA SLUŽBA  U </w:t>
      </w:r>
      <w:r w:rsidR="005D4DC0">
        <w:rPr>
          <w:b/>
        </w:rPr>
        <w:t>SLAVONSKOM BRODU</w:t>
      </w:r>
    </w:p>
    <w:p w:rsidRDefault="003F3BC4" w:rsidP="003F3BC4" w:rsidR="003F3BC4">
      <w:pPr>
        <w:rPr>
          <w:b/>
        </w:rPr>
      </w:pPr>
      <w:r>
        <w:rPr>
          <w:b/>
        </w:rPr>
        <w:t>Trg pobjede 13</w:t>
      </w:r>
    </w:p>
    <w:p w:rsidRDefault="003F3BC4" w:rsidP="003F3BC4" w:rsidR="003F3BC4">
      <w:pPr>
        <w:rPr>
          <w:b/>
        </w:rPr>
      </w:pPr>
      <w:r>
        <w:rPr>
          <w:b/>
        </w:rPr>
        <w:t>SLAVONSKI BROD</w:t>
      </w:r>
      <w:r w:rsidR="005D4DC0">
        <w:rPr>
          <w:b/>
        </w:rPr>
        <w:tab/>
      </w:r>
      <w:r w:rsidR="005D4DC0">
        <w:rPr>
          <w:b/>
        </w:rPr>
        <w:tab/>
      </w:r>
      <w:r w:rsidR="005D4DC0">
        <w:rPr>
          <w:b/>
        </w:rPr>
        <w:tab/>
      </w:r>
      <w:r w:rsidR="005D4DC0">
        <w:rPr>
          <w:b/>
        </w:rPr>
        <w:tab/>
        <w:t xml:space="preserve">               </w:t>
      </w:r>
      <w:r w:rsidR="0083053B">
        <w:rPr>
          <w:b/>
        </w:rPr>
        <w:t xml:space="preserve"> </w:t>
      </w:r>
      <w:r w:rsidR="000D118B">
        <w:rPr>
          <w:b/>
        </w:rPr>
        <w:t>Broj: 7/St-</w:t>
      </w:r>
      <w:r w:rsidR="00790D01">
        <w:rPr>
          <w:b/>
        </w:rPr>
        <w:t>2</w:t>
      </w:r>
      <w:r w:rsidR="000232A1">
        <w:rPr>
          <w:b/>
        </w:rPr>
        <w:t>1</w:t>
      </w:r>
      <w:r w:rsidR="000D118B">
        <w:rPr>
          <w:b/>
        </w:rPr>
        <w:t>/201</w:t>
      </w:r>
      <w:r w:rsidR="00790D01">
        <w:rPr>
          <w:b/>
        </w:rPr>
        <w:t>1-</w:t>
      </w:r>
      <w:r w:rsidR="005D4DC0">
        <w:rPr>
          <w:b/>
        </w:rPr>
        <w:t>322</w:t>
      </w:r>
    </w:p>
    <w:p w:rsidRDefault="003F3BC4" w:rsidP="00B41B50" w:rsidR="003F3BC4">
      <w:pPr>
        <w:rPr>
          <w:b/>
        </w:rPr>
      </w:pPr>
    </w:p>
    <w:p w:rsidRDefault="00A2429E" w:rsidP="00B41B50" w:rsidR="00A2429E">
      <w:pPr>
        <w:rPr>
          <w:b/>
        </w:rPr>
      </w:pPr>
    </w:p>
    <w:p w:rsidRDefault="00ED5951" w:rsidP="0023127E" w:rsidR="00517637">
      <w:pPr>
        <w:jc w:val="center"/>
        <w:rPr>
          <w:b/>
        </w:rPr>
      </w:pPr>
      <w:r>
        <w:rPr>
          <w:b/>
        </w:rPr>
        <w:t xml:space="preserve">U </w:t>
      </w:r>
      <w:r w:rsidR="007E432A">
        <w:rPr>
          <w:b/>
        </w:rPr>
        <w:t xml:space="preserve"> </w:t>
      </w:r>
      <w:r>
        <w:rPr>
          <w:b/>
        </w:rPr>
        <w:t xml:space="preserve">IME </w:t>
      </w:r>
      <w:r w:rsidR="007E432A">
        <w:rPr>
          <w:b/>
        </w:rPr>
        <w:t xml:space="preserve"> </w:t>
      </w:r>
      <w:r>
        <w:rPr>
          <w:b/>
        </w:rPr>
        <w:t>R E P U B L I K E  H R V A T S K E</w:t>
      </w:r>
    </w:p>
    <w:p w:rsidRDefault="00ED5951" w:rsidP="0023127E" w:rsidR="00ED5951">
      <w:pPr>
        <w:jc w:val="center"/>
        <w:rPr>
          <w:b/>
        </w:rPr>
      </w:pPr>
    </w:p>
    <w:p w:rsidRDefault="003F3BC4" w:rsidP="00157C74" w:rsidR="00157C74">
      <w:pPr>
        <w:jc w:val="center"/>
        <w:rPr>
          <w:b/>
        </w:rPr>
      </w:pPr>
      <w:r>
        <w:rPr>
          <w:b/>
        </w:rPr>
        <w:t>R</w:t>
      </w:r>
      <w:r w:rsidR="00517637">
        <w:rPr>
          <w:b/>
        </w:rPr>
        <w:t xml:space="preserve"> </w:t>
      </w:r>
      <w:r>
        <w:rPr>
          <w:b/>
        </w:rPr>
        <w:t>J</w:t>
      </w:r>
      <w:r w:rsidR="00517637">
        <w:rPr>
          <w:b/>
        </w:rPr>
        <w:t xml:space="preserve"> </w:t>
      </w:r>
      <w:r>
        <w:rPr>
          <w:b/>
        </w:rPr>
        <w:t>E</w:t>
      </w:r>
      <w:r w:rsidR="00517637">
        <w:rPr>
          <w:b/>
        </w:rPr>
        <w:t xml:space="preserve"> </w:t>
      </w:r>
      <w:r>
        <w:rPr>
          <w:b/>
        </w:rPr>
        <w:t>Š</w:t>
      </w:r>
      <w:r w:rsidR="00517637">
        <w:rPr>
          <w:b/>
        </w:rPr>
        <w:t xml:space="preserve"> </w:t>
      </w:r>
      <w:r>
        <w:rPr>
          <w:b/>
        </w:rPr>
        <w:t>E</w:t>
      </w:r>
      <w:r w:rsidR="00517637">
        <w:rPr>
          <w:b/>
        </w:rPr>
        <w:t xml:space="preserve"> </w:t>
      </w:r>
      <w:r>
        <w:rPr>
          <w:b/>
        </w:rPr>
        <w:t>N</w:t>
      </w:r>
      <w:r w:rsidR="00517637">
        <w:rPr>
          <w:b/>
        </w:rPr>
        <w:t xml:space="preserve"> </w:t>
      </w:r>
      <w:r>
        <w:rPr>
          <w:b/>
        </w:rPr>
        <w:t>J</w:t>
      </w:r>
      <w:r w:rsidR="00517637">
        <w:rPr>
          <w:b/>
        </w:rPr>
        <w:t xml:space="preserve"> </w:t>
      </w:r>
      <w:r>
        <w:rPr>
          <w:b/>
        </w:rPr>
        <w:t>E</w:t>
      </w:r>
    </w:p>
    <w:p w:rsidRDefault="00157C74" w:rsidP="00157C74" w:rsidR="00157C74">
      <w:pPr>
        <w:jc w:val="center"/>
        <w:rPr>
          <w:b/>
        </w:rPr>
      </w:pPr>
    </w:p>
    <w:p w:rsidRDefault="00157C74" w:rsidP="00790D01" w:rsidR="00790D01" w:rsidRPr="00790D01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    </w:t>
      </w:r>
      <w:r>
        <w:rPr>
          <w:b/>
        </w:rPr>
        <w:tab/>
      </w:r>
      <w:r w:rsidR="00790D01" w:rsidRPr="00790D01">
        <w:rPr>
          <w:b/>
        </w:rPr>
        <w:t xml:space="preserve">TRGOVAČKI SUD U OSIJEKU, STALNA </w:t>
      </w:r>
      <w:r w:rsidR="00255554">
        <w:rPr>
          <w:b/>
        </w:rPr>
        <w:t>SLUŽBA U SLAVONSKOM BRODU</w:t>
      </w:r>
      <w:r w:rsidR="00790D01" w:rsidRPr="00790D01">
        <w:rPr>
          <w:b/>
        </w:rPr>
        <w:t>,</w:t>
      </w:r>
      <w:r w:rsidR="00790D01" w:rsidRPr="00790D01">
        <w:t xml:space="preserve"> po sutkinji Mirni Vujčić, u stečajnom postupku nad stečajnim dužnikom </w:t>
      </w:r>
      <w:r w:rsidR="000232A1" w:rsidRPr="000232A1">
        <w:t>SUŠIONICA društvo s ograničenom odgovornošću za proizvodnju i sušenje povrća i voća "u stečaju", Vrpolje,</w:t>
      </w:r>
      <w:r w:rsidR="00CB0370">
        <w:t xml:space="preserve"> skraćena tvrtka</w:t>
      </w:r>
      <w:r w:rsidR="00016E43">
        <w:t xml:space="preserve">: </w:t>
      </w:r>
      <w:r w:rsidR="00E54147">
        <w:t>Sušionica</w:t>
      </w:r>
      <w:r w:rsidR="00016E43">
        <w:t xml:space="preserve"> d.o.o „u stečaju“,</w:t>
      </w:r>
      <w:r w:rsidR="000232A1" w:rsidRPr="000232A1">
        <w:t xml:space="preserve"> Ivana Meštrovića bb, OIB 91980151189</w:t>
      </w:r>
      <w:r w:rsidR="000232A1">
        <w:t>, d</w:t>
      </w:r>
      <w:r w:rsidR="003A1050">
        <w:t>ana 22</w:t>
      </w:r>
      <w:r w:rsidR="00790D01" w:rsidRPr="00790D01">
        <w:t>. veljače 201</w:t>
      </w:r>
      <w:r w:rsidR="000232A1">
        <w:t>7</w:t>
      </w:r>
      <w:r w:rsidR="00790D01" w:rsidRPr="00790D01">
        <w:t>. godine</w:t>
      </w:r>
    </w:p>
    <w:p w:rsidRDefault="00ED5951" w:rsidP="00517637" w:rsidR="00ED5951" w:rsidRPr="0083053B">
      <w:pPr>
        <w:ind w:firstLine="1440"/>
        <w:jc w:val="both"/>
      </w:pPr>
    </w:p>
    <w:p w:rsidRDefault="003F3BC4" w:rsidP="0083053B" w:rsidR="009E3DAB" w:rsidRPr="00302CD6">
      <w:pPr>
        <w:ind w:hanging="720" w:left="720"/>
        <w:jc w:val="center"/>
      </w:pPr>
      <w:r w:rsidRPr="00302CD6">
        <w:t xml:space="preserve">r </w:t>
      </w:r>
      <w:r w:rsidR="009E3DAB" w:rsidRPr="00302CD6">
        <w:t>i</w:t>
      </w:r>
      <w:r w:rsidRPr="00302CD6">
        <w:t xml:space="preserve"> </w:t>
      </w:r>
      <w:r w:rsidR="009E3DAB" w:rsidRPr="00302CD6">
        <w:t>j</w:t>
      </w:r>
      <w:r w:rsidRPr="00302CD6">
        <w:t xml:space="preserve"> </w:t>
      </w:r>
      <w:r w:rsidR="009E3DAB" w:rsidRPr="00302CD6">
        <w:t>e</w:t>
      </w:r>
      <w:r w:rsidRPr="00302CD6">
        <w:t xml:space="preserve"> </w:t>
      </w:r>
      <w:r w:rsidR="009E3DAB" w:rsidRPr="00302CD6">
        <w:t>š</w:t>
      </w:r>
      <w:r w:rsidRPr="00302CD6">
        <w:t xml:space="preserve"> </w:t>
      </w:r>
      <w:r w:rsidR="009E3DAB" w:rsidRPr="00302CD6">
        <w:t>i</w:t>
      </w:r>
      <w:r w:rsidRPr="00302CD6">
        <w:t xml:space="preserve"> </w:t>
      </w:r>
      <w:r w:rsidR="009E3DAB" w:rsidRPr="00302CD6">
        <w:t>o</w:t>
      </w:r>
      <w:r w:rsidRPr="00302CD6">
        <w:t xml:space="preserve">   </w:t>
      </w:r>
      <w:r w:rsidR="009E3DAB" w:rsidRPr="00302CD6">
        <w:t xml:space="preserve"> j</w:t>
      </w:r>
      <w:r w:rsidRPr="00302CD6">
        <w:t xml:space="preserve"> </w:t>
      </w:r>
      <w:r w:rsidR="009E3DAB" w:rsidRPr="00302CD6">
        <w:t>e</w:t>
      </w:r>
    </w:p>
    <w:p w:rsidRDefault="003F3BC4" w:rsidP="00522D27" w:rsidR="003F3BC4">
      <w:pPr>
        <w:ind w:firstLine="720" w:left="720"/>
        <w:jc w:val="both"/>
      </w:pPr>
    </w:p>
    <w:p w:rsidRDefault="00517637" w:rsidP="00C61222" w:rsidR="00F87F40">
      <w:pPr>
        <w:ind w:firstLine="720"/>
        <w:jc w:val="both"/>
      </w:pPr>
      <w:r>
        <w:rPr>
          <w:b/>
        </w:rPr>
        <w:t xml:space="preserve">        </w:t>
      </w:r>
      <w:r w:rsidR="00157C74">
        <w:rPr>
          <w:b/>
        </w:rPr>
        <w:tab/>
      </w:r>
      <w:r w:rsidR="0042275D" w:rsidRPr="007D42D6">
        <w:rPr>
          <w:b/>
        </w:rPr>
        <w:t>I</w:t>
      </w:r>
      <w:r w:rsidR="001409FD">
        <w:rPr>
          <w:b/>
        </w:rPr>
        <w:t>.</w:t>
      </w:r>
      <w:r w:rsidR="001409FD">
        <w:t xml:space="preserve"> </w:t>
      </w:r>
      <w:r w:rsidR="0042275D">
        <w:t xml:space="preserve">Zaključuje se stečajni </w:t>
      </w:r>
      <w:r w:rsidR="00DF73B0">
        <w:t>postupak nad stečajnim dužnikom</w:t>
      </w:r>
      <w:r w:rsidRPr="00517637">
        <w:t xml:space="preserve"> </w:t>
      </w:r>
      <w:r w:rsidR="000232A1" w:rsidRPr="000232A1">
        <w:t>SUŠIONICA društvo s ograničenom odgovornošću za proizvodnju i sušenje povrća i voća "u stečaju",</w:t>
      </w:r>
      <w:r w:rsidR="001C1010" w:rsidRPr="001C1010">
        <w:t xml:space="preserve"> </w:t>
      </w:r>
      <w:r w:rsidR="00CB0370">
        <w:t>skraćena tvrtka</w:t>
      </w:r>
      <w:r w:rsidR="001C1010">
        <w:t xml:space="preserve">: </w:t>
      </w:r>
      <w:r w:rsidR="00E54147">
        <w:t>Sušionica</w:t>
      </w:r>
      <w:r w:rsidR="001C1010">
        <w:t xml:space="preserve"> d.o.o „u stečaju“,</w:t>
      </w:r>
      <w:r w:rsidR="00C26C2B">
        <w:t xml:space="preserve"> </w:t>
      </w:r>
      <w:r w:rsidR="000232A1" w:rsidRPr="000232A1">
        <w:t>Vrpolje, Ivana Meštrovića bb, OIB 91980151189</w:t>
      </w:r>
      <w:r w:rsidR="0042275D">
        <w:t>, a nakon okončanja završne dio</w:t>
      </w:r>
      <w:r w:rsidR="006379EF">
        <w:t xml:space="preserve">be po kojoj su vjerovnici </w:t>
      </w:r>
      <w:r w:rsidR="007915B8">
        <w:t>prvog</w:t>
      </w:r>
      <w:r w:rsidR="00302CD6">
        <w:t xml:space="preserve"> </w:t>
      </w:r>
      <w:r w:rsidR="0042275D">
        <w:t>višeg isplatnog reda</w:t>
      </w:r>
      <w:r w:rsidR="006379EF">
        <w:t xml:space="preserve"> </w:t>
      </w:r>
      <w:r w:rsidR="0042275D">
        <w:t xml:space="preserve">namireni u </w:t>
      </w:r>
      <w:r w:rsidR="00902C2E">
        <w:t xml:space="preserve"> visini</w:t>
      </w:r>
      <w:r w:rsidR="001561FB">
        <w:t xml:space="preserve"> odnosno postotku</w:t>
      </w:r>
      <w:r w:rsidR="00BC02D6">
        <w:t xml:space="preserve"> od 9,22</w:t>
      </w:r>
      <w:r w:rsidR="00790D01">
        <w:t xml:space="preserve"> </w:t>
      </w:r>
      <w:r w:rsidR="00302CD6">
        <w:t xml:space="preserve">% </w:t>
      </w:r>
      <w:r w:rsidR="00F66BC2">
        <w:t xml:space="preserve"> ukupno utvrđenih tražbina, a na temelju odredbe čl. 196. Stečajnog zakona</w:t>
      </w:r>
      <w:r w:rsidR="002D652B">
        <w:t xml:space="preserve"> ( NN 44/96, 29/99, 129/00, 123/2003, 82/2006, 11</w:t>
      </w:r>
      <w:r w:rsidR="00AF59FE">
        <w:t>6/2010, 25/2</w:t>
      </w:r>
      <w:r w:rsidR="00E8349C">
        <w:t>012 i 133/12</w:t>
      </w:r>
      <w:r w:rsidR="00AF59FE">
        <w:t>) koja</w:t>
      </w:r>
      <w:r w:rsidR="002D652B">
        <w:t xml:space="preserve"> se na ovaj odnos primjenjuje na temelju odredbe čl. 44</w:t>
      </w:r>
      <w:r w:rsidR="0057097F">
        <w:t>1</w:t>
      </w:r>
      <w:r w:rsidR="002D652B">
        <w:t>.</w:t>
      </w:r>
      <w:r w:rsidR="00297D46">
        <w:t xml:space="preserve"> </w:t>
      </w:r>
      <w:r w:rsidR="002D652B">
        <w:t>st.</w:t>
      </w:r>
      <w:r w:rsidR="00297D46">
        <w:t xml:space="preserve"> </w:t>
      </w:r>
      <w:r w:rsidR="002D652B">
        <w:t>1. S</w:t>
      </w:r>
      <w:r w:rsidR="00E75DF8">
        <w:t>tečajnog zakona ( NN 71/15 )</w:t>
      </w:r>
      <w:r w:rsidR="001409FD">
        <w:t>.</w:t>
      </w:r>
    </w:p>
    <w:p w:rsidRDefault="0042275D" w:rsidP="00522D27" w:rsidR="0042275D">
      <w:pPr>
        <w:ind w:firstLine="720" w:left="720"/>
        <w:jc w:val="both"/>
      </w:pPr>
    </w:p>
    <w:p w:rsidRDefault="0042275D" w:rsidP="0008555E" w:rsidR="0042275D">
      <w:pPr>
        <w:ind w:firstLine="1440"/>
        <w:jc w:val="both"/>
      </w:pPr>
      <w:r w:rsidRPr="007D42D6">
        <w:rPr>
          <w:b/>
        </w:rPr>
        <w:t>II</w:t>
      </w:r>
      <w:r w:rsidR="001409FD">
        <w:rPr>
          <w:b/>
        </w:rPr>
        <w:t>.</w:t>
      </w:r>
      <w:r w:rsidR="00103CE3">
        <w:rPr>
          <w:b/>
        </w:rPr>
        <w:t xml:space="preserve"> </w:t>
      </w:r>
      <w:r w:rsidR="00446E4F">
        <w:t>P</w:t>
      </w:r>
      <w:r>
        <w:t xml:space="preserve">o pravomoćnosti ovog rješenja stečajni </w:t>
      </w:r>
      <w:r w:rsidR="0008555E">
        <w:t>dužnik će se brisati iz S</w:t>
      </w:r>
      <w:r w:rsidR="00DF73B0">
        <w:t>udskog</w:t>
      </w:r>
      <w:r w:rsidR="0008555E">
        <w:t xml:space="preserve"> </w:t>
      </w:r>
      <w:r>
        <w:t>registra.</w:t>
      </w:r>
    </w:p>
    <w:p w:rsidRDefault="0042275D" w:rsidP="00522D27" w:rsidR="0042275D">
      <w:pPr>
        <w:ind w:firstLine="720" w:left="720"/>
        <w:jc w:val="both"/>
      </w:pPr>
    </w:p>
    <w:p w:rsidRDefault="00285A46" w:rsidP="00285A46" w:rsidR="009E3DAB">
      <w:pPr>
        <w:ind w:firstLine="720"/>
        <w:jc w:val="both"/>
      </w:pPr>
      <w:r>
        <w:rPr>
          <w:b/>
        </w:rPr>
        <w:t xml:space="preserve"> </w:t>
      </w:r>
      <w:r>
        <w:rPr>
          <w:b/>
        </w:rPr>
        <w:tab/>
      </w:r>
      <w:r w:rsidR="0042275D" w:rsidRPr="007D42D6">
        <w:rPr>
          <w:b/>
        </w:rPr>
        <w:t>I</w:t>
      </w:r>
      <w:r w:rsidR="00AF59FE">
        <w:rPr>
          <w:b/>
        </w:rPr>
        <w:t>II</w:t>
      </w:r>
      <w:r w:rsidR="001409FD">
        <w:rPr>
          <w:b/>
        </w:rPr>
        <w:t>.</w:t>
      </w:r>
      <w:r w:rsidR="007D42D6">
        <w:t xml:space="preserve"> </w:t>
      </w:r>
      <w:r w:rsidR="0042275D">
        <w:t>Rješenje i osnova zaključenja stečajnog</w:t>
      </w:r>
      <w:r w:rsidR="00B05751">
        <w:t xml:space="preserve"> postupka javno će</w:t>
      </w:r>
      <w:r>
        <w:t xml:space="preserve"> </w:t>
      </w:r>
      <w:r w:rsidR="00DF73B0">
        <w:t>se</w:t>
      </w:r>
      <w:r w:rsidR="00B05751">
        <w:t xml:space="preserve"> </w:t>
      </w:r>
      <w:r w:rsidR="0042275D">
        <w:t xml:space="preserve">objaviti </w:t>
      </w:r>
      <w:r w:rsidR="001409FD">
        <w:t>na mrežnoj stranici e-Oglasna ploča sudova.</w:t>
      </w:r>
    </w:p>
    <w:p w:rsidRDefault="000327E3" w:rsidP="00285A46" w:rsidR="000327E3">
      <w:pPr>
        <w:ind w:firstLine="720"/>
        <w:jc w:val="both"/>
      </w:pPr>
    </w:p>
    <w:p w:rsidRDefault="009E3DAB" w:rsidP="00F20BD8" w:rsidR="009E3DAB">
      <w:pPr>
        <w:ind w:hanging="2880" w:left="2880"/>
        <w:jc w:val="center"/>
      </w:pPr>
      <w:r w:rsidRPr="002441A4">
        <w:t>Obrazloženje</w:t>
      </w:r>
    </w:p>
    <w:p w:rsidRDefault="00790D01" w:rsidP="00F20BD8" w:rsidR="00790D01">
      <w:pPr>
        <w:ind w:hanging="2880" w:left="2880"/>
        <w:jc w:val="center"/>
      </w:pPr>
    </w:p>
    <w:p w:rsidRDefault="00790D01" w:rsidP="00BC02D6" w:rsidR="005D4DC0">
      <w:pPr>
        <w:ind w:firstLine="1440"/>
        <w:jc w:val="both"/>
      </w:pPr>
      <w:r>
        <w:t xml:space="preserve">  </w:t>
      </w:r>
      <w:r w:rsidR="000232A1" w:rsidRPr="000232A1">
        <w:t xml:space="preserve">Rješenjem Trgovačkog suda u Slavonskom Brodu posl.br. 7/St-19/2010-8 od 24. rujna 2010. godine otvoren je stečajni postupak nad stečajnim dužnikom SUŠIONICA društvo s ograničenom odgovornošću za proizvodnju i sušenje povrća i voća "u stečaju", skraćena tvrtka: </w:t>
      </w:r>
      <w:r w:rsidR="004834BD">
        <w:t>Sušionica</w:t>
      </w:r>
      <w:r w:rsidR="000232A1" w:rsidRPr="000232A1">
        <w:t xml:space="preserve"> d.o.o. "u stečaju", Vrpolje, Ivana Meštrovića bb, OIB 91980151189 te je za stečajnog upravitelja imenovan Miroslav Mikić, dipl. ing iz Slavonskog Broda.</w:t>
      </w:r>
      <w:r w:rsidR="00BC02D6">
        <w:t xml:space="preserve"> </w:t>
      </w:r>
    </w:p>
    <w:p w:rsidRDefault="005D4DC0" w:rsidP="005D4DC0" w:rsidR="005D4DC0">
      <w:pPr>
        <w:ind w:firstLine="1440"/>
        <w:jc w:val="right"/>
        <w:rPr>
          <w:b/>
        </w:rPr>
      </w:pPr>
      <w:r w:rsidRPr="005D4DC0">
        <w:rPr>
          <w:b/>
        </w:rPr>
        <w:lastRenderedPageBreak/>
        <w:t>Broj: 7/St-21/2011-322</w:t>
      </w:r>
    </w:p>
    <w:p w:rsidRDefault="005D4DC0" w:rsidP="005D4DC0" w:rsidR="005D4DC0">
      <w:pPr>
        <w:ind w:firstLine="1440"/>
        <w:jc w:val="right"/>
      </w:pPr>
    </w:p>
    <w:p w:rsidRDefault="00BC02D6" w:rsidP="00BC02D6" w:rsidR="00BC02D6">
      <w:pPr>
        <w:ind w:firstLine="1440"/>
        <w:jc w:val="both"/>
      </w:pPr>
      <w:r>
        <w:t>Tijekom postupka r</w:t>
      </w:r>
      <w:r w:rsidR="000232A1" w:rsidRPr="000232A1">
        <w:t>ješenjem posl.br. 7/St-21/2011-236 od 14. rujna 2015. godine razriješen je dužnosti stečajni upravitelj Miroslav Mikić, dipl. ing. iz Slavonskog Broda na vlastiti zahtjev te je  imenovan stečajni upravitelj Zdravko Grubeša d</w:t>
      </w:r>
      <w:r>
        <w:t>ipl. ecc. iz Piškorevaca,</w:t>
      </w:r>
      <w:r w:rsidR="00DF29C2">
        <w:t xml:space="preserve"> te je</w:t>
      </w:r>
      <w:r>
        <w:t xml:space="preserve"> </w:t>
      </w:r>
      <w:r w:rsidR="000232A1" w:rsidRPr="000232A1">
        <w:t xml:space="preserve"> rješenjem posl.br. 7/St-21/2011-246 od 22. listopada 2015. godine razriješen </w:t>
      </w:r>
      <w:r>
        <w:t xml:space="preserve">je </w:t>
      </w:r>
      <w:r w:rsidR="000232A1" w:rsidRPr="000232A1">
        <w:t xml:space="preserve">dužnosti stečajni upravitelj Zdravko Grubeša, a za stečajnog upravitelja imenovan Nikola </w:t>
      </w:r>
      <w:r>
        <w:t>Bojanić, dipl. ing. iz Osijeka.</w:t>
      </w:r>
    </w:p>
    <w:p w:rsidRDefault="00BC02D6" w:rsidP="00BC02D6" w:rsidR="000232A1" w:rsidRPr="000232A1">
      <w:pPr>
        <w:ind w:firstLine="1440"/>
        <w:jc w:val="both"/>
      </w:pPr>
      <w:r>
        <w:t xml:space="preserve"> </w:t>
      </w:r>
      <w:r w:rsidR="000232A1" w:rsidRPr="000232A1">
        <w:t xml:space="preserve">Rješenjem posl.br. 7/St-19/2010-29 od 24. studenog 2010. godine utvrđene su tražbine stečajnih vjerovnika Prvog višeg isplatnog reda u iznosu od 5.272.204,12 Kn i tražbine stečajnih vjerovnika  Drugog višeg isplatnog reda u iznosu od  108.775.239,50 Kn dok su osporene tražbine stečajnih vjerovnika Prvog višeg isplatnog reda u iznosu od 4.681.018,56 Kn te tražbine Drugog višeg isplatnog reda 4.174.459,80 Kn. Rješenjem posl.  br. 7/St-21/2011-311 utvrđena je i tražbina stečajnog vjerovnika – radnika Prvog višeg isplatnog reda u iznosu od 16.196,16 Kn koja se odnosi na bruto iznose za doprinose, poreze i prireze. </w:t>
      </w:r>
    </w:p>
    <w:p w:rsidRDefault="00BC02D6" w:rsidP="00302232" w:rsidR="000232A1" w:rsidRPr="000232A1">
      <w:pPr>
        <w:ind w:firstLine="1440"/>
        <w:jc w:val="both"/>
      </w:pPr>
      <w:r>
        <w:t>T</w:t>
      </w:r>
      <w:r w:rsidR="000232A1" w:rsidRPr="000232A1">
        <w:t xml:space="preserve">ijekom stečajnog postupka unovčena </w:t>
      </w:r>
      <w:r w:rsidR="00532AD7">
        <w:t xml:space="preserve">je </w:t>
      </w:r>
      <w:r w:rsidR="000232A1" w:rsidRPr="000232A1">
        <w:t xml:space="preserve">nepokretna imovina stečajnog dužnika upisana u zk.ul. 997. k.o. Vrpolje </w:t>
      </w:r>
      <w:r w:rsidR="00532AD7">
        <w:t>za iznos od 5.195.100,00 Kn te</w:t>
      </w:r>
      <w:r w:rsidR="000232A1" w:rsidRPr="000232A1">
        <w:t xml:space="preserve"> je u korist stečajne mase polučen iznos od 812.908,50 Kn sukladno odredbi čl. 170. Stečajnog zakona (dalje: SZ, NN 44/96, 29/99, 129/00, 123/2003, 82/2006, 116/2010, 25/2012 i 133/12 ) koji se na ovaj odnos primjenjuje na temelju odredbe čl. 441. st. 1. SZ-a ( NN  71/15 ), a s ostatkom iznosa kupovnine djelomično je namiren razlučni vjerovnik Centar za restrukturiranje i prodaju Zagreb, kao pravni slijednik Hrvatskog fo</w:t>
      </w:r>
      <w:r w:rsidR="00DF29C2">
        <w:t>nda za privatizaciju Zagreb</w:t>
      </w:r>
      <w:r w:rsidR="00532AD7">
        <w:t xml:space="preserve">, </w:t>
      </w:r>
      <w:r w:rsidR="000232A1" w:rsidRPr="000232A1">
        <w:t xml:space="preserve"> unovčena</w:t>
      </w:r>
      <w:r w:rsidR="00532AD7">
        <w:t xml:space="preserve"> je</w:t>
      </w:r>
      <w:r w:rsidR="000232A1" w:rsidRPr="000232A1">
        <w:t xml:space="preserve"> tzv. slobodna pokretna imovina stečajnog dužnika u iznosu od 105.165,00 Kn, kao i pokretna imovina stečajnog dužnika opterećena razlučnim pravom u </w:t>
      </w:r>
      <w:r w:rsidR="00532AD7">
        <w:t xml:space="preserve">iznosu od 2.325.528,96 Kn te </w:t>
      </w:r>
      <w:r w:rsidR="000232A1" w:rsidRPr="000232A1">
        <w:t>je u korist stečajne mase pol</w:t>
      </w:r>
      <w:r w:rsidR="00532AD7">
        <w:t xml:space="preserve">učen iznos od 670.333,08 Kn i </w:t>
      </w:r>
      <w:r w:rsidR="000232A1" w:rsidRPr="000232A1">
        <w:t xml:space="preserve"> djelomično</w:t>
      </w:r>
      <w:r w:rsidR="00532AD7">
        <w:t xml:space="preserve"> je</w:t>
      </w:r>
      <w:r w:rsidR="000232A1" w:rsidRPr="000232A1">
        <w:t xml:space="preserve"> namiren razlučni vjerovnik Republika Hrvatska, Ministarstvo financija, Porezna uprav</w:t>
      </w:r>
      <w:r w:rsidR="00532AD7">
        <w:t xml:space="preserve">a, te je </w:t>
      </w:r>
      <w:r w:rsidR="000232A1" w:rsidRPr="000232A1">
        <w:t xml:space="preserve"> u korist stečajne mase ostvaren</w:t>
      </w:r>
      <w:r w:rsidR="00DF29C2">
        <w:t xml:space="preserve"> i</w:t>
      </w:r>
      <w:r w:rsidR="000232A1" w:rsidRPr="000232A1">
        <w:t xml:space="preserve"> prihod  po osnovi najamnine u iznosu od 98.886,28 Kn i </w:t>
      </w:r>
      <w:r w:rsidR="00532AD7">
        <w:t xml:space="preserve"> </w:t>
      </w:r>
      <w:r w:rsidR="000232A1" w:rsidRPr="000232A1">
        <w:t>pasivn</w:t>
      </w:r>
      <w:r w:rsidR="00302232">
        <w:t>ih kamata u iznosu od 619.87 Kn.</w:t>
      </w:r>
    </w:p>
    <w:p w:rsidRDefault="000C74B4" w:rsidP="00302232" w:rsidR="00790D01">
      <w:pPr>
        <w:ind w:firstLine="720"/>
        <w:jc w:val="both"/>
      </w:pPr>
      <w:r>
        <w:t xml:space="preserve"> </w:t>
      </w:r>
      <w:r w:rsidR="001D255F">
        <w:t xml:space="preserve">           </w:t>
      </w:r>
      <w:r>
        <w:t xml:space="preserve">Nakon što je stečajni upravitelj okončao unovčenje predmeta stečajne mase </w:t>
      </w:r>
      <w:r w:rsidR="00DF29C2">
        <w:t xml:space="preserve">i </w:t>
      </w:r>
      <w:r w:rsidR="0020660D">
        <w:t>pribavlj</w:t>
      </w:r>
      <w:r w:rsidR="004834BD">
        <w:t>e</w:t>
      </w:r>
      <w:r w:rsidR="0020660D">
        <w:t>n</w:t>
      </w:r>
      <w:r w:rsidR="004834BD">
        <w:t>o</w:t>
      </w:r>
      <w:r w:rsidR="0020660D">
        <w:t xml:space="preserve"> </w:t>
      </w:r>
      <w:r w:rsidR="00DF29C2">
        <w:t>oči</w:t>
      </w:r>
      <w:r w:rsidR="00530C48">
        <w:t>t</w:t>
      </w:r>
      <w:r w:rsidR="00DF29C2">
        <w:t>o</w:t>
      </w:r>
      <w:r w:rsidR="00530C48">
        <w:t>v</w:t>
      </w:r>
      <w:r w:rsidR="004834BD">
        <w:t>anje</w:t>
      </w:r>
      <w:r w:rsidR="00DF29C2">
        <w:t xml:space="preserve"> O</w:t>
      </w:r>
      <w:r w:rsidR="00302232">
        <w:t>d</w:t>
      </w:r>
      <w:r w:rsidR="00530C48">
        <w:t>bora vjero</w:t>
      </w:r>
      <w:r w:rsidR="00DF29C2">
        <w:t>v</w:t>
      </w:r>
      <w:r w:rsidR="00530C48">
        <w:t>nika</w:t>
      </w:r>
      <w:r w:rsidR="0020660D">
        <w:t xml:space="preserve"> stečajnog dužnika</w:t>
      </w:r>
      <w:r w:rsidR="00530C48">
        <w:t xml:space="preserve"> o završnom računu</w:t>
      </w:r>
      <w:r w:rsidR="00DF29C2">
        <w:t xml:space="preserve"> s</w:t>
      </w:r>
      <w:r w:rsidR="00302232">
        <w:t>t</w:t>
      </w:r>
      <w:r w:rsidR="00DF29C2">
        <w:t>e</w:t>
      </w:r>
      <w:r w:rsidR="00530C48">
        <w:t>č</w:t>
      </w:r>
      <w:r w:rsidR="00DF29C2">
        <w:t>ajnog u</w:t>
      </w:r>
      <w:r w:rsidR="00530C48">
        <w:t>p</w:t>
      </w:r>
      <w:r w:rsidR="00DF29C2">
        <w:t>ra</w:t>
      </w:r>
      <w:r w:rsidR="00530C48">
        <w:t>vitelja</w:t>
      </w:r>
      <w:r w:rsidR="00DF29C2">
        <w:t xml:space="preserve"> koji je bio </w:t>
      </w:r>
      <w:r w:rsidR="00302232">
        <w:t xml:space="preserve">javno </w:t>
      </w:r>
      <w:r w:rsidR="00DF29C2">
        <w:t>o</w:t>
      </w:r>
      <w:r w:rsidR="00302232">
        <w:t>bjav</w:t>
      </w:r>
      <w:r w:rsidR="00DF29C2">
        <w:t>ljen na mrežnoj stranici e – O</w:t>
      </w:r>
      <w:r w:rsidR="00302232">
        <w:t>g</w:t>
      </w:r>
      <w:r w:rsidR="00DF29C2">
        <w:t xml:space="preserve">lasna ploča sudova, </w:t>
      </w:r>
      <w:r w:rsidR="00530C48">
        <w:t xml:space="preserve"> </w:t>
      </w:r>
      <w:r w:rsidR="00302232">
        <w:t>rješenjem poslovni broj 7/St-21/2011- 312</w:t>
      </w:r>
      <w:r w:rsidR="004A130D">
        <w:t xml:space="preserve"> od 23. studenog</w:t>
      </w:r>
      <w:r>
        <w:t xml:space="preserve"> </w:t>
      </w:r>
      <w:r w:rsidR="004A130D">
        <w:t xml:space="preserve"> 2016</w:t>
      </w:r>
      <w:r>
        <w:t>. godine da</w:t>
      </w:r>
      <w:r w:rsidR="00530C48">
        <w:t xml:space="preserve">na je suglasnost za završnu diobu te </w:t>
      </w:r>
      <w:r w:rsidR="00302232">
        <w:t>je nastavno tome zakazano i odr</w:t>
      </w:r>
      <w:r w:rsidR="00530C48">
        <w:t>ž</w:t>
      </w:r>
      <w:r w:rsidR="00302232">
        <w:t>a</w:t>
      </w:r>
      <w:r w:rsidR="00530C48">
        <w:t>no</w:t>
      </w:r>
      <w:r>
        <w:t xml:space="preserve"> završno roči</w:t>
      </w:r>
      <w:r w:rsidR="00530C48">
        <w:t>šte vjerovnika dana 16. pros</w:t>
      </w:r>
      <w:r w:rsidR="00302232">
        <w:t>in</w:t>
      </w:r>
      <w:r w:rsidR="00530C48">
        <w:t xml:space="preserve">ca </w:t>
      </w:r>
      <w:r>
        <w:t xml:space="preserve"> 2016. godine.</w:t>
      </w:r>
      <w:r w:rsidR="00302232">
        <w:t xml:space="preserve"> </w:t>
      </w:r>
      <w:r>
        <w:t xml:space="preserve">Na završnom ročištu vjerovnici su raspravljali o završnom računu stečajnog upravitelja </w:t>
      </w:r>
      <w:r w:rsidR="00530C48">
        <w:t xml:space="preserve"> te</w:t>
      </w:r>
      <w:r w:rsidR="00302232">
        <w:t xml:space="preserve"> nisu imali primjedbi</w:t>
      </w:r>
      <w:r>
        <w:t xml:space="preserve"> na završni račun stečajnog upravitelja, a niti su isticali pri</w:t>
      </w:r>
      <w:r w:rsidR="001D255F">
        <w:t>govore na završni diobeni popis</w:t>
      </w:r>
      <w:r w:rsidR="00302232">
        <w:t>.</w:t>
      </w:r>
      <w:r w:rsidR="00790D01">
        <w:t xml:space="preserve"> </w:t>
      </w:r>
    </w:p>
    <w:p w:rsidRDefault="00790D01" w:rsidP="000327E3" w:rsidR="000232A1">
      <w:pPr>
        <w:ind w:firstLine="720"/>
        <w:jc w:val="both"/>
        <w:rPr>
          <w:b/>
        </w:rPr>
      </w:pPr>
      <w:r>
        <w:t xml:space="preserve"> </w:t>
      </w:r>
      <w:r>
        <w:tab/>
        <w:t>Sukladno tome, u cijelosti je prihvaćena završna dioba stečajne mase po kojoj se od raspoložive diobene mase ostvar</w:t>
      </w:r>
      <w:r w:rsidR="00994EF8">
        <w:t>ene unovčenjem imovine dužnika</w:t>
      </w:r>
      <w:r>
        <w:t xml:space="preserve"> u iznosu od </w:t>
      </w:r>
      <w:r w:rsidR="000232A1">
        <w:t>486.130,56</w:t>
      </w:r>
      <w:r w:rsidR="000C74B4">
        <w:t xml:space="preserve"> </w:t>
      </w:r>
      <w:r>
        <w:t>Kn, a koja je preostala nakon podmirenja dospjelih troškova stečajnog postupka i obveza stečajne mase</w:t>
      </w:r>
      <w:r w:rsidR="000C74B4">
        <w:t xml:space="preserve"> </w:t>
      </w:r>
      <w:r>
        <w:t>te i rezervacije sredstava za ove svrhe, vjerovnici</w:t>
      </w:r>
      <w:r w:rsidR="00225463">
        <w:t xml:space="preserve"> </w:t>
      </w:r>
      <w:r w:rsidR="000232A1">
        <w:t>prvog</w:t>
      </w:r>
      <w:r>
        <w:t xml:space="preserve"> višeg isplatnog reda namiruju u postotku od </w:t>
      </w:r>
      <w:r w:rsidR="000232A1">
        <w:t>9,22</w:t>
      </w:r>
      <w:r>
        <w:t xml:space="preserve"> % ukupno utvrđenih tražbina.</w:t>
      </w:r>
      <w:r>
        <w:rPr>
          <w:b/>
        </w:rPr>
        <w:t xml:space="preserve">   </w:t>
      </w:r>
    </w:p>
    <w:p w:rsidRDefault="005D4DC0" w:rsidP="000327E3" w:rsidR="005D4DC0">
      <w:pPr>
        <w:ind w:firstLine="720"/>
        <w:jc w:val="both"/>
        <w:rPr>
          <w:b/>
        </w:rPr>
      </w:pPr>
    </w:p>
    <w:p w:rsidRDefault="005D4DC0" w:rsidP="000327E3" w:rsidR="005D4DC0">
      <w:pPr>
        <w:ind w:firstLine="720"/>
        <w:jc w:val="both"/>
        <w:rPr>
          <w:b/>
        </w:rPr>
      </w:pPr>
    </w:p>
    <w:p w:rsidRDefault="005D4DC0" w:rsidP="000327E3" w:rsidR="005D4DC0">
      <w:pPr>
        <w:ind w:firstLine="720"/>
        <w:jc w:val="both"/>
        <w:rPr>
          <w:b/>
        </w:rPr>
      </w:pPr>
    </w:p>
    <w:p w:rsidRDefault="005D4DC0" w:rsidP="000327E3" w:rsidR="005D4DC0">
      <w:pPr>
        <w:ind w:firstLine="720"/>
        <w:jc w:val="both"/>
        <w:rPr>
          <w:b/>
        </w:rPr>
      </w:pPr>
    </w:p>
    <w:p w:rsidRDefault="005D4DC0" w:rsidP="005D4DC0" w:rsidR="005D4DC0">
      <w:pPr>
        <w:ind w:firstLine="720"/>
        <w:jc w:val="right"/>
        <w:rPr>
          <w:b/>
        </w:rPr>
      </w:pPr>
      <w:r w:rsidRPr="005D4DC0">
        <w:rPr>
          <w:b/>
        </w:rPr>
        <w:lastRenderedPageBreak/>
        <w:t>Broj: 7/St-21/2011-322</w:t>
      </w:r>
    </w:p>
    <w:p w:rsidRDefault="005D4DC0" w:rsidP="000327E3" w:rsidR="005D4DC0">
      <w:pPr>
        <w:ind w:firstLine="720"/>
        <w:jc w:val="both"/>
        <w:rPr>
          <w:b/>
        </w:rPr>
      </w:pPr>
    </w:p>
    <w:p w:rsidRDefault="00530C48" w:rsidP="000327E3" w:rsidR="00790D01" w:rsidRPr="000327E3">
      <w:pPr>
        <w:ind w:firstLine="720"/>
        <w:jc w:val="both"/>
        <w:rPr>
          <w:b/>
        </w:rPr>
      </w:pPr>
      <w:r>
        <w:t xml:space="preserve"> </w:t>
      </w:r>
      <w:r>
        <w:tab/>
      </w:r>
      <w:r w:rsidR="000232A1" w:rsidRPr="000232A1">
        <w:t>Pravomoćnim rješenjem posl.br. 7/St-21/2011-317 od 29.</w:t>
      </w:r>
      <w:r w:rsidR="00E70877">
        <w:t xml:space="preserve"> </w:t>
      </w:r>
      <w:r w:rsidR="000232A1" w:rsidRPr="000232A1">
        <w:t>prosinca 2016.godine određena je konačna nagrada za rad stečajnog upravitelja</w:t>
      </w:r>
      <w:r w:rsidR="00E70877">
        <w:t xml:space="preserve"> Nikole Bojanić</w:t>
      </w:r>
      <w:r w:rsidR="000232A1" w:rsidRPr="000232A1">
        <w:t xml:space="preserve"> u iznosu od 531.237,73 Kn bruto</w:t>
      </w:r>
      <w:r w:rsidR="00E70877">
        <w:t>,</w:t>
      </w:r>
      <w:r w:rsidR="000232A1" w:rsidRPr="000232A1">
        <w:t xml:space="preserve"> a pravomoćnim rješenjem 7/St-21/2011-318</w:t>
      </w:r>
      <w:r w:rsidR="000232A1">
        <w:t xml:space="preserve"> od 29.prosinca 2016.godine odre</w:t>
      </w:r>
      <w:r w:rsidR="00D83AF1">
        <w:t>đena je nagrada za rad članova O</w:t>
      </w:r>
      <w:r w:rsidR="000232A1">
        <w:t>dbora vjerovnika stečajnog dužnika</w:t>
      </w:r>
      <w:r w:rsidR="00302232">
        <w:t xml:space="preserve"> u iznosu od 4.042,50 Kn neto.</w:t>
      </w:r>
      <w:r w:rsidR="00790D01">
        <w:rPr>
          <w:b/>
        </w:rPr>
        <w:t xml:space="preserve">       </w:t>
      </w:r>
    </w:p>
    <w:p w:rsidRDefault="00B65E5E" w:rsidP="00B65E5E" w:rsidR="00225463">
      <w:pPr>
        <w:jc w:val="both"/>
      </w:pPr>
      <w:r>
        <w:t xml:space="preserve"> </w:t>
      </w:r>
      <w:r>
        <w:tab/>
      </w:r>
      <w:r>
        <w:tab/>
      </w:r>
      <w:r w:rsidR="00790D01">
        <w:t xml:space="preserve">Iz </w:t>
      </w:r>
      <w:r w:rsidR="000232A1">
        <w:t xml:space="preserve">podneska </w:t>
      </w:r>
      <w:r w:rsidR="00790D01">
        <w:t xml:space="preserve"> stečajnog upravitelja koje je sud zaprimio dana </w:t>
      </w:r>
      <w:r w:rsidR="000232A1">
        <w:t>20</w:t>
      </w:r>
      <w:r w:rsidR="000C74B4">
        <w:t>. veljače</w:t>
      </w:r>
      <w:r w:rsidR="00790D01">
        <w:t xml:space="preserve"> 201</w:t>
      </w:r>
      <w:r w:rsidR="000232A1">
        <w:t>7</w:t>
      </w:r>
      <w:r w:rsidR="00790D01">
        <w:t xml:space="preserve">. godine i </w:t>
      </w:r>
      <w:r w:rsidR="00302232">
        <w:t>Izvadaka</w:t>
      </w:r>
      <w:r w:rsidR="000232A1">
        <w:t xml:space="preserve"> po transakcijskom računu </w:t>
      </w:r>
      <w:r w:rsidR="000C74B4">
        <w:t xml:space="preserve">Privredne </w:t>
      </w:r>
      <w:r w:rsidR="00790D01">
        <w:t xml:space="preserve"> banke </w:t>
      </w:r>
      <w:r w:rsidR="000C74B4">
        <w:t xml:space="preserve"> Zagreb </w:t>
      </w:r>
      <w:r w:rsidR="00790D01">
        <w:t xml:space="preserve">d.d. </w:t>
      </w:r>
      <w:r w:rsidR="000C74B4">
        <w:t xml:space="preserve">Zagreb </w:t>
      </w:r>
      <w:r w:rsidR="00790D01">
        <w:t>od</w:t>
      </w:r>
      <w:r w:rsidR="001C0F58">
        <w:t xml:space="preserve"> 23. prosinca</w:t>
      </w:r>
      <w:r w:rsidR="00947ACB">
        <w:t xml:space="preserve"> 2016. g</w:t>
      </w:r>
      <w:r w:rsidR="001C0F58">
        <w:t>o</w:t>
      </w:r>
      <w:r w:rsidR="00947ACB">
        <w:t>d</w:t>
      </w:r>
      <w:r w:rsidR="001C0F58">
        <w:t xml:space="preserve">ine,  </w:t>
      </w:r>
      <w:r w:rsidR="00947ACB">
        <w:t>17. siječnja 2017., 24.si</w:t>
      </w:r>
      <w:r w:rsidR="001C0F58">
        <w:t>j</w:t>
      </w:r>
      <w:r w:rsidR="00947ACB">
        <w:t>e</w:t>
      </w:r>
      <w:r w:rsidR="001C0F58">
        <w:t xml:space="preserve">čnja 2017. </w:t>
      </w:r>
      <w:r w:rsidR="00790D01">
        <w:t xml:space="preserve"> godine</w:t>
      </w:r>
      <w:r w:rsidR="00947ACB">
        <w:t>, 10. ve</w:t>
      </w:r>
      <w:r w:rsidR="001C0F58">
        <w:t xml:space="preserve">ljače 2017. </w:t>
      </w:r>
      <w:r w:rsidR="00947ACB">
        <w:t xml:space="preserve">godine </w:t>
      </w:r>
      <w:r w:rsidR="001C0F58">
        <w:t xml:space="preserve"> i 14. veljače 2017.</w:t>
      </w:r>
      <w:r w:rsidR="00947ACB">
        <w:t xml:space="preserve"> godine</w:t>
      </w:r>
      <w:r w:rsidR="001C0F58">
        <w:t xml:space="preserve"> </w:t>
      </w:r>
      <w:r w:rsidR="00947ACB">
        <w:t>koje je stečajni upravitelj dostavio u spis</w:t>
      </w:r>
      <w:r w:rsidR="00790D01">
        <w:t xml:space="preserve"> proizlazi da je stečajni upravitelj </w:t>
      </w:r>
      <w:r w:rsidR="00DF29C2" w:rsidRPr="00530C48">
        <w:rPr>
          <w:b/>
        </w:rPr>
        <w:t xml:space="preserve"> </w:t>
      </w:r>
      <w:r w:rsidR="00790D01">
        <w:t>okončao završnu diobu na način da je namirio vjerovnik</w:t>
      </w:r>
      <w:r w:rsidR="008C63AE">
        <w:t>e</w:t>
      </w:r>
      <w:r w:rsidR="00790D01">
        <w:t xml:space="preserve"> </w:t>
      </w:r>
      <w:r w:rsidR="000232A1">
        <w:t>prvog</w:t>
      </w:r>
      <w:r w:rsidR="00790D01">
        <w:t xml:space="preserve"> višeg  isplatnog reda sukladno</w:t>
      </w:r>
      <w:r w:rsidR="00994EF8">
        <w:t xml:space="preserve"> završnom diobenom popisu i</w:t>
      </w:r>
      <w:r w:rsidR="00947ACB">
        <w:t xml:space="preserve"> da je ispunio</w:t>
      </w:r>
      <w:r w:rsidR="009D796D">
        <w:t xml:space="preserve"> </w:t>
      </w:r>
      <w:r>
        <w:t xml:space="preserve"> obveze ste</w:t>
      </w:r>
      <w:r w:rsidR="009D796D">
        <w:t>č</w:t>
      </w:r>
      <w:r>
        <w:t>a</w:t>
      </w:r>
      <w:r w:rsidR="00947ACB">
        <w:t>jne mase</w:t>
      </w:r>
      <w:r w:rsidR="009D796D">
        <w:t xml:space="preserve"> (troškove  </w:t>
      </w:r>
      <w:r>
        <w:t>ste</w:t>
      </w:r>
      <w:r w:rsidR="009D796D">
        <w:t>č</w:t>
      </w:r>
      <w:r>
        <w:t>ajnog pos</w:t>
      </w:r>
      <w:r w:rsidR="009D796D">
        <w:t>t</w:t>
      </w:r>
      <w:r>
        <w:t xml:space="preserve">upka i </w:t>
      </w:r>
      <w:r w:rsidR="00846EAF">
        <w:t>ostale</w:t>
      </w:r>
      <w:r>
        <w:t xml:space="preserve"> obveze ste</w:t>
      </w:r>
      <w:r w:rsidR="009D796D">
        <w:t>č</w:t>
      </w:r>
      <w:r>
        <w:t>a</w:t>
      </w:r>
      <w:r w:rsidR="009D796D">
        <w:t>jne</w:t>
      </w:r>
      <w:r>
        <w:t xml:space="preserve"> </w:t>
      </w:r>
      <w:r w:rsidR="009D796D">
        <w:t>m</w:t>
      </w:r>
      <w:r>
        <w:t>a</w:t>
      </w:r>
      <w:r w:rsidR="009D796D">
        <w:t xml:space="preserve">se) </w:t>
      </w:r>
      <w:r w:rsidR="00790D01">
        <w:t xml:space="preserve">te da su na računu ostala sredstva u iznosu od </w:t>
      </w:r>
      <w:r w:rsidR="00C27753">
        <w:t>303,16</w:t>
      </w:r>
      <w:r w:rsidR="000C74B4">
        <w:t xml:space="preserve"> </w:t>
      </w:r>
      <w:r w:rsidR="00790D01">
        <w:t>Kn za trošak zatvaranja ra</w:t>
      </w:r>
      <w:r w:rsidR="00994EF8">
        <w:t>čuna</w:t>
      </w:r>
      <w:r w:rsidR="00081179">
        <w:t>.</w:t>
      </w:r>
    </w:p>
    <w:p w:rsidRDefault="00790D01" w:rsidP="003F3BC4" w:rsidR="003F3BC4" w:rsidRPr="00B65E5E">
      <w:pPr>
        <w:jc w:val="both"/>
        <w:rPr>
          <w:b/>
        </w:rPr>
      </w:pPr>
      <w:r>
        <w:t xml:space="preserve">                    </w:t>
      </w:r>
      <w:r w:rsidR="00B65E5E">
        <w:tab/>
      </w:r>
      <w:r>
        <w:t>Kako j</w:t>
      </w:r>
      <w:r w:rsidR="00D83AF1">
        <w:t xml:space="preserve">e, dakle, stečajni upravitelj </w:t>
      </w:r>
      <w:r>
        <w:t>namirio stečajne vjerovnike sukladno završnom diobenom popisu i time okončao završnu diobu te namirio dospjele troškove stečajnog postupka  i obveze stečajne mase, to je na temelju odredbe čl. 196. SZ-a</w:t>
      </w:r>
      <w:r w:rsidR="00DF29C2">
        <w:t xml:space="preserve"> </w:t>
      </w:r>
      <w:r w:rsidR="00DF29C2" w:rsidRPr="00530C48">
        <w:rPr>
          <w:b/>
        </w:rPr>
        <w:t xml:space="preserve"> (</w:t>
      </w:r>
      <w:r w:rsidR="00DF29C2" w:rsidRPr="00B65E5E">
        <w:t>NN 44/96, 29/99, 129/00, 123/2003, 82/2006, 116/2010, 25/2012 i 133/12  )  koji se na ovaj odnos primjenjuje na temelju odredbe čl. 441. st. 1. Stečajnog zakona ( NN 71/15</w:t>
      </w:r>
      <w:r w:rsidR="00DF29C2" w:rsidRPr="00530C48">
        <w:rPr>
          <w:b/>
        </w:rPr>
        <w:t xml:space="preserve"> )  </w:t>
      </w:r>
      <w:r>
        <w:t xml:space="preserve"> valjalo </w:t>
      </w:r>
      <w:r w:rsidR="009D3686">
        <w:t>donijeti odluku</w:t>
      </w:r>
      <w:r>
        <w:t xml:space="preserve"> o zaključenju stečajnog po</w:t>
      </w:r>
      <w:r w:rsidR="00594EF8">
        <w:t>s</w:t>
      </w:r>
      <w:r w:rsidR="00223082">
        <w:t>tupka nad stečajnim dužnikom i</w:t>
      </w:r>
      <w:r>
        <w:t xml:space="preserve"> odlučeno kao u izreci rješenja.</w:t>
      </w:r>
    </w:p>
    <w:p w:rsidRDefault="00225463" w:rsidP="003F3BC4" w:rsidR="00225463">
      <w:pPr>
        <w:jc w:val="both"/>
      </w:pPr>
    </w:p>
    <w:p w:rsidRDefault="00C26C2B" w:rsidP="003F3BC4" w:rsidR="00C26C2B">
      <w:pPr>
        <w:jc w:val="both"/>
      </w:pPr>
    </w:p>
    <w:p w:rsidRDefault="003F3BC4" w:rsidP="000C50F3" w:rsidR="003F3BC4">
      <w:pPr>
        <w:jc w:val="center"/>
      </w:pPr>
      <w:r>
        <w:t xml:space="preserve">U Slavonskom Brodu, </w:t>
      </w:r>
      <w:r w:rsidR="00AE0D26">
        <w:t>22</w:t>
      </w:r>
      <w:r w:rsidR="000C74B4">
        <w:t>. veljače</w:t>
      </w:r>
      <w:r w:rsidR="00A320DF">
        <w:t xml:space="preserve"> </w:t>
      </w:r>
      <w:r w:rsidR="00362120">
        <w:t>201</w:t>
      </w:r>
      <w:r w:rsidR="00AE0D26">
        <w:t>7</w:t>
      </w:r>
      <w:r>
        <w:t xml:space="preserve">. </w:t>
      </w:r>
      <w:r w:rsidR="00535555">
        <w:t>g</w:t>
      </w:r>
      <w:r>
        <w:t>odine</w:t>
      </w:r>
    </w:p>
    <w:p w:rsidRDefault="00C26C2B" w:rsidP="000C50F3" w:rsidR="00C26C2B">
      <w:pPr>
        <w:jc w:val="center"/>
      </w:pPr>
    </w:p>
    <w:p w:rsidRDefault="003F3BC4" w:rsidP="003F3BC4" w:rsidR="003F3BC4"/>
    <w:p w:rsidRDefault="00A2429E" w:rsidP="003F3BC4" w:rsidR="003F3BC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E62D77">
        <w:t xml:space="preserve">  </w:t>
      </w:r>
      <w:r w:rsidR="003F3BC4">
        <w:t>Stečajna sutkinja:</w:t>
      </w:r>
    </w:p>
    <w:p w:rsidRDefault="00A2429E" w:rsidP="00CE1F7C" w:rsidR="00B13F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5D4DC0">
        <w:t xml:space="preserve">     </w:t>
      </w:r>
      <w:r>
        <w:t xml:space="preserve"> </w:t>
      </w:r>
      <w:r w:rsidR="003F3BC4">
        <w:t>Mirna Vujčić</w:t>
      </w:r>
    </w:p>
    <w:p w:rsidRDefault="00057023" w:rsidP="00057023" w:rsidR="00057023">
      <w:pPr>
        <w:ind w:firstLine="720" w:left="3600"/>
      </w:pPr>
      <w:r>
        <w:t xml:space="preserve">  </w:t>
      </w:r>
    </w:p>
    <w:p w:rsidRDefault="00AD5EA4" w:rsidP="00AD5EA4" w:rsidR="00AD5EA4"/>
    <w:p w:rsidRDefault="00AD5EA4" w:rsidP="00AD5EA4" w:rsidR="00AD5EA4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AD5EA4" w:rsidP="00AD5EA4" w:rsidR="00AD5EA4" w:rsidRPr="00AD5EA4">
      <w:pPr>
        <w:rPr>
          <w:sz w:val="20"/>
          <w:szCs w:val="20"/>
        </w:rPr>
      </w:pPr>
      <w:r w:rsidRPr="00AD5EA4">
        <w:rPr>
          <w:sz w:val="20"/>
          <w:szCs w:val="20"/>
        </w:rPr>
        <w:t>Protiv ovog rješenja dopuštena je žalba u roku od osam dana</w:t>
      </w:r>
    </w:p>
    <w:p w:rsidRDefault="00AD5EA4" w:rsidP="00AD5EA4" w:rsidR="00AD5EA4" w:rsidRPr="00AD5EA4">
      <w:pPr>
        <w:rPr>
          <w:sz w:val="20"/>
          <w:szCs w:val="20"/>
        </w:rPr>
      </w:pPr>
      <w:r w:rsidRPr="00AD5EA4">
        <w:rPr>
          <w:sz w:val="20"/>
          <w:szCs w:val="20"/>
        </w:rPr>
        <w:t xml:space="preserve"> po isteku osmog dana od dana objave rješenja na mrežnoj stranici</w:t>
      </w:r>
    </w:p>
    <w:p w:rsidRDefault="00AD5EA4" w:rsidP="00AD5EA4" w:rsidR="00AD5EA4" w:rsidRPr="00AD5EA4">
      <w:pPr>
        <w:rPr>
          <w:sz w:val="20"/>
          <w:szCs w:val="20"/>
        </w:rPr>
      </w:pPr>
      <w:r w:rsidRPr="00AD5EA4">
        <w:rPr>
          <w:sz w:val="20"/>
          <w:szCs w:val="20"/>
        </w:rPr>
        <w:t xml:space="preserve"> e-Oglasna ploča sudova. Žalba se podnosi  Visokom trgovačkom </w:t>
      </w:r>
    </w:p>
    <w:p w:rsidRDefault="00AD5EA4" w:rsidP="00AD5EA4" w:rsidR="00AD5EA4" w:rsidRPr="00AD5EA4">
      <w:pPr>
        <w:rPr>
          <w:sz w:val="20"/>
          <w:szCs w:val="20"/>
        </w:rPr>
      </w:pPr>
      <w:r w:rsidRPr="00AD5EA4">
        <w:rPr>
          <w:sz w:val="20"/>
          <w:szCs w:val="20"/>
        </w:rPr>
        <w:t>sudu u Zagrebu  putem ovoga suda  u tri  primjerka.</w:t>
      </w:r>
    </w:p>
    <w:p w:rsidRDefault="00AD5EA4" w:rsidP="00AD5EA4" w:rsidR="00AD5EA4"/>
    <w:p w:rsidRDefault="00E62D77" w:rsidP="00B35D70" w:rsidR="00E62D77">
      <w:pPr>
        <w:ind w:hanging="720" w:left="720"/>
      </w:pPr>
    </w:p>
    <w:p w:rsidRDefault="002441A4" w:rsidP="00B35D70" w:rsidR="003F3BC4">
      <w:pPr>
        <w:ind w:hanging="720" w:left="720"/>
      </w:pPr>
      <w:r>
        <w:t>DNA:</w:t>
      </w:r>
    </w:p>
    <w:p w:rsidRDefault="000F13AA" w:rsidP="002441A4" w:rsidR="002441A4">
      <w:pPr>
        <w:ind w:hanging="720" w:left="720"/>
      </w:pPr>
      <w:r>
        <w:t>1.</w:t>
      </w:r>
      <w:r w:rsidR="00AD5EA4">
        <w:t xml:space="preserve"> </w:t>
      </w:r>
      <w:r>
        <w:t>R</w:t>
      </w:r>
      <w:r w:rsidR="002441A4">
        <w:t>ješenje nepravomoćno</w:t>
      </w:r>
    </w:p>
    <w:p w:rsidRDefault="00AD5EA4" w:rsidP="002441A4" w:rsidR="00AD5EA4">
      <w:pPr>
        <w:ind w:hanging="720" w:left="720"/>
      </w:pPr>
      <w:r>
        <w:t>2. Rješenje objaviti na mrežnoj stranici e-Oglasna ploča sudova</w:t>
      </w:r>
    </w:p>
    <w:p w:rsidRDefault="00AD5EA4" w:rsidP="00AD5EA4" w:rsidR="00AD5EA4">
      <w:pPr>
        <w:ind w:hanging="720" w:left="720"/>
      </w:pPr>
      <w:r>
        <w:t>te d</w:t>
      </w:r>
      <w:r w:rsidR="002441A4">
        <w:t>ostaviti:</w:t>
      </w:r>
    </w:p>
    <w:p w:rsidRDefault="000C235D" w:rsidP="002441A4" w:rsidR="000C235D">
      <w:pPr>
        <w:ind w:hanging="720" w:left="720"/>
      </w:pPr>
      <w:r>
        <w:t>- stečajnom upravitelju</w:t>
      </w:r>
    </w:p>
    <w:p w:rsidRDefault="000F13AA" w:rsidP="006002BA" w:rsidR="000C235D">
      <w:pPr>
        <w:ind w:hanging="720" w:left="720"/>
      </w:pPr>
      <w:r>
        <w:t>-</w:t>
      </w:r>
      <w:r w:rsidR="00CF40A0">
        <w:t xml:space="preserve"> </w:t>
      </w:r>
      <w:r>
        <w:t>ŽDO G</w:t>
      </w:r>
      <w:r w:rsidR="000C235D">
        <w:t>rađan</w:t>
      </w:r>
      <w:r w:rsidR="00CF25F7">
        <w:t>s</w:t>
      </w:r>
      <w:r w:rsidR="000C235D">
        <w:t>ko</w:t>
      </w:r>
      <w:r>
        <w:t>-</w:t>
      </w:r>
      <w:r w:rsidR="000C235D">
        <w:t xml:space="preserve"> upravnom odjelu</w:t>
      </w:r>
      <w:r>
        <w:t>,</w:t>
      </w:r>
      <w:r w:rsidR="000C235D">
        <w:t xml:space="preserve"> S</w:t>
      </w:r>
      <w:r>
        <w:t>lavonski Brod</w:t>
      </w:r>
    </w:p>
    <w:p w:rsidRDefault="000C235D" w:rsidP="002441A4" w:rsidR="000C235D">
      <w:pPr>
        <w:ind w:hanging="720" w:left="720"/>
      </w:pPr>
      <w:r>
        <w:t>-</w:t>
      </w:r>
      <w:r w:rsidR="00CF40A0">
        <w:t xml:space="preserve"> </w:t>
      </w:r>
      <w:r>
        <w:t>sudskom registru elektronski</w:t>
      </w:r>
      <w:r w:rsidR="00AE0D26">
        <w:t xml:space="preserve"> odmah i</w:t>
      </w:r>
      <w:r>
        <w:t xml:space="preserve"> po pravomoćnosti</w:t>
      </w:r>
    </w:p>
    <w:p w:rsidRDefault="00CF25F7" w:rsidP="002441A4" w:rsidR="00CF25F7">
      <w:pPr>
        <w:ind w:hanging="720" w:left="720"/>
      </w:pPr>
      <w:r>
        <w:t>- FINI  po pravomoćnosti</w:t>
      </w:r>
    </w:p>
    <w:p w:rsidRDefault="000C235D" w:rsidP="002441A4" w:rsidR="000C235D">
      <w:pPr>
        <w:ind w:hanging="720" w:left="720"/>
      </w:pPr>
    </w:p>
    <w:sectPr w:rsidSect="0008555E" w:rsidR="000C235D">
      <w:headerReference w:type="even" r:id="rId10"/>
      <w:headerReference w:type="default" r:id="rId11"/>
      <w:pgSz w:h="15840" w:w="12240"/>
      <w:pgMar w:gutter="0" w:footer="708" w:header="719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656" w:rsidR="00561656">
      <w:r>
        <w:separator/>
      </w:r>
    </w:p>
  </w:endnote>
  <w:endnote w:id="0" w:type="continuationSeparator">
    <w:p w:rsidRDefault="00561656" w:rsidR="00561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656" w:rsidR="00561656">
      <w:r>
        <w:separator/>
      </w:r>
    </w:p>
  </w:footnote>
  <w:footnote w:id="0" w:type="continuationSeparator">
    <w:p w:rsidRDefault="00561656" w:rsidR="005616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23" w:rsidP="00FA2B38" w:rsidR="000570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7023" w:rsidR="0005702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23" w:rsidP="00FA2B38" w:rsidR="0005702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584E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057023" w:rsidR="0005702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627DD4"/>
    <w:multiLevelType w:val="hybridMultilevel"/>
    <w:tmpl w:val="8B9EA20E"/>
    <w:lvl w:tplc="8724FABC" w:ilvl="0">
      <w:start w:val="1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60" w:val="num"/>
        </w:tabs>
        <w:ind w:hanging="360" w:left="3960"/>
      </w:pPr>
    </w:lvl>
    <w:lvl w:tentative="true" w:tplc="0409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09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09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09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09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09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09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">
    <w:nsid w:val="5A261BFD"/>
    <w:multiLevelType w:val="hybridMultilevel"/>
    <w:tmpl w:val="E07EC7A8"/>
    <w:lvl w:tplc="48CADDAE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3DAB"/>
    <w:rsid w:val="00007FE7"/>
    <w:rsid w:val="00016E43"/>
    <w:rsid w:val="000232A1"/>
    <w:rsid w:val="00026D76"/>
    <w:rsid w:val="000327E3"/>
    <w:rsid w:val="00043CA7"/>
    <w:rsid w:val="00057023"/>
    <w:rsid w:val="00065867"/>
    <w:rsid w:val="0007623D"/>
    <w:rsid w:val="00081179"/>
    <w:rsid w:val="00081B8D"/>
    <w:rsid w:val="00082049"/>
    <w:rsid w:val="00085341"/>
    <w:rsid w:val="0008555E"/>
    <w:rsid w:val="0009028D"/>
    <w:rsid w:val="0009215F"/>
    <w:rsid w:val="0009634D"/>
    <w:rsid w:val="000A3EF3"/>
    <w:rsid w:val="000B11B7"/>
    <w:rsid w:val="000B53A0"/>
    <w:rsid w:val="000C145C"/>
    <w:rsid w:val="000C235D"/>
    <w:rsid w:val="000C50F3"/>
    <w:rsid w:val="000C74B4"/>
    <w:rsid w:val="000D0051"/>
    <w:rsid w:val="000D118B"/>
    <w:rsid w:val="000F13AA"/>
    <w:rsid w:val="000F677F"/>
    <w:rsid w:val="00103CE3"/>
    <w:rsid w:val="00130711"/>
    <w:rsid w:val="001409FD"/>
    <w:rsid w:val="001505CA"/>
    <w:rsid w:val="00150887"/>
    <w:rsid w:val="001516F6"/>
    <w:rsid w:val="001552C4"/>
    <w:rsid w:val="001561FB"/>
    <w:rsid w:val="00157C74"/>
    <w:rsid w:val="001872F0"/>
    <w:rsid w:val="001A1FA7"/>
    <w:rsid w:val="001B2ECC"/>
    <w:rsid w:val="001B4532"/>
    <w:rsid w:val="001B45FB"/>
    <w:rsid w:val="001C0F58"/>
    <w:rsid w:val="001C1010"/>
    <w:rsid w:val="001C7143"/>
    <w:rsid w:val="001D255F"/>
    <w:rsid w:val="001D4182"/>
    <w:rsid w:val="001E22CA"/>
    <w:rsid w:val="001F5616"/>
    <w:rsid w:val="00201453"/>
    <w:rsid w:val="00202F07"/>
    <w:rsid w:val="00205C5B"/>
    <w:rsid w:val="0020660D"/>
    <w:rsid w:val="00211A83"/>
    <w:rsid w:val="00223082"/>
    <w:rsid w:val="00225463"/>
    <w:rsid w:val="0023127E"/>
    <w:rsid w:val="00235847"/>
    <w:rsid w:val="0024171E"/>
    <w:rsid w:val="002441A4"/>
    <w:rsid w:val="00255554"/>
    <w:rsid w:val="00264A87"/>
    <w:rsid w:val="002746D6"/>
    <w:rsid w:val="00285A46"/>
    <w:rsid w:val="00297031"/>
    <w:rsid w:val="00297D46"/>
    <w:rsid w:val="002A4075"/>
    <w:rsid w:val="002A584E"/>
    <w:rsid w:val="002C0AB6"/>
    <w:rsid w:val="002D3BC5"/>
    <w:rsid w:val="002D583D"/>
    <w:rsid w:val="002D652B"/>
    <w:rsid w:val="00302232"/>
    <w:rsid w:val="00302CD6"/>
    <w:rsid w:val="00307DA0"/>
    <w:rsid w:val="00317D95"/>
    <w:rsid w:val="00322906"/>
    <w:rsid w:val="003314B5"/>
    <w:rsid w:val="003403E7"/>
    <w:rsid w:val="00341446"/>
    <w:rsid w:val="00345639"/>
    <w:rsid w:val="00350ECE"/>
    <w:rsid w:val="0035646C"/>
    <w:rsid w:val="00362120"/>
    <w:rsid w:val="003671FC"/>
    <w:rsid w:val="0038039A"/>
    <w:rsid w:val="00382906"/>
    <w:rsid w:val="003904C2"/>
    <w:rsid w:val="003911E8"/>
    <w:rsid w:val="003A1050"/>
    <w:rsid w:val="003A35C9"/>
    <w:rsid w:val="003A6E84"/>
    <w:rsid w:val="003B2A0F"/>
    <w:rsid w:val="003F3BC4"/>
    <w:rsid w:val="0040295B"/>
    <w:rsid w:val="004117F8"/>
    <w:rsid w:val="00416160"/>
    <w:rsid w:val="0042275D"/>
    <w:rsid w:val="00423D12"/>
    <w:rsid w:val="00437B59"/>
    <w:rsid w:val="00446E4F"/>
    <w:rsid w:val="00463672"/>
    <w:rsid w:val="00473242"/>
    <w:rsid w:val="004834BD"/>
    <w:rsid w:val="00490172"/>
    <w:rsid w:val="00497748"/>
    <w:rsid w:val="004A130D"/>
    <w:rsid w:val="004A25CE"/>
    <w:rsid w:val="004D2181"/>
    <w:rsid w:val="004D7C9A"/>
    <w:rsid w:val="00500C7C"/>
    <w:rsid w:val="005043DC"/>
    <w:rsid w:val="00513CC2"/>
    <w:rsid w:val="00517637"/>
    <w:rsid w:val="00520FB5"/>
    <w:rsid w:val="00522D27"/>
    <w:rsid w:val="00530C48"/>
    <w:rsid w:val="00532AD7"/>
    <w:rsid w:val="00534642"/>
    <w:rsid w:val="00535555"/>
    <w:rsid w:val="00540EB5"/>
    <w:rsid w:val="005412CF"/>
    <w:rsid w:val="00552FD2"/>
    <w:rsid w:val="00561656"/>
    <w:rsid w:val="0056522F"/>
    <w:rsid w:val="00565365"/>
    <w:rsid w:val="0057097F"/>
    <w:rsid w:val="00586923"/>
    <w:rsid w:val="00592720"/>
    <w:rsid w:val="00594EF8"/>
    <w:rsid w:val="005A4472"/>
    <w:rsid w:val="005B34C0"/>
    <w:rsid w:val="005B38EE"/>
    <w:rsid w:val="005D3845"/>
    <w:rsid w:val="005D4DC0"/>
    <w:rsid w:val="006002BA"/>
    <w:rsid w:val="00600FB3"/>
    <w:rsid w:val="00620798"/>
    <w:rsid w:val="0062670E"/>
    <w:rsid w:val="006379EF"/>
    <w:rsid w:val="00647022"/>
    <w:rsid w:val="00650C87"/>
    <w:rsid w:val="00651E12"/>
    <w:rsid w:val="00676939"/>
    <w:rsid w:val="00680956"/>
    <w:rsid w:val="006B5C11"/>
    <w:rsid w:val="006B77F9"/>
    <w:rsid w:val="006C16FF"/>
    <w:rsid w:val="006D4038"/>
    <w:rsid w:val="006E01EC"/>
    <w:rsid w:val="006E4DB9"/>
    <w:rsid w:val="006E7BD4"/>
    <w:rsid w:val="00717DB5"/>
    <w:rsid w:val="007835E8"/>
    <w:rsid w:val="00790D01"/>
    <w:rsid w:val="007915B8"/>
    <w:rsid w:val="0079456F"/>
    <w:rsid w:val="007A41E9"/>
    <w:rsid w:val="007C3747"/>
    <w:rsid w:val="007D42D6"/>
    <w:rsid w:val="007E432A"/>
    <w:rsid w:val="007F5F2B"/>
    <w:rsid w:val="00823205"/>
    <w:rsid w:val="0083020F"/>
    <w:rsid w:val="0083053B"/>
    <w:rsid w:val="00830ACC"/>
    <w:rsid w:val="00846EAF"/>
    <w:rsid w:val="00854D69"/>
    <w:rsid w:val="008633EE"/>
    <w:rsid w:val="00865571"/>
    <w:rsid w:val="008710E0"/>
    <w:rsid w:val="0089307A"/>
    <w:rsid w:val="008A226C"/>
    <w:rsid w:val="008A3CE4"/>
    <w:rsid w:val="008A5675"/>
    <w:rsid w:val="008B46B5"/>
    <w:rsid w:val="008C63AE"/>
    <w:rsid w:val="008E1681"/>
    <w:rsid w:val="00901889"/>
    <w:rsid w:val="00902C2E"/>
    <w:rsid w:val="00904091"/>
    <w:rsid w:val="0091325F"/>
    <w:rsid w:val="00942999"/>
    <w:rsid w:val="00947ACB"/>
    <w:rsid w:val="00947FA9"/>
    <w:rsid w:val="00960687"/>
    <w:rsid w:val="00962B8B"/>
    <w:rsid w:val="00963D1D"/>
    <w:rsid w:val="00994EF8"/>
    <w:rsid w:val="009A3E9C"/>
    <w:rsid w:val="009B3B68"/>
    <w:rsid w:val="009D3686"/>
    <w:rsid w:val="009D796D"/>
    <w:rsid w:val="009E3DAB"/>
    <w:rsid w:val="009E4F94"/>
    <w:rsid w:val="00A07D2D"/>
    <w:rsid w:val="00A2429E"/>
    <w:rsid w:val="00A25C09"/>
    <w:rsid w:val="00A320DF"/>
    <w:rsid w:val="00A4422B"/>
    <w:rsid w:val="00A72F01"/>
    <w:rsid w:val="00A76057"/>
    <w:rsid w:val="00A82852"/>
    <w:rsid w:val="00AB2908"/>
    <w:rsid w:val="00AC2B3E"/>
    <w:rsid w:val="00AC4A56"/>
    <w:rsid w:val="00AD5EA4"/>
    <w:rsid w:val="00AE0D26"/>
    <w:rsid w:val="00AF59FE"/>
    <w:rsid w:val="00B05751"/>
    <w:rsid w:val="00B13FDB"/>
    <w:rsid w:val="00B35588"/>
    <w:rsid w:val="00B35D70"/>
    <w:rsid w:val="00B35E76"/>
    <w:rsid w:val="00B41B50"/>
    <w:rsid w:val="00B47DB4"/>
    <w:rsid w:val="00B61F5E"/>
    <w:rsid w:val="00B63572"/>
    <w:rsid w:val="00B65E5E"/>
    <w:rsid w:val="00B67EA3"/>
    <w:rsid w:val="00B72113"/>
    <w:rsid w:val="00B73EB1"/>
    <w:rsid w:val="00B82575"/>
    <w:rsid w:val="00B84FEF"/>
    <w:rsid w:val="00B9550D"/>
    <w:rsid w:val="00BB07F1"/>
    <w:rsid w:val="00BC02D6"/>
    <w:rsid w:val="00BD42EB"/>
    <w:rsid w:val="00BD5EB0"/>
    <w:rsid w:val="00BE773D"/>
    <w:rsid w:val="00BF0D02"/>
    <w:rsid w:val="00BF1DD5"/>
    <w:rsid w:val="00C11E0B"/>
    <w:rsid w:val="00C208D4"/>
    <w:rsid w:val="00C22305"/>
    <w:rsid w:val="00C230D3"/>
    <w:rsid w:val="00C26C2B"/>
    <w:rsid w:val="00C27753"/>
    <w:rsid w:val="00C50FE3"/>
    <w:rsid w:val="00C5109D"/>
    <w:rsid w:val="00C53962"/>
    <w:rsid w:val="00C541D5"/>
    <w:rsid w:val="00C61222"/>
    <w:rsid w:val="00C72805"/>
    <w:rsid w:val="00C737B1"/>
    <w:rsid w:val="00CA1ED3"/>
    <w:rsid w:val="00CA5D73"/>
    <w:rsid w:val="00CB0370"/>
    <w:rsid w:val="00CB4993"/>
    <w:rsid w:val="00CE1F7C"/>
    <w:rsid w:val="00CE4427"/>
    <w:rsid w:val="00CE6637"/>
    <w:rsid w:val="00CF159A"/>
    <w:rsid w:val="00CF25F7"/>
    <w:rsid w:val="00CF40A0"/>
    <w:rsid w:val="00D154DD"/>
    <w:rsid w:val="00D16C24"/>
    <w:rsid w:val="00D20FC8"/>
    <w:rsid w:val="00D21483"/>
    <w:rsid w:val="00D57466"/>
    <w:rsid w:val="00D601AA"/>
    <w:rsid w:val="00D83AF1"/>
    <w:rsid w:val="00D84D7E"/>
    <w:rsid w:val="00D94ECC"/>
    <w:rsid w:val="00DB6C7D"/>
    <w:rsid w:val="00DE3894"/>
    <w:rsid w:val="00DE3D13"/>
    <w:rsid w:val="00DF29C2"/>
    <w:rsid w:val="00DF73B0"/>
    <w:rsid w:val="00E21808"/>
    <w:rsid w:val="00E31104"/>
    <w:rsid w:val="00E54147"/>
    <w:rsid w:val="00E62284"/>
    <w:rsid w:val="00E62D77"/>
    <w:rsid w:val="00E63FDF"/>
    <w:rsid w:val="00E70877"/>
    <w:rsid w:val="00E75DF8"/>
    <w:rsid w:val="00E8349C"/>
    <w:rsid w:val="00E92BD3"/>
    <w:rsid w:val="00E94AFB"/>
    <w:rsid w:val="00EA0E96"/>
    <w:rsid w:val="00EA2C72"/>
    <w:rsid w:val="00EC496B"/>
    <w:rsid w:val="00EC776E"/>
    <w:rsid w:val="00ED3634"/>
    <w:rsid w:val="00ED5951"/>
    <w:rsid w:val="00EF10A3"/>
    <w:rsid w:val="00F007B2"/>
    <w:rsid w:val="00F01AAC"/>
    <w:rsid w:val="00F05100"/>
    <w:rsid w:val="00F13B0B"/>
    <w:rsid w:val="00F13FE6"/>
    <w:rsid w:val="00F20BD8"/>
    <w:rsid w:val="00F33F9B"/>
    <w:rsid w:val="00F35A0F"/>
    <w:rsid w:val="00F611E3"/>
    <w:rsid w:val="00F66BC2"/>
    <w:rsid w:val="00F8743E"/>
    <w:rsid w:val="00F87F40"/>
    <w:rsid w:val="00F943DE"/>
    <w:rsid w:val="00FA2B38"/>
    <w:rsid w:val="00FB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F3BC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F3BC4"/>
  </w:style>
  <w:style w:styleId="Podnoje" w:type="paragraph">
    <w:name w:val="footer"/>
    <w:basedOn w:val="Normal"/>
    <w:rsid w:val="0008555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2555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5555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5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8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84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8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8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F3BC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F3BC4"/>
  </w:style>
  <w:style w:styleId="Podnoje" w:type="paragraph">
    <w:name w:val="footer"/>
    <w:basedOn w:val="Normal"/>
    <w:rsid w:val="0008555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2555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5555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5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8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8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8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8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676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St-21/2011</izvorni_sadrzaj>
    <derivirana_varijabla naziv="DomainObject.Predmet.OznakaBroj_1">St-21/2011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 -dio kod Tome u ormaru   V i VI kod suca</izvorni_sadrzaj>
    <derivirana_varijabla naziv="DomainObject.Predmet.PrimjedbaSuca_1">I,II,III,IV  -dio kod Tome u ormaru   V i VI kod suca</derivirana_varijabla>
  </DomainObject.Predmet.PrimjedbaSuca>
  <DomainObject.Predmet.ProtustrankaFormated>
    <izvorni_sadrzaj>  SUŠIONICA društvo s ograničenom odgovornošću za proizvodnju i sušenje povrća i voća "u stečaju"</izvorni_sadrzaj>
    <derivirana_varijabla naziv="DomainObject.Predmet.ProtustrankaFormated_1">  SUŠIONICA društvo s ograničenom odgovornošću za proizvodnju i sušenje povrća i voća "u stečaju"</derivirana_varijabla>
  </DomainObject.Predmet.ProtustrankaFormated>
  <DomainObject.Predmet.ProtustrankaFormatedOIB>
    <izvorni_sadrzaj>  SUŠIONICA društvo s ograničenom odgovornošću za proizvodnju i sušenje povrća i voća "u stečaju", OIB 91980151189</izvorni_sadrzaj>
    <derivirana_varijabla naziv="DomainObject.Predmet.ProtustrankaFormatedOIB_1">  SUŠIONICA društvo s ograničenom odgovornošću za proizvodnju i sušenje povrća i voća "u stečaju", OIB 91980151189</derivirana_varijabla>
  </DomainObject.Predmet.ProtustrankaFormatedOIB>
  <DomainObject.Predmet.ProtustrankaFormatedWithAdress>
    <izvorni_sadrzaj> SUŠIONICA društvo s ograničenom odgovornošću za proizvodnju i sušenje povrća i voća "u stečaju", Ivana Meštrovića/bb, Vrpolje</izvorni_sadrzaj>
    <derivirana_varijabla naziv="DomainObject.Predmet.ProtustrankaFormatedWithAdress_1"> SUŠIONICA društvo s ograničenom odgovornošću za proizvodnju i sušenje povrća i voća "u stečaju", Ivana Meštrovića/bb, Vrpolje</derivirana_varijabla>
  </DomainObject.Predmet.ProtustrankaFormatedWithAdress>
  <DomainObject.Predmet.ProtustrankaFormatedWithAdressOIB>
    <izvorni_sadrzaj> SUŠIONICA društvo s ograničenom odgovornošću za proizvodnju i sušenje povrća i voća "u stečaju", OIB 91980151189, Ivana Meštrovića/bb, Vrpolje</izvorni_sadrzaj>
    <derivirana_varijabla naziv="DomainObject.Predmet.ProtustrankaFormatedWithAdressOIB_1"> SUŠIONICA društvo s ograničenom odgovornošću za proizvodnju i sušenje povrća i voća "u stečaju", OIB 91980151189, Ivana Meštrovića/bb, Vrpolje</derivirana_varijabla>
  </DomainObject.Predmet.ProtustrankaFormatedWithAdressOIB>
  <DomainObject.Predmet.ProtustrankaWithAdress>
    <izvorni_sadrzaj>SUŠIONICA društvo s ograničenom odgovornošću za proizvodnju i sušenje povrća i voća "u stečaju" Ivana Meštrovića/bb, Vrpolje</izvorni_sadrzaj>
    <derivirana_varijabla naziv="DomainObject.Predmet.ProtustrankaWithAdress_1">SUŠIONICA društvo s ograničenom odgovornošću za proizvodnju i sušenje povrća i voća "u stečaju" Ivana Meštrovića/bb, Vrpolje</derivirana_varijabla>
  </DomainObject.Predmet.ProtustrankaWithAdress>
  <DomainObject.Predmet.ProtustrankaWithAdressOIB>
    <izvorni_sadrzaj>SUŠIONICA društvo s ograničenom odgovornošću za proizvodnju i sušenje povrća i voća "u stečaju", OIB 91980151189, Ivana Meštrovića/bb, Vrpolje</izvorni_sadrzaj>
    <derivirana_varijabla naziv="DomainObject.Predmet.ProtustrankaWithAdressOIB_1">SUŠIONICA društvo s ograničenom odgovornošću za proizvodnju i sušenje povrća i voća "u stečaju", OIB 91980151189, Ivana Meštrovića/bb, Vrpolje</derivirana_varijabla>
  </DomainObject.Predmet.ProtustrankaWithAdressOIB>
  <DomainObject.Predmet.ProtustrankaNazivFormated>
    <izvorni_sadrzaj>SUŠIONICA društvo s ograničenom odgovornošću za proizvodnju i sušenje povrća i voća "u stečaju"</izvorni_sadrzaj>
    <derivirana_varijabla naziv="DomainObject.Predmet.ProtustrankaNazivFormated_1">SUŠIONICA društvo s ograničenom odgovornošću za proizvodnju i sušenje povrća i voća "u stečaju"</derivirana_varijabla>
  </DomainObject.Predmet.ProtustrankaNazivFormated>
  <DomainObject.Predmet.ProtustrankaNazivFormatedOIB>
    <izvorni_sadrzaj>SUŠIONICA društvo s ograničenom odgovornošću za proizvodnju i sušenje povrća i voća "u stečaju", OIB 91980151189</izvorni_sadrzaj>
    <derivirana_varijabla naziv="DomainObject.Predmet.ProtustrankaNazivFormatedOIB_1">SUŠIONICA društvo s ograničenom odgovornošću za proizvodnju i sušenje povrća i voća "u stečaju", OIB 91980151189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SUŠIONICA društvo s ograničenom odgovornošću za proizvodnju i sušenje povrća i voća "u stečaju"</izvorni_sadrzaj>
    <derivirana_varijabla naziv="DomainObject.Predmet.StrankaFormated_1">  SUŠIONICA društvo s ograničenom odgovornošću za proizvodnju i sušenje povrća i voća "u stečaju"</derivirana_varijabla>
  </DomainObject.Predmet.StrankaFormated>
  <DomainObject.Predmet.StrankaFormatedOIB>
    <izvorni_sadrzaj>  SUŠIONICA društvo s ograničenom odgovornošću za proizvodnju i sušenje povrća i voća "u stečaju", OIB 91980151189</izvorni_sadrzaj>
    <derivirana_varijabla naziv="DomainObject.Predmet.StrankaFormatedOIB_1">  SUŠIONICA društvo s ograničenom odgovornošću za proizvodnju i sušenje povrća i voća "u stečaju", OIB 91980151189</derivirana_varijabla>
  </DomainObject.Predmet.StrankaFormatedOIB>
  <DomainObject.Predmet.StrankaFormatedWithAdress>
    <izvorni_sadrzaj> SUŠIONICA društvo s ograničenom odgovornošću za proizvodnju i sušenje povrća i voća "u stečaju", Ivana Meštrovića/bb, Vrpolje</izvorni_sadrzaj>
    <derivirana_varijabla naziv="DomainObject.Predmet.StrankaFormatedWithAdress_1"> SUŠIONICA društvo s ograničenom odgovornošću za proizvodnju i sušenje povrća i voća "u stečaju", Ivana Meštrovića/bb, Vrpolje</derivirana_varijabla>
  </DomainObject.Predmet.StrankaFormatedWithAdress>
  <DomainObject.Predmet.StrankaFormatedWithAdressOIB>
    <izvorni_sadrzaj> SUŠIONICA društvo s ograničenom odgovornošću za proizvodnju i sušenje povrća i voća "u stečaju", OIB 91980151189, Ivana Meštrovića/bb, Vrpolje</izvorni_sadrzaj>
    <derivirana_varijabla naziv="DomainObject.Predmet.StrankaFormatedWithAdressOIB_1"> SUŠIONICA društvo s ograničenom odgovornošću za proizvodnju i sušenje povrća i voća "u stečaju", OIB 91980151189, Ivana Meštrovića/bb, Vrpolje</derivirana_varijabla>
  </DomainObject.Predmet.StrankaFormatedWithAdressOIB>
  <DomainObject.Predmet.StrankaWithAdress>
    <izvorni_sadrzaj>SUŠIONICA društvo s ograničenom odgovornošću za proizvodnju i sušenje povrća i voća "u stečaju" Ivana Meštrovića/bb,Vrpolje</izvorni_sadrzaj>
    <derivirana_varijabla naziv="DomainObject.Predmet.StrankaWithAdress_1">SUŠIONICA društvo s ograničenom odgovornošću za proizvodnju i sušenje povrća i voća "u stečaju" Ivana Meštrovića/bb,Vrpolje</derivirana_varijabla>
  </DomainObject.Predmet.StrankaWithAdress>
  <DomainObject.Predmet.StrankaWithAdressOIB>
    <izvorni_sadrzaj>SUŠIONICA društvo s ograničenom odgovornošću za proizvodnju i sušenje povrća i voća "u stečaju", OIB 91980151189, Ivana Meštrovića/bb,Vrpolje</izvorni_sadrzaj>
    <derivirana_varijabla naziv="DomainObject.Predmet.StrankaWithAdressOIB_1">SUŠIONICA društvo s ograničenom odgovornošću za proizvodnju i sušenje povrća i voća "u stečaju", OIB 91980151189, Ivana Meštrovića/bb,Vrpolje</derivirana_varijabla>
  </DomainObject.Predmet.StrankaWithAdressOIB>
  <DomainObject.Predmet.StrankaNazivFormated>
    <izvorni_sadrzaj>SUŠIONICA društvo s ograničenom odgovornošću za proizvodnju i sušenje povrća i voća "u stečaju"</izvorni_sadrzaj>
    <derivirana_varijabla naziv="DomainObject.Predmet.StrankaNazivFormated_1">SUŠIONICA društvo s ograničenom odgovornošću za proizvodnju i sušenje povrća i voća "u stečaju"</derivirana_varijabla>
  </DomainObject.Predmet.StrankaNazivFormated>
  <DomainObject.Predmet.StrankaNazivFormatedOIB>
    <izvorni_sadrzaj>SUŠIONICA društvo s ograničenom odgovornošću za proizvodnju i sušenje povrća i voća "u stečaju", OIB 91980151189</izvorni_sadrzaj>
    <derivirana_varijabla naziv="DomainObject.Predmet.StrankaNazivFormatedOIB_1">SUŠIONICA društvo s ograničenom odgovornošću za proizvodnju i sušenje povrća i voća "u stečaju", OIB 91980151189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SUŠIONICA društvo s ograničenom odgovornošću za proizvodnju i sušenje povrća i voća "u stečaju"</item>
    </izvorni_sadrzaj>
    <derivirana_varijabla naziv="DomainObject.Predmet.StrankaListFormated_1">
      <item>SUŠIONICA društvo s ograničenom odgovornošću za proizvodnju i sušenje povrća i voća "u stečaju"</item>
    </derivirana_varijabla>
  </DomainObject.Predmet.StrankaListFormated>
  <DomainObject.Predmet.StrankaListFormatedOIB>
    <izvorni_sadrzaj>
      <item>SUŠIONICA društvo s ograničenom odgovornošću za proizvodnju i sušenje povrća i voća "u stečaju", OIB 91980151189</item>
    </izvorni_sadrzaj>
    <derivirana_varijabla naziv="DomainObject.Predmet.StrankaListFormatedOIB_1">
      <item>SUŠIONICA društvo s ograničenom odgovornošću za proizvodnju i sušenje povrća i voća "u stečaju", OIB 91980151189</item>
    </derivirana_varijabla>
  </DomainObject.Predmet.StrankaListFormatedOIB>
  <DomainObject.Predmet.StrankaListFormatedWithAdress>
    <izvorni_sadrzaj>
      <item>SUŠIONICA društvo s ograničenom odgovornošću za proizvodnju i sušenje povrća i voća "u stečaju", Ivana Meštrovića/bb, Vrpolje</item>
    </izvorni_sadrzaj>
    <derivirana_varijabla naziv="DomainObject.Predmet.StrankaListFormatedWithAdress_1">
      <item>SUŠIONICA društvo s ograničenom odgovornošću za proizvodnju i sušenje povrća i voća "u stečaju", Ivana Meštrovića/bb, Vrpolje</item>
    </derivirana_varijabla>
  </DomainObject.Predmet.StrankaListFormatedWithAdress>
  <DomainObject.Predmet.StrankaListFormatedWithAdressOIB>
    <izvorni_sadrzaj>
      <item>SUŠIONICA društvo s ograničenom odgovornošću za proizvodnju i sušenje povrća i voća "u stečaju", OIB 91980151189, Ivana Meštrovića/bb, Vrpolje</item>
    </izvorni_sadrzaj>
    <derivirana_varijabla naziv="DomainObject.Predmet.StrankaListFormatedWithAdressOIB_1">
      <item>SUŠIONICA društvo s ograničenom odgovornošću za proizvodnju i sušenje povrća i voća "u stečaju", OIB 91980151189, Ivana Meštrovića/bb, Vrpolje</item>
    </derivirana_varijabla>
  </DomainObject.Predmet.StrankaListFormatedWithAdressOIB>
  <DomainObject.Predmet.StrankaListNazivFormated>
    <izvorni_sadrzaj>
      <item>SUŠIONICA društvo s ograničenom odgovornošću za proizvodnju i sušenje povrća i voća "u stečaju"</item>
    </izvorni_sadrzaj>
    <derivirana_varijabla naziv="DomainObject.Predmet.StrankaListNazivFormated_1">
      <item>SUŠIONICA društvo s ograničenom odgovornošću za proizvodnju i sušenje povrća i voća "u stečaju"</item>
    </derivirana_varijabla>
  </DomainObject.Predmet.StrankaListNazivFormated>
  <DomainObject.Predmet.StrankaListNazivFormatedOIB>
    <izvorni_sadrzaj>
      <item>SUŠIONICA društvo s ograničenom odgovornošću za proizvodnju i sušenje povrća i voća "u stečaju", OIB 91980151189</item>
    </izvorni_sadrzaj>
    <derivirana_varijabla naziv="DomainObject.Predmet.StrankaListNazivFormatedOIB_1">
      <item>SUŠIONICA društvo s ograničenom odgovornošću za proizvodnju i sušenje povrća i voća "u stečaju", OIB 91980151189</item>
    </derivirana_varijabla>
  </DomainObject.Predmet.StrankaListNazivFormatedOIB>
  <DomainObject.Predmet.ProtuStrankaListFormated>
    <izvorni_sadrzaj>
      <item>SUŠIONICA društvo s ograničenom odgovornošću za proizvodnju i sušenje povrća i voća "u stečaju"</item>
    </izvorni_sadrzaj>
    <derivirana_varijabla naziv="DomainObject.Predmet.ProtuStrankaListFormated_1">
      <item>SUŠIONICA društvo s ograničenom odgovornošću za proizvodnju i sušenje povrća i voća "u stečaju"</item>
    </derivirana_varijabla>
  </DomainObject.Predmet.ProtuStrankaListFormated>
  <DomainObject.Predmet.ProtuStrankaListFormatedOIB>
    <izvorni_sadrzaj>
      <item>SUŠIONICA društvo s ograničenom odgovornošću za proizvodnju i sušenje povrća i voća "u stečaju", OIB 91980151189</item>
    </izvorni_sadrzaj>
    <derivirana_varijabla naziv="DomainObject.Predmet.ProtuStrankaListFormatedOIB_1">
      <item>SUŠIONICA društvo s ograničenom odgovornošću za proizvodnju i sušenje povrća i voća "u stečaju", OIB 91980151189</item>
    </derivirana_varijabla>
  </DomainObject.Predmet.ProtuStrankaListFormatedOIB>
  <DomainObject.Predmet.ProtuStrankaListFormatedWithAdress>
    <izvorni_sadrzaj>
      <item>SUŠIONICA društvo s ograničenom odgovornošću za proizvodnju i sušenje povrća i voća "u stečaju", Ivana Meštrovića/bb, Vrpolje</item>
    </izvorni_sadrzaj>
    <derivirana_varijabla naziv="DomainObject.Predmet.ProtuStrankaListFormatedWithAdress_1">
      <item>SUŠIONICA društvo s ograničenom odgovornošću za proizvodnju i sušenje povrća i voća "u stečaju", Ivana Meštrovića/bb, Vrpolje</item>
    </derivirana_varijabla>
  </DomainObject.Predmet.ProtuStrankaListFormatedWithAdress>
  <DomainObject.Predmet.ProtuStrankaListFormatedWithAdressOIB>
    <izvorni_sadrzaj>
      <item>SUŠIONICA društvo s ograničenom odgovornošću za proizvodnju i sušenje povrća i voća "u stečaju", OIB 91980151189, Ivana Meštrovića/bb, Vrpolje</item>
    </izvorni_sadrzaj>
    <derivirana_varijabla naziv="DomainObject.Predmet.ProtuStrankaListFormatedWithAdressOIB_1">
      <item>SUŠIONICA društvo s ograničenom odgovornošću za proizvodnju i sušenje povrća i voća "u stečaju", OIB 91980151189, Ivana Meštrovića/bb, Vrpolje</item>
    </derivirana_varijabla>
  </DomainObject.Predmet.ProtuStrankaListFormatedWithAdressOIB>
  <DomainObject.Predmet.ProtuStrankaListNazivFormated>
    <izvorni_sadrzaj>
      <item>SUŠIONICA društvo s ograničenom odgovornošću za proizvodnju i sušenje povrća i voća "u stečaju"</item>
    </izvorni_sadrzaj>
    <derivirana_varijabla naziv="DomainObject.Predmet.ProtuStrankaListNazivFormated_1">
      <item>SUŠIONICA društvo s ograničenom odgovornošću za proizvodnju i sušenje povrća i voća "u stečaju"</item>
    </derivirana_varijabla>
  </DomainObject.Predmet.ProtuStrankaListNazivFormated>
  <DomainObject.Predmet.ProtuStrankaListNazivFormatedOIB>
    <izvorni_sadrzaj>
      <item>SUŠIONICA društvo s ograničenom odgovornošću za proizvodnju i sušenje povrća i voća "u stečaju", OIB 91980151189</item>
    </izvorni_sadrzaj>
    <derivirana_varijabla naziv="DomainObject.Predmet.ProtuStrankaListNazivFormatedOIB_1">
      <item>SUŠIONICA društvo s ograničenom odgovornošću za proizvodnju i sušenje povrća i voća "u stečaju", OIB 91980151189</item>
    </derivirana_varijabla>
  </DomainObject.Predmet.ProtuStrankaListNazivFormatedOIB>
  <DomainObject.Predmet.OstaliListFormated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OstaliListFormated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OstaliListFormated>
  <DomainObject.Predmet.OstaliListFormatedOIB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izvorni_sadrzaj>
    <derivirana_varijabla naziv="DomainObject.Predmet.OstaliListFormatedOIB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derivirana_varijabla>
  </DomainObject.Predmet.OstaliListFormatedOIB>
  <DomainObject.Predmet.OstaliListFormatedWithAdress>
    <izvorni_sadrzaj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Busija 15, 31226 Dalj</item>
      <item>BRAVAR-MONT d.o.o. za bravarske, limarske i krovopokrivačke radove, Kralja Tomislava 60, 31410 Strizivojna</item>
      <item>Mario Gavranović</item>
      <item>Zvonimir Jurić</item>
      <item>Krešimir Pencinger</item>
    </izvorni_sadrzaj>
    <derivirana_varijabla naziv="DomainObject.Predmet.OstaliListFormatedWithAdress_1"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Busija 15, 31226 Dalj</item>
      <item>BRAVAR-MONT d.o.o. za bravarske, limarske i krovopokrivačke radove, Kralja Tomislava 60, 31410 Strizivojna</item>
      <item>Mario Gavranović</item>
      <item>Zvonimir Jurić</item>
      <item>Krešimir Pencinger</item>
    </derivirana_varijabla>
  </DomainObject.Predmet.OstaliListFormatedWithAdress>
  <DomainObject.Predmet.OstaliListFormatedWithAdressOIB>
    <izvorni_sadrzaj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Busija 15, 31226 Dalj</item>
      <item>BRAVAR-MONT d.o.o. za bravarske, limarske i krovopokrivačke radove, OIB 39793820086, Kralja Tomislava 60, 31410 Strizivojna</item>
      <item>Mario Gavranović</item>
      <item>Zvonimir Jurić</item>
      <item>Krešimir Pencinger</item>
    </izvorni_sadrzaj>
    <derivirana_varijabla naziv="DomainObject.Predmet.OstaliListFormatedWithAdressOIB_1"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Busija 15, 31226 Dalj</item>
      <item>BRAVAR-MONT d.o.o. za bravarske, limarske i krovopokrivačke radove, OIB 39793820086, Kralja Tomislava 60, 31410 Strizivojna</item>
      <item>Mario Gavranović</item>
      <item>Zvonimir Jurić</item>
      <item>Krešimir Pencinger</item>
    </derivirana_varijabla>
  </DomainObject.Predmet.OstaliListFormatedWithAdressOIB>
  <DomainObject.Predmet.OstaliListNazivFormated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OstaliListNazivFormated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OstaliListNazivFormated>
  <DomainObject.Predmet.OstaliListNazivFormatedOIB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izvorni_sadrzaj>
    <derivirana_varijabla naziv="DomainObject.Predmet.OstaliListNazivFormatedOIB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SUŠIONICA društvo s ograničenom odgovornošću za proizvodnju i sušenje povrća i voća "u stečaju"</izvorni_sadrzaj>
    <derivirana_varijabla naziv="DomainObject.Predmet.StrankaIDrugi_1">SUŠIONICA društvo s ograničenom odgovornošću za proizvodnju i sušenje povrća i voća "u stečaju"</derivirana_varijabla>
  </DomainObject.Predmet.StrankaIDrugi>
  <DomainObject.Predmet.ProtustrankaIDrugi>
    <izvorni_sadrzaj>SUŠIONICA društvo s ograničenom odgovornošću za proizvodnju i sušenje povrća i voća "u stečaju"</izvorni_sadrzaj>
    <derivirana_varijabla naziv="DomainObject.Predmet.ProtustrankaIDrugi_1">SUŠIONICA društvo s ograničenom odgovornošću za proizvodnju i sušenje povrća i voća "u stečaju"</derivirana_varijabla>
  </DomainObject.Predmet.ProtustrankaIDrugi>
  <DomainObject.Predmet.StrankaIDrugiAdressOIB>
    <izvorni_sadrzaj>SUŠIONICA društvo s ograničenom odgovornošću za proizvodnju i sušenje povrća i voća "u stečaju", OIB 91980151189, Ivana Meštrovića/bb, Vrpolje</izvorni_sadrzaj>
    <derivirana_varijabla naziv="DomainObject.Predmet.StrankaIDrugiAdressOIB_1">SUŠIONICA društvo s ograničenom odgovornošću za proizvodnju i sušenje povrća i voća "u stečaju", OIB 91980151189, Ivana Meštrovića/bb, Vrpolje</derivirana_varijabla>
  </DomainObject.Predmet.StrankaIDrugiAdressOIB>
  <DomainObject.Predmet.ProtustrankaIDrugiAdressOIB>
    <izvorni_sadrzaj>SUŠIONICA društvo s ograničenom odgovornošću za proizvodnju i sušenje povrća i voća "u stečaju", OIB 91980151189, Ivana Meštrovića/bb, Vrpolje</izvorni_sadrzaj>
    <derivirana_varijabla naziv="DomainObject.Predmet.ProtustrankaIDrugiAdressOIB_1">SUŠIONICA društvo s ograničenom odgovornošću za proizvodnju i sušenje povrća i voća "u stečaju", OIB 91980151189, Ivana Meštrovića/bb,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SUŠIONICA društvo s ograničenom odgovornošću za proizvodnju i sušenje povrća i voća "u stečaju"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SUŠIONICA društvo s ograničenom odgovornošću za proizvodnju i sušenje povrća i voća "u stečaju"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SudioniciListNaziv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SUŠIONICA društvo s ograničenom odgovornošću za proizvodnju i sušenje povrća i voća "u stečaju"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SUŠIONICA društvo s ograničenom odgovornošću za proizvodnju i sušenje povrća i voća "u stečaju"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SudioniciListNaziv>
  <DomainObject.Predmet.SudioniciListAdressOIB>
    <izvorni_sadrzaj>
      <item>INES GAUS, odvjetnicca, 35000 Slavonski Brod</item>
      <item>RUŽICA ZMAIĆ, punomoćnica, 35000 Slavonski Brod</item>
      <item>JASNA ŠPIRANOVIĆ, odvjetnica, Trg pobjede,35000 Slavonski Brod</item>
      <item>SLAVKO KOTROMANIĆ, PREDSTAVNIK SINDIKATA, 35000 Slavonski Brod</item>
      <item>IVAN OPAČAK, odvjetnik, A. Cesarca,35000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271,10000 Zagreb</item>
      <item>ŽUPANIJSKO DRŽAVNO ODVJETNIŠTVO - GRAĐANSKO UPRAVNI ODJEL, Trg pobjede,35000 SLAOVNSKI BROD</item>
      <item>ZVONKO RAC, punomoćnik, 35000 SLAVONSK IBROD</item>
      <item>SUŠIONICA društvo s ograničenom odgovornošću za proizvodnju i sušenje povrća i voća "u stečaju", OIB 91980151189, Ivana Meštrovića/bb,Vrpolje</item>
      <item>LJILJANA NIKŠIĆ, bivša zakonska zastupnica stečajnog dužnika, Ivana Meštrovića bb,35210 VRPOLJE</item>
      <item>MIRA BULJAN, odvjetnica, VUkovarska 3,35000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31,35210 VRPOLJE</item>
      <item>ŠIMO OREŠKOVIĆ, tehničar, 35210 VRPOLJE</item>
      <item>DRAŽEN MARKOVIĆ dipl.ing., Gundulićeva 24,35000 Slavonski Brod</item>
      <item>ĐURO ŠARIĆ dipl.ing., Slavonija I 1/2,35000 SLAOVNSKI BROD</item>
      <item>SUŠIONICA društvo s ograničenom odgovornošću za proizvodnju i sušenje povrća i voća "u stečaju", OIB 91980151189, Ivana Meštrovića/bb,Vrpolje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Busija 15,31226 Dalj</item>
      <item>BRAVAR-MONT d.o.o. za bravarske, limarske i krovopokrivačke radove, OIB 39793820086, Kralja Tomislava 60,31410 Strizivojna</item>
      <item>Mario Gavranović</item>
      <item>Zvonimir Jurić</item>
      <item>Krešimir Pencinger</item>
    </izvorni_sadrzaj>
    <derivirana_varijabla naziv="DomainObject.Predmet.SudioniciListAdressOIB_1">
      <item>INES GAUS, odvjetnicca, 35000 Slavonski Brod</item>
      <item>RUŽICA ZMAIĆ, punomoćnica, 35000 Slavonski Brod</item>
      <item>JASNA ŠPIRANOVIĆ, odvjetnica, Trg pobjede,35000 Slavonski Brod</item>
      <item>SLAVKO KOTROMANIĆ, PREDSTAVNIK SINDIKATA, 35000 Slavonski Brod</item>
      <item>IVAN OPAČAK, odvjetnik, A. Cesarca,35000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271,10000 Zagreb</item>
      <item>ŽUPANIJSKO DRŽAVNO ODVJETNIŠTVO - GRAĐANSKO UPRAVNI ODJEL, Trg pobjede,35000 SLAOVNSKI BROD</item>
      <item>ZVONKO RAC, punomoćnik, 35000 SLAVONSK IBROD</item>
      <item>SUŠIONICA društvo s ograničenom odgovornošću za proizvodnju i sušenje povrća i voća "u stečaju", OIB 91980151189, Ivana Meštrovića/bb,Vrpolje</item>
      <item>LJILJANA NIKŠIĆ, bivša zakonska zastupnica stečajnog dužnika, Ivana Meštrovića bb,35210 VRPOLJE</item>
      <item>MIRA BULJAN, odvjetnica, VUkovarska 3,35000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31,35210 VRPOLJE</item>
      <item>ŠIMO OREŠKOVIĆ, tehničar, 35210 VRPOLJE</item>
      <item>DRAŽEN MARKOVIĆ dipl.ing., Gundulićeva 24,35000 Slavonski Brod</item>
      <item>ĐURO ŠARIĆ dipl.ing., Slavonija I 1/2,35000 SLAOVNSKI BROD</item>
      <item>SUŠIONICA društvo s ograničenom odgovornošću za proizvodnju i sušenje povrća i voća "u stečaju", OIB 91980151189, Ivana Meštrovića/bb,Vrpolje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Busija 15,31226 Dalj</item>
      <item>BRAVAR-MONT d.o.o. za bravarske, limarske i krovopokrivačke radove, OIB 39793820086, Kralja Tomislava 60,31410 Strizivojna</item>
      <item>Mario Gavranović</item>
      <item>Zvonimir Jurić</item>
      <item>Krešimir Pencinger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32886956915</item>
      <item>, OIB 39793820086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32886956915</item>
      <item>, OIB 39793820086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1091</properties:Words>
  <properties:Characters>6136</properties:Characters>
  <properties:Lines>136</properties:Lines>
  <properties:Paragraphs>40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2017-02-22T08:12:00Z</dcterms:created>
  <dc:creator>zbiondic</dc:creator>
  <cp:lastModifiedBy>wsadmin</cp:lastModifiedBy>
  <cp:lastPrinted>2017-02-22T08:19:00Z</cp:lastPrinted>
  <dcterms:modified xmlns:xsi="http://www.w3.org/2001/XMLSchema-instance" xsi:type="dcterms:W3CDTF">2017-02-22T08:31:00Z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