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4d61" w14:paraId="e234d61" w:rsidRDefault="00281BC7" w:rsidP="00EF7C9A" w:rsidR="00281BC7" w:rsidRPr="00C2758E">
      <w:pPr>
        <w15:collapsed w:val="false"/>
      </w:pPr>
      <w:bookmarkStart w:name="_GoBack" w:id="0"/>
      <w:bookmarkEnd w:id="0"/>
    </w:p>
    <w:p w:rsidRDefault="00281BC7" w:rsidP="00281BC7" w:rsidR="00281BC7" w:rsidRPr="00C2758E"/>
    <w:p w:rsidRDefault="00281BC7" w:rsidP="00281BC7" w:rsidR="00281BC7" w:rsidRPr="00C2758E"/>
    <w:p w:rsidRDefault="00281BC7" w:rsidP="00281BC7" w:rsidR="00281BC7" w:rsidRPr="00C2758E">
      <w:pPr>
        <w:rPr>
          <w:bCs/>
        </w:rPr>
      </w:pPr>
      <w:r w:rsidRPr="00C2758E">
        <w:rPr>
          <w:bCs/>
        </w:rPr>
        <w:t>REPUBLIKA HRVATSKA</w:t>
      </w:r>
    </w:p>
    <w:p w:rsidRDefault="00281BC7" w:rsidP="00281BC7" w:rsidR="00E022E9" w:rsidRPr="00C2758E">
      <w:pPr>
        <w:rPr>
          <w:bCs/>
        </w:rPr>
      </w:pPr>
      <w:r w:rsidRPr="00C2758E">
        <w:rPr>
          <w:bCs/>
        </w:rPr>
        <w:t>TRGOVAČKI SUD U ZADRU</w:t>
      </w:r>
    </w:p>
    <w:p w:rsidRDefault="00E022E9" w:rsidP="004E7E9B" w:rsidR="00EF7C9A" w:rsidRPr="00C2758E">
      <w:r w:rsidRPr="00C2758E">
        <w:t>Dr. Franje Tuđmana 35</w:t>
      </w:r>
      <w:r w:rsidR="00281BC7" w:rsidRPr="00C2758E">
        <w:tab/>
      </w:r>
    </w:p>
    <w:p w:rsidRDefault="00C63971" w:rsidP="00281BC7" w:rsidR="00C63971" w:rsidRPr="00C2758E">
      <w:pPr>
        <w:rPr>
          <w:bCs/>
        </w:rPr>
      </w:pPr>
    </w:p>
    <w:p w:rsidRDefault="00EF7C9A" w:rsidP="00EF7C9A" w:rsidR="00EF7C9A" w:rsidRPr="00C2758E">
      <w:pPr>
        <w:jc w:val="center"/>
        <w:rPr>
          <w:bCs/>
        </w:rPr>
      </w:pPr>
      <w:r w:rsidRPr="00C2758E">
        <w:rPr>
          <w:bCs/>
        </w:rPr>
        <w:t>R E P U B L I K A   H R V A T S K A</w:t>
      </w:r>
    </w:p>
    <w:p w:rsidRDefault="00281BC7" w:rsidP="00281BC7" w:rsidR="00281BC7" w:rsidRPr="00C2758E">
      <w:pPr>
        <w:rPr>
          <w:bCs/>
        </w:rPr>
      </w:pPr>
      <w:r w:rsidRPr="00C2758E">
        <w:rPr>
          <w:bCs/>
        </w:rPr>
        <w:tab/>
      </w:r>
      <w:r w:rsidRPr="00C2758E">
        <w:rPr>
          <w:bCs/>
        </w:rPr>
        <w:tab/>
      </w:r>
      <w:r w:rsidRPr="00C2758E">
        <w:rPr>
          <w:bCs/>
        </w:rPr>
        <w:tab/>
      </w:r>
      <w:r w:rsidRPr="00C2758E">
        <w:rPr>
          <w:bCs/>
        </w:rPr>
        <w:tab/>
      </w:r>
      <w:r w:rsidRPr="00C2758E">
        <w:rPr>
          <w:bCs/>
        </w:rPr>
        <w:tab/>
      </w:r>
    </w:p>
    <w:p w:rsidRDefault="00281BC7" w:rsidP="00281BC7" w:rsidR="00281BC7" w:rsidRPr="00C2758E">
      <w:pPr>
        <w:jc w:val="center"/>
        <w:rPr>
          <w:bCs/>
        </w:rPr>
      </w:pPr>
      <w:r w:rsidRPr="00C2758E">
        <w:rPr>
          <w:bCs/>
        </w:rPr>
        <w:t>R J E Š E N J E</w:t>
      </w:r>
    </w:p>
    <w:p w:rsidRDefault="003A3246" w:rsidP="001C341B" w:rsidR="003A3246" w:rsidRPr="00C2758E"/>
    <w:p w:rsidRDefault="001C341B" w:rsidP="00AE1DB5" w:rsidR="003A3246" w:rsidRPr="00C2758E">
      <w:pPr>
        <w:ind w:firstLine="708"/>
        <w:jc w:val="both"/>
      </w:pPr>
      <w:r w:rsidRPr="00C2758E">
        <w:t xml:space="preserve">Trgovački sud u Zadru, </w:t>
      </w:r>
      <w:r w:rsidR="003F076D" w:rsidRPr="00C2758E">
        <w:t xml:space="preserve">po sutkinji Ani Markač, povodom prijedloga za otvaranje stečajnog postupka nad </w:t>
      </w:r>
      <w:r w:rsidR="002C16F5" w:rsidRPr="00C2758E">
        <w:t>dužnikom</w:t>
      </w:r>
      <w:r w:rsidRPr="00C2758E">
        <w:rPr>
          <w:sz w:val="22"/>
          <w:szCs w:val="22"/>
        </w:rPr>
        <w:t xml:space="preserve"> </w:t>
      </w:r>
      <w:r w:rsidR="00C2758E">
        <w:t>WE TRAVEL d.o.o., Zadar, Put Matije Gupca 2A</w:t>
      </w:r>
      <w:r w:rsidR="00AE1DB5" w:rsidRPr="00C2758E">
        <w:rPr>
          <w:lang w:val="en-AU"/>
        </w:rPr>
        <w:t>,</w:t>
      </w:r>
      <w:r w:rsidR="00C2758E">
        <w:rPr>
          <w:lang w:val="en-AU"/>
        </w:rPr>
        <w:t xml:space="preserve"> OIB:41572654491,</w:t>
      </w:r>
      <w:r w:rsidR="00AE1DB5" w:rsidRPr="00C2758E">
        <w:rPr>
          <w:lang w:val="en-AU"/>
        </w:rPr>
        <w:t xml:space="preserve"> </w:t>
      </w:r>
      <w:r w:rsidR="003F076D" w:rsidRPr="00C2758E">
        <w:t>dana</w:t>
      </w:r>
      <w:r w:rsidR="002822D4">
        <w:t xml:space="preserve"> 11. lipnja </w:t>
      </w:r>
      <w:r w:rsidR="00C2758E">
        <w:t>2018</w:t>
      </w:r>
      <w:r w:rsidR="00AE1DB5" w:rsidRPr="00C2758E">
        <w:t>.</w:t>
      </w:r>
      <w:r w:rsidR="001F421F" w:rsidRPr="00C2758E">
        <w:t>,</w:t>
      </w:r>
    </w:p>
    <w:p w:rsidRDefault="00CC7BF0" w:rsidP="00AE1DB5" w:rsidR="00CC7BF0" w:rsidRPr="00C2758E">
      <w:pPr>
        <w:ind w:firstLine="708"/>
        <w:jc w:val="both"/>
      </w:pPr>
    </w:p>
    <w:p w:rsidRDefault="00281BC7" w:rsidP="00281BC7" w:rsidR="00281BC7" w:rsidRPr="00C2758E">
      <w:pPr>
        <w:jc w:val="center"/>
      </w:pPr>
      <w:r w:rsidRPr="00C2758E">
        <w:t>r i j e š i o   j e</w:t>
      </w:r>
    </w:p>
    <w:p w:rsidRDefault="004B768C" w:rsidP="00EF7C9A" w:rsidR="004B768C" w:rsidRPr="00C2758E">
      <w:pPr>
        <w:jc w:val="both"/>
      </w:pPr>
    </w:p>
    <w:p w:rsidRDefault="00777515" w:rsidP="003F076D" w:rsidR="00777515" w:rsidRPr="00C2758E">
      <w:pPr>
        <w:pStyle w:val="Odlomakpopisa"/>
        <w:ind w:left="0"/>
        <w:jc w:val="both"/>
      </w:pPr>
      <w:r w:rsidRPr="00C2758E">
        <w:t>I.</w:t>
      </w:r>
      <w:r w:rsidRPr="00C2758E">
        <w:tab/>
      </w:r>
      <w:r w:rsidR="00B105A9" w:rsidRPr="00C2758E">
        <w:t xml:space="preserve">Pozivaju se </w:t>
      </w:r>
      <w:r w:rsidR="003C0BEC" w:rsidRPr="00C2758E">
        <w:t xml:space="preserve">osobe koje imaju pravni interes za provedbom stečajnog postupka nad </w:t>
      </w:r>
      <w:r w:rsidR="00B105A9" w:rsidRPr="00C2758E">
        <w:t>dužnik</w:t>
      </w:r>
      <w:r w:rsidR="003C0BEC" w:rsidRPr="00C2758E">
        <w:t>om</w:t>
      </w:r>
      <w:r w:rsidR="001C341B" w:rsidRPr="00C2758E">
        <w:t xml:space="preserve"> </w:t>
      </w:r>
      <w:r w:rsidR="00AE1DB5" w:rsidRPr="00C2758E">
        <w:t xml:space="preserve"> </w:t>
      </w:r>
      <w:r w:rsidR="00C2758E">
        <w:t>WE TRAVEL d.o.o., Zadar, Put Matije Gupca 2A</w:t>
      </w:r>
      <w:r w:rsidR="00C2758E" w:rsidRPr="00C2758E">
        <w:rPr>
          <w:lang w:val="en-AU"/>
        </w:rPr>
        <w:t>,</w:t>
      </w:r>
      <w:r w:rsidR="00C2758E">
        <w:rPr>
          <w:lang w:val="en-AU"/>
        </w:rPr>
        <w:t xml:space="preserve"> OIB:41572654491</w:t>
      </w:r>
      <w:r w:rsidR="0084555A" w:rsidRPr="00C2758E">
        <w:t>,</w:t>
      </w:r>
      <w:r w:rsidR="00930179" w:rsidRPr="00C2758E">
        <w:t xml:space="preserve"> </w:t>
      </w:r>
      <w:r w:rsidRPr="00C2758E">
        <w:t>da u roku od 15 dana od isteka osmog dan</w:t>
      </w:r>
      <w:r w:rsidR="002C16F5" w:rsidRPr="00C2758E">
        <w:t>a od objave ovog rješenja na e-O</w:t>
      </w:r>
      <w:r w:rsidR="001C341B" w:rsidRPr="00C2758E">
        <w:t>glasn</w:t>
      </w:r>
      <w:r w:rsidR="002822D4">
        <w:t>a</w:t>
      </w:r>
      <w:r w:rsidR="001C341B" w:rsidRPr="00C2758E">
        <w:t xml:space="preserve"> ploč</w:t>
      </w:r>
      <w:r w:rsidR="002822D4">
        <w:t>a</w:t>
      </w:r>
      <w:r w:rsidR="001C341B" w:rsidRPr="00C2758E">
        <w:t xml:space="preserve"> sudova</w:t>
      </w:r>
      <w:r w:rsidRPr="00C2758E">
        <w:t xml:space="preserve"> solidarno predujme iznos od</w:t>
      </w:r>
      <w:r w:rsidR="003A2FA0" w:rsidRPr="00C2758E">
        <w:t xml:space="preserve"> </w:t>
      </w:r>
      <w:r w:rsidR="00C2758E">
        <w:t>30</w:t>
      </w:r>
      <w:r w:rsidR="00AE1DB5" w:rsidRPr="00C2758E">
        <w:t>.</w:t>
      </w:r>
      <w:r w:rsidR="001C341B" w:rsidRPr="00C2758E">
        <w:t>000</w:t>
      </w:r>
      <w:r w:rsidR="00AE1DB5" w:rsidRPr="00C2758E">
        <w:t>,00</w:t>
      </w:r>
      <w:r w:rsidR="002C16F5" w:rsidRPr="00C2758E">
        <w:t xml:space="preserve"> </w:t>
      </w:r>
      <w:r w:rsidR="00493FB1" w:rsidRPr="00C2758E">
        <w:t xml:space="preserve">kn </w:t>
      </w:r>
      <w:r w:rsidRPr="00C2758E">
        <w:t xml:space="preserve">potreban za pokriće troškova vođenja stečajnog postupka nad ovim dužnikom. </w:t>
      </w:r>
    </w:p>
    <w:p w:rsidRDefault="009149BF" w:rsidP="00777515" w:rsidR="009149BF" w:rsidRPr="00C2758E">
      <w:pPr>
        <w:jc w:val="both"/>
      </w:pPr>
    </w:p>
    <w:p w:rsidRDefault="009149BF" w:rsidP="00EE2F8E" w:rsidR="009149BF" w:rsidRPr="00C2758E">
      <w:pPr>
        <w:jc w:val="both"/>
      </w:pPr>
      <w:r w:rsidRPr="00C2758E">
        <w:t>II.</w:t>
      </w:r>
      <w:r w:rsidRPr="00C2758E">
        <w:tab/>
        <w:t>Uplata se ima izvršiti na depozitni račun ovog suda na broj: IBAN: HR43 2390 0011 3000 0085 7 s pozivom na broj odobrenja 05 221-</w:t>
      </w:r>
      <w:r w:rsidR="002822D4">
        <w:t>408</w:t>
      </w:r>
      <w:r w:rsidR="00EE2F8E" w:rsidRPr="00C2758E">
        <w:t>-</w:t>
      </w:r>
      <w:r w:rsidR="001C341B" w:rsidRPr="00C2758E">
        <w:t>2017</w:t>
      </w:r>
      <w:r w:rsidR="00EE2F8E" w:rsidRPr="00C2758E">
        <w:t>.</w:t>
      </w:r>
    </w:p>
    <w:p w:rsidRDefault="009149BF" w:rsidP="009149BF" w:rsidR="009149BF" w:rsidRPr="00C2758E">
      <w:pPr>
        <w:jc w:val="both"/>
      </w:pPr>
    </w:p>
    <w:p w:rsidRDefault="009149BF" w:rsidP="00777515" w:rsidR="009149BF" w:rsidRPr="00C2758E">
      <w:pPr>
        <w:jc w:val="both"/>
      </w:pPr>
      <w:r w:rsidRPr="00C2758E">
        <w:t>III.</w:t>
      </w:r>
      <w:r w:rsidRPr="00C2758E">
        <w:tab/>
        <w:t xml:space="preserve">Ukoliko </w:t>
      </w:r>
      <w:r w:rsidR="003C0BEC" w:rsidRPr="00C2758E">
        <w:t xml:space="preserve">zainteresirane osobe </w:t>
      </w:r>
      <w:r w:rsidRPr="00C2758E">
        <w:t>ne postup</w:t>
      </w:r>
      <w:r w:rsidR="003C0BEC" w:rsidRPr="00C2758E">
        <w:t>e</w:t>
      </w:r>
      <w:r w:rsidRPr="00C2758E">
        <w:t xml:space="preserve"> po nalogu suda iz točke </w:t>
      </w:r>
      <w:r w:rsidR="00777515" w:rsidRPr="00C2758E">
        <w:t>II</w:t>
      </w:r>
      <w:r w:rsidRPr="00C2758E">
        <w:t xml:space="preserve">. donijet će se rješenje o otvaranju i zaključenju stečajnog postupka. </w:t>
      </w:r>
    </w:p>
    <w:p w:rsidRDefault="00C8137D" w:rsidP="009149BF" w:rsidR="00C8137D" w:rsidRPr="00C2758E">
      <w:pPr>
        <w:jc w:val="both"/>
      </w:pPr>
    </w:p>
    <w:p w:rsidRDefault="00B105A9" w:rsidP="00B105A9" w:rsidR="00B105A9" w:rsidRPr="00C2758E">
      <w:pPr>
        <w:jc w:val="center"/>
      </w:pPr>
      <w:r w:rsidRPr="00C2758E">
        <w:t>Obrazloženje</w:t>
      </w:r>
    </w:p>
    <w:p w:rsidRDefault="00B105A9" w:rsidP="00B105A9" w:rsidR="00B105A9" w:rsidRPr="00C2758E"/>
    <w:p w:rsidRDefault="003A2FA0" w:rsidP="00A64D82" w:rsidR="00D805E0">
      <w:pPr>
        <w:jc w:val="both"/>
      </w:pPr>
      <w:r w:rsidRPr="00C2758E">
        <w:tab/>
        <w:t>Privremen</w:t>
      </w:r>
      <w:r w:rsidR="00A64D82" w:rsidRPr="00C2758E">
        <w:t xml:space="preserve">i stečajni upravitelj </w:t>
      </w:r>
      <w:r w:rsidR="001C341B" w:rsidRPr="00C2758E">
        <w:t>Ivica Matas</w:t>
      </w:r>
      <w:r w:rsidR="00A64D82" w:rsidRPr="00C2758E">
        <w:t xml:space="preserve"> </w:t>
      </w:r>
      <w:r w:rsidR="00937F3C" w:rsidRPr="00C2758E">
        <w:t>u izvješ</w:t>
      </w:r>
      <w:r w:rsidR="005A4D8F" w:rsidRPr="00C2758E">
        <w:t>ću koje</w:t>
      </w:r>
      <w:r w:rsidR="00735214" w:rsidRPr="00C2758E">
        <w:t xml:space="preserve"> je dostavi</w:t>
      </w:r>
      <w:r w:rsidR="00A66C8F" w:rsidRPr="00C2758E">
        <w:t xml:space="preserve">o </w:t>
      </w:r>
      <w:r w:rsidR="00C2758E">
        <w:t>s</w:t>
      </w:r>
      <w:r w:rsidRPr="00C2758E">
        <w:t xml:space="preserve">udu </w:t>
      </w:r>
      <w:r w:rsidR="00C2758E">
        <w:t>utvrdio je</w:t>
      </w:r>
      <w:r w:rsidR="00D805E0">
        <w:t xml:space="preserve"> prema dostavljenim podacima Ministarstva financija, Porezne uprave, Područnog ureda Šibenik da </w:t>
      </w:r>
      <w:r w:rsidR="007E329E">
        <w:t xml:space="preserve">za dužnika </w:t>
      </w:r>
      <w:r w:rsidR="00D805E0">
        <w:t>ne postoje podaci o vozilu u službenoj evidenciji Ministarstva unutarnjih poslova</w:t>
      </w:r>
      <w:r w:rsidR="00C2758E">
        <w:t>.</w:t>
      </w:r>
      <w:r w:rsidR="00D805E0">
        <w:t xml:space="preserve"> Isto tako, prema dostavljenim podacima Ministarstva financija, Porezne uprave, Područnog ureda Šibenik da nema podataka o posjedu nekretnina. Nadalje, Ministarstvo pomorstva, prometa i  infrastrukture </w:t>
      </w:r>
      <w:r w:rsidR="007E329E">
        <w:t>istome da je d</w:t>
      </w:r>
      <w:r w:rsidR="00D805E0">
        <w:t xml:space="preserve">ostavilo podatak da nema evidentirane podatke o plovilu u svojoj evidenciji, no kako je u tijeku verifikacija podataka o vlasništvu plovila postoji mogućnost da za navedeni OIB podaci nisu verificirani i da je prethodno navedena informacija netočna. Prema dostavljenim podacima Središnjeg klirinškog depozitarnog društva d.o.o., razvidno je da dužnik nema vrijednosnih papira, kao ni dividendi. Iz dostavljenih podataka za dužnika razvidno je da dužnik nema udjela, odnosno da podaci o imovini ne postoje u službenoj evidenciji Trgovačkog suda. Dužnik nema ni založno pravo što je također razvidno iz dostavljenih podataka Ministarstva financija, Porezne uprave, Područnog ureda Šibenik. </w:t>
      </w:r>
      <w:r w:rsidR="00C2758E">
        <w:t>Iz ISPU podataka – Ministarstva financije, Porezne uprave – Porez na dobit za tekuću i zadnje 3 godine je navedeno da je dužnik u poreznom razdoblju od 15. srpnja 2015. do 31. pr</w:t>
      </w:r>
      <w:r w:rsidR="00FE7385">
        <w:t xml:space="preserve">osinca 2015. </w:t>
      </w:r>
      <w:r w:rsidR="00C2758E">
        <w:t>imao jednog zaposlenog, da ukupni prihodi u iznosu od 171.169,40 kn, ukupni rashod u iznosu od 136.840,39 kn, dobit je iznosila 34.329,01 kn, gubitak je bio 0,00 kn. Prema financijskom izvještaju za 2015. godinu temeljni kapital dužnika je 20.000,00 kn, potraživanja</w:t>
      </w:r>
      <w:r w:rsidR="00D805E0">
        <w:t xml:space="preserve"> od</w:t>
      </w:r>
      <w:r w:rsidR="00C2758E">
        <w:t xml:space="preserve"> kupaca su iznosila 8.459,00 kn, dobit je iznosila 27.436,00 kn, ukupne obveze su iznosile 15.</w:t>
      </w:r>
      <w:r w:rsidR="00D805E0">
        <w:t>447</w:t>
      </w:r>
      <w:r w:rsidR="00C2758E">
        <w:t>,00 kn</w:t>
      </w:r>
      <w:r w:rsidR="00D805E0">
        <w:t xml:space="preserve">. Prihod za 2015. godinu je iznosio </w:t>
      </w:r>
      <w:r w:rsidR="00D805E0">
        <w:lastRenderedPageBreak/>
        <w:t>171.160,00 kn, a rashod je iznosio 135.146,00 kn</w:t>
      </w:r>
      <w:r w:rsidR="00C2758E">
        <w:t xml:space="preserve"> iz čega proizlazi da je dobit iznosila 27.436,00 kn, budući da je obračunati porez na dobit iznosio </w:t>
      </w:r>
      <w:r w:rsidR="00D805E0">
        <w:t xml:space="preserve">6.893,00 kn. </w:t>
      </w:r>
    </w:p>
    <w:p w:rsidRDefault="00D805E0" w:rsidP="00D805E0" w:rsidR="00C2758E">
      <w:pPr>
        <w:ind w:firstLine="708"/>
        <w:jc w:val="both"/>
      </w:pPr>
      <w:r>
        <w:t xml:space="preserve">Dužnik ima poslovni račun otvoren kod Erste &amp; </w:t>
      </w:r>
      <w:proofErr w:type="spellStart"/>
      <w:r>
        <w:t>Steiermarkische</w:t>
      </w:r>
      <w:proofErr w:type="spellEnd"/>
      <w:r>
        <w:t xml:space="preserve"> </w:t>
      </w:r>
      <w:proofErr w:type="spellStart"/>
      <w:r>
        <w:t>bank</w:t>
      </w:r>
      <w:proofErr w:type="spellEnd"/>
      <w:r>
        <w:t xml:space="preserve"> d.d., broj: HR5324020061100748090, te prema Očevidniku</w:t>
      </w:r>
      <w:r w:rsidR="00FE7385">
        <w:t xml:space="preserve"> redoslijeda osnova za plaćanje </w:t>
      </w:r>
      <w:r>
        <w:t>ima evidentirane neizvršene osnove za plaćanje u neprekinutom razdoblju duljem od 120 dana, a na dan 18. svibnja 2017. godine ukupan iznos duga je 8.586,20 kn. Dužnik je imao jednog zaposlenog, te je isti odjavljen 11. kolovoza 2016</w:t>
      </w:r>
      <w:r w:rsidR="007E56F6">
        <w:t>. pa sada više nema zaposlenih. Privremeni stečajni upravitelj nije mogao doći do poslovnih knjiga dužnika i podataka za poslovnu godinu 2016. budući da se zakonski zastupnik dužnika nije odazvao pozivu istog.</w:t>
      </w:r>
    </w:p>
    <w:p w:rsidRDefault="007E56F6" w:rsidP="00D805E0" w:rsidR="007E56F6">
      <w:pPr>
        <w:ind w:firstLine="708"/>
        <w:jc w:val="both"/>
      </w:pPr>
      <w:r>
        <w:t xml:space="preserve">Temeljem navedenog, a u skladu s čl. 5. Stečajnog zakona </w:t>
      </w:r>
      <w:r w:rsidR="00FE7385">
        <w:t xml:space="preserve">od strane privremenog stečajnog upravitelja </w:t>
      </w:r>
      <w:r>
        <w:t>utvrđeno je postojanje stečajnog razloga</w:t>
      </w:r>
      <w:r w:rsidR="00BF11EF">
        <w:t>, a to su nesposobnost za plaćanje i prezaduženost</w:t>
      </w:r>
      <w:r>
        <w:t xml:space="preserve">, </w:t>
      </w:r>
      <w:r w:rsidR="00BF11EF">
        <w:t xml:space="preserve">slijedom čega da se </w:t>
      </w:r>
      <w:r>
        <w:t xml:space="preserve">nad dužnikom može otvoriti stečajni postupak. Ne postoje izgledi za nastavak poslovanja. </w:t>
      </w:r>
    </w:p>
    <w:p w:rsidRDefault="007E56F6" w:rsidP="007E56F6" w:rsidR="007E56F6" w:rsidRPr="00C2758E">
      <w:pPr>
        <w:ind w:firstLine="708"/>
        <w:jc w:val="both"/>
      </w:pPr>
      <w:r w:rsidRPr="00C2758E">
        <w:t>Slijedom navedenog isti je predložio da se pozovu vjerovnici da solidarno predujme iznos za pokriće troškova stečajnog postupka prema predračunu istog i to iznos od ukupno 30.000,00 kn, od čega se iznos od 2.000,00 kn odnosi na ime sudskih troškova paušalno, iznos od 10.000,00 kn na ime nagrade i izdataka privremenog stečajnog upravitelja, te iznos od 18.000,00 kn na ime sređivanja arhivske građe, izrade pečata, poštanske usluge, usluge knjigovodstva i dr. Navedeno iz razloga jer da dužnik nema imovine koja bi ušla u stečajnu masu odnosno utvrđena imovina koja bi ušla u stečajnu masu nije dovoljna ni za namirenje stečajnog postupka zbog čega je privremeni stečajni upravitelj predložio da se sukladno čl. 132. Stečajnog zakona provede skraćeni stečajni postupak.</w:t>
      </w:r>
    </w:p>
    <w:p w:rsidRDefault="007E56F6" w:rsidP="007E56F6" w:rsidR="007E56F6" w:rsidRPr="00C2758E">
      <w:pPr>
        <w:ind w:firstLine="708"/>
        <w:jc w:val="both"/>
      </w:pPr>
      <w:r w:rsidRPr="00C2758E">
        <w:t>Člankom 132. st. 1. Stečajnog zakona (Narodne novine broj 71/</w:t>
      </w:r>
      <w:r w:rsidR="00FE7385">
        <w:t>20</w:t>
      </w:r>
      <w:r w:rsidRPr="00C2758E">
        <w:t>15</w:t>
      </w:r>
      <w:r w:rsidR="00FE7385">
        <w:t xml:space="preserve"> i 104/2017</w:t>
      </w:r>
      <w:r w:rsidRPr="00C2758E">
        <w:t>)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7E56F6" w:rsidP="007E56F6" w:rsidR="007E56F6" w:rsidRPr="00C2758E">
      <w:pPr>
        <w:ind w:firstLine="708"/>
        <w:jc w:val="both"/>
      </w:pPr>
      <w:r w:rsidRPr="00C2758E">
        <w:t>U konkretnom slučaju iz izvješća privremenog stečajnog upravitelja proizlazi da su na strani dužnika ostvareni uvjeti za otvaranje stečajnog postupka jer da je isti nesposoban za plaćanje, te prezadužen, dok s druge stran</w:t>
      </w:r>
      <w:r w:rsidR="00FE7385">
        <w:t xml:space="preserve">e isti </w:t>
      </w:r>
      <w:r w:rsidRPr="00C2758E">
        <w:t xml:space="preserve">nema unovčive materijalne imovine. Slijedom </w:t>
      </w:r>
      <w:r w:rsidR="00CE59C1">
        <w:t>navedenog isti je predložio da s</w:t>
      </w:r>
      <w:r w:rsidRPr="00C2758E">
        <w:t>ud sukladno odredbi čl. 132. st. 1. Stečajnog zakona pozove vjerovnike da solidarno predujme iznos za pokriće troškova stečajnog postupka prema predračunu istog i to u iznosu od ukupno 30.000,00 kn.</w:t>
      </w:r>
    </w:p>
    <w:p w:rsidRDefault="007E56F6" w:rsidP="007E56F6" w:rsidR="007E56F6" w:rsidRPr="00C2758E">
      <w:pPr>
        <w:ind w:firstLine="708"/>
        <w:jc w:val="both"/>
      </w:pPr>
      <w:r w:rsidRPr="00C2758E">
        <w:t xml:space="preserve">Nadalje, člankom 132. st. 2. Stečajnog zakona propisano je, da ako osobe iz stavka 1. istog članka citiranog Zakona ne predujme zatraženi iznos, sud će donijeti rješenje o otvaranju i zaključenju stečajnog postupka. </w:t>
      </w:r>
    </w:p>
    <w:p w:rsidRDefault="007E56F6" w:rsidP="00FE7385" w:rsidR="007E56F6" w:rsidRPr="00C2758E">
      <w:pPr>
        <w:ind w:firstLine="708"/>
        <w:jc w:val="both"/>
      </w:pPr>
      <w:r w:rsidRPr="00C2758E">
        <w:t>Stoga je u smislu čl. 132. st. 1. i st. 2. Stečajnog zakona odlučeno kao u izreci ovog rješenja.</w:t>
      </w:r>
    </w:p>
    <w:p w:rsidRDefault="007E56F6" w:rsidP="00BF11EF" w:rsidR="007E56F6" w:rsidRPr="00C2758E">
      <w:pPr>
        <w:jc w:val="center"/>
      </w:pPr>
      <w:r w:rsidRPr="00C2758E">
        <w:t xml:space="preserve">U Zadru </w:t>
      </w:r>
      <w:r w:rsidR="002822D4">
        <w:t xml:space="preserve">11. lipnja </w:t>
      </w:r>
      <w:r w:rsidRPr="00C2758E">
        <w:t>201</w:t>
      </w:r>
      <w:r>
        <w:t>8</w:t>
      </w:r>
      <w:r w:rsidRPr="00C2758E">
        <w:t xml:space="preserve">.  </w:t>
      </w:r>
    </w:p>
    <w:p w:rsidRDefault="007E56F6" w:rsidP="003B63CF" w:rsidR="003B63CF">
      <w:pPr>
        <w:jc w:val="right"/>
      </w:pPr>
      <w:r w:rsidRPr="00C2758E">
        <w:tab/>
      </w:r>
      <w:r w:rsidRPr="00C2758E">
        <w:tab/>
      </w:r>
      <w:r w:rsidRPr="00C2758E">
        <w:tab/>
      </w:r>
      <w:r w:rsidRPr="00C2758E">
        <w:tab/>
      </w:r>
      <w:r w:rsidRPr="00C2758E">
        <w:tab/>
      </w:r>
    </w:p>
    <w:p w:rsidRDefault="003B63CF" w:rsidP="003B63CF" w:rsidR="003B63CF"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3B63CF" w:rsidP="003B63CF" w:rsidR="003B63CF">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3B63CF" w:rsidP="003B63CF" w:rsidR="003B63CF"/>
    <w:p w:rsidRDefault="003B63CF" w:rsidP="003B63CF" w:rsidR="003B63CF">
      <w:pPr>
        <w:rPr>
          <w:szCs w:val="22"/>
        </w:rPr>
      </w:pPr>
    </w:p>
    <w:p w:rsidRDefault="003B63CF" w:rsidP="003B63CF" w:rsidR="003B63CF">
      <w:pPr>
        <w:rPr>
          <w:szCs w:val="22"/>
        </w:rPr>
      </w:pPr>
    </w:p>
    <w:p w:rsidRDefault="003B63CF" w:rsidP="007E56F6" w:rsidR="003B63CF"/>
    <w:p w:rsidRDefault="007E56F6" w:rsidP="007E56F6" w:rsidR="007E56F6" w:rsidRPr="00C2758E">
      <w:r w:rsidRPr="00C2758E">
        <w:t xml:space="preserve">POUKA O PRAVNOM LIJEKU: </w:t>
      </w:r>
    </w:p>
    <w:p w:rsidRDefault="007E56F6" w:rsidP="00FE7385" w:rsidR="007E56F6" w:rsidRPr="00C2758E">
      <w:pPr>
        <w:jc w:val="both"/>
      </w:pPr>
      <w:r w:rsidRPr="00C2758E">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7E56F6" w:rsidP="007E56F6" w:rsidR="007E56F6"/>
    <w:p w:rsidRDefault="003B63CF" w:rsidP="007E56F6" w:rsidR="003B63CF"/>
    <w:sectPr w:rsidSect="00FE7385" w:rsidR="003B63CF">
      <w:headerReference w:type="default" r:id="rId10"/>
      <w:headerReference w:type="first" r:id="rId11"/>
      <w:footerReference w:type="first" r:id="rId12"/>
      <w:pgSz w:h="16838" w:w="11906"/>
      <w:pgMar w:gutter="0" w:footer="708" w:header="708" w:left="1417" w:bottom="851"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46" w:rsidR="00D57D46">
    <w:pPr>
      <w:pStyle w:val="Podnoje"/>
      <w:jc w:val="center"/>
    </w:pPr>
  </w:p>
  <w:p w:rsidRDefault="00D57D46" w:rsidR="00D57D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58E" w:rsidP="00C2758E" w:rsidR="00C2758E">
    <w:pPr>
      <w:pStyle w:val="Zaglavlje"/>
      <w:tabs>
        <w:tab w:pos="9072" w:val="clear"/>
        <w:tab w:pos="4956" w:val="left"/>
        <w:tab w:pos="5664" w:val="left"/>
      </w:tabs>
    </w:pPr>
    <w:r>
      <w:tab/>
    </w:r>
    <w:r>
      <w:tab/>
    </w:r>
    <w:r>
      <w:tab/>
      <w:t xml:space="preserve">     Poslovni broj: 2 St-408/2017-21</w:t>
    </w:r>
  </w:p>
  <w:p w:rsidRDefault="009C0FF2" w:rsidP="0000251D" w:rsidR="009C0FF2">
    <w:pPr>
      <w:pStyle w:val="Zaglavlje"/>
      <w:tabs>
        <w:tab w:pos="9072" w:val="clear"/>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F0" w:rsidP="00CC7BF0" w:rsidR="00D57D46">
    <w:pPr>
      <w:pStyle w:val="Zaglavlje"/>
      <w:tabs>
        <w:tab w:pos="9072" w:val="clear"/>
        <w:tab w:pos="4956" w:val="left"/>
        <w:tab w:pos="5664" w:val="left"/>
      </w:tabs>
    </w:pPr>
    <w:r>
      <w:tab/>
    </w:r>
    <w:r w:rsidR="00C2758E">
      <w:tab/>
    </w:r>
    <w:r w:rsidR="00C2758E">
      <w:tab/>
      <w:t xml:space="preserve">     </w:t>
    </w:r>
    <w:r>
      <w:t>Poslovni broj: 2 St-</w:t>
    </w:r>
    <w:r w:rsidR="00C2758E">
      <w:t>408</w:t>
    </w:r>
    <w:r>
      <w:t>/</w:t>
    </w:r>
    <w:r w:rsidR="00C2758E">
      <w:t>2017-21</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6E3524"/>
    <w:multiLevelType w:val="hybridMultilevel"/>
    <w:tmpl w:val="19148B82"/>
    <w:lvl w:tplc="CAB4F2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8"/>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85FCF"/>
    <w:rsid w:val="0013102B"/>
    <w:rsid w:val="001840A0"/>
    <w:rsid w:val="001A363B"/>
    <w:rsid w:val="001C2F3F"/>
    <w:rsid w:val="001C341B"/>
    <w:rsid w:val="001C347E"/>
    <w:rsid w:val="001F421F"/>
    <w:rsid w:val="0020672D"/>
    <w:rsid w:val="00243782"/>
    <w:rsid w:val="00276300"/>
    <w:rsid w:val="00281BC7"/>
    <w:rsid w:val="002822D4"/>
    <w:rsid w:val="002B0C58"/>
    <w:rsid w:val="002C16F5"/>
    <w:rsid w:val="003024D4"/>
    <w:rsid w:val="0032111A"/>
    <w:rsid w:val="00323F63"/>
    <w:rsid w:val="00330C22"/>
    <w:rsid w:val="00342210"/>
    <w:rsid w:val="00342BE6"/>
    <w:rsid w:val="003A2B27"/>
    <w:rsid w:val="003A2FA0"/>
    <w:rsid w:val="003A3246"/>
    <w:rsid w:val="003B63CF"/>
    <w:rsid w:val="003C0BEC"/>
    <w:rsid w:val="003C6DA5"/>
    <w:rsid w:val="003E7B35"/>
    <w:rsid w:val="003F076D"/>
    <w:rsid w:val="004019CA"/>
    <w:rsid w:val="00453E80"/>
    <w:rsid w:val="004676BD"/>
    <w:rsid w:val="00474A81"/>
    <w:rsid w:val="00493FB1"/>
    <w:rsid w:val="00495E07"/>
    <w:rsid w:val="004B768C"/>
    <w:rsid w:val="004C5C40"/>
    <w:rsid w:val="004E7E9B"/>
    <w:rsid w:val="004F1515"/>
    <w:rsid w:val="00515656"/>
    <w:rsid w:val="00546154"/>
    <w:rsid w:val="00553C62"/>
    <w:rsid w:val="0055636D"/>
    <w:rsid w:val="005A4D8F"/>
    <w:rsid w:val="005C4886"/>
    <w:rsid w:val="005D1053"/>
    <w:rsid w:val="005D10C6"/>
    <w:rsid w:val="00605180"/>
    <w:rsid w:val="00627373"/>
    <w:rsid w:val="006439D9"/>
    <w:rsid w:val="00651D67"/>
    <w:rsid w:val="00665069"/>
    <w:rsid w:val="00667560"/>
    <w:rsid w:val="00667D8F"/>
    <w:rsid w:val="006740E8"/>
    <w:rsid w:val="00674374"/>
    <w:rsid w:val="0068262D"/>
    <w:rsid w:val="006A3E71"/>
    <w:rsid w:val="006A6847"/>
    <w:rsid w:val="007002A2"/>
    <w:rsid w:val="007239D9"/>
    <w:rsid w:val="00735214"/>
    <w:rsid w:val="0074396A"/>
    <w:rsid w:val="00761C14"/>
    <w:rsid w:val="00766A92"/>
    <w:rsid w:val="00777515"/>
    <w:rsid w:val="007B6657"/>
    <w:rsid w:val="007C75BF"/>
    <w:rsid w:val="007E329E"/>
    <w:rsid w:val="007E56F6"/>
    <w:rsid w:val="007F26FC"/>
    <w:rsid w:val="007F7E88"/>
    <w:rsid w:val="00842CEB"/>
    <w:rsid w:val="0084555A"/>
    <w:rsid w:val="00892BA5"/>
    <w:rsid w:val="00894814"/>
    <w:rsid w:val="008A1F27"/>
    <w:rsid w:val="008F03DE"/>
    <w:rsid w:val="008F3AD6"/>
    <w:rsid w:val="008F704D"/>
    <w:rsid w:val="009068CC"/>
    <w:rsid w:val="00907247"/>
    <w:rsid w:val="009149BF"/>
    <w:rsid w:val="00930179"/>
    <w:rsid w:val="00937F3C"/>
    <w:rsid w:val="0097342B"/>
    <w:rsid w:val="009A67D6"/>
    <w:rsid w:val="009B4456"/>
    <w:rsid w:val="009C0FF2"/>
    <w:rsid w:val="009D7950"/>
    <w:rsid w:val="009F62F2"/>
    <w:rsid w:val="00A27551"/>
    <w:rsid w:val="00A5292A"/>
    <w:rsid w:val="00A64D82"/>
    <w:rsid w:val="00A66C8F"/>
    <w:rsid w:val="00A859DA"/>
    <w:rsid w:val="00AC71C7"/>
    <w:rsid w:val="00AE1DB5"/>
    <w:rsid w:val="00AE39FE"/>
    <w:rsid w:val="00B105A9"/>
    <w:rsid w:val="00B310F0"/>
    <w:rsid w:val="00B424C2"/>
    <w:rsid w:val="00B51AA1"/>
    <w:rsid w:val="00B67F0A"/>
    <w:rsid w:val="00B81F96"/>
    <w:rsid w:val="00B83103"/>
    <w:rsid w:val="00BB4F73"/>
    <w:rsid w:val="00BE2B75"/>
    <w:rsid w:val="00BE4FB8"/>
    <w:rsid w:val="00BE6E59"/>
    <w:rsid w:val="00BF11EF"/>
    <w:rsid w:val="00BF6D04"/>
    <w:rsid w:val="00C170F5"/>
    <w:rsid w:val="00C2758E"/>
    <w:rsid w:val="00C30170"/>
    <w:rsid w:val="00C63971"/>
    <w:rsid w:val="00C8137D"/>
    <w:rsid w:val="00C85781"/>
    <w:rsid w:val="00C908CE"/>
    <w:rsid w:val="00C9120F"/>
    <w:rsid w:val="00CB4975"/>
    <w:rsid w:val="00CC0E22"/>
    <w:rsid w:val="00CC7BF0"/>
    <w:rsid w:val="00CE59C1"/>
    <w:rsid w:val="00D35F2C"/>
    <w:rsid w:val="00D43ED3"/>
    <w:rsid w:val="00D57D46"/>
    <w:rsid w:val="00D639BF"/>
    <w:rsid w:val="00D805E0"/>
    <w:rsid w:val="00D81113"/>
    <w:rsid w:val="00D840FD"/>
    <w:rsid w:val="00DA0588"/>
    <w:rsid w:val="00DD32D1"/>
    <w:rsid w:val="00E022E9"/>
    <w:rsid w:val="00E36A3E"/>
    <w:rsid w:val="00E97ABD"/>
    <w:rsid w:val="00EB3FAB"/>
    <w:rsid w:val="00EE2F8E"/>
    <w:rsid w:val="00EF7C9A"/>
    <w:rsid w:val="00F96E2C"/>
    <w:rsid w:val="00FC77F7"/>
    <w:rsid w:val="00FD3BD8"/>
    <w:rsid w:val="00FE1847"/>
    <w:rsid w:val="00FE7385"/>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D1053"/>
    <w:rPr>
      <w:color w:val="808080"/>
      <w:bdr w:space="0" w:sz="0" w:color="auto" w:val="none"/>
      <w:shd w:fill="auto" w:color="auto" w:val="clear"/>
    </w:rPr>
  </w:style>
  <w:style w:customStyle="true" w:styleId="eSPISCCParagraphDefaultFont" w:type="character">
    <w:name w:val="eSPIS_CC_Paragraph Default Font"/>
    <w:basedOn w:val="Zadanifontodlomka"/>
    <w:rsid w:val="005D10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053"/>
    <w:rPr>
      <w:bdr w:space="0" w:sz="0" w:color="auto" w:val="none"/>
      <w:shd w:fill="FFFFCC" w:color="auto" w:val="clear"/>
      <w:lang w:val="hr-HR"/>
    </w:rPr>
  </w:style>
  <w:style w:customStyle="true" w:styleId="PozadinaSvijetloCrvena" w:type="character">
    <w:name w:val="Pozadina_SvijetloCrvena"/>
    <w:basedOn w:val="eSPISCCParagraphDefaultFont"/>
    <w:rsid w:val="005D10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0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D1053"/>
    <w:rPr>
      <w:color w:val="808080"/>
      <w:bdr w:color="auto" w:space="0" w:sz="0" w:val="none"/>
      <w:shd w:color="auto" w:fill="auto" w:val="clear"/>
    </w:rPr>
  </w:style>
  <w:style w:customStyle="1" w:styleId="eSPISCCParagraphDefaultFont" w:type="character">
    <w:name w:val="eSPIS_CC_Paragraph Default Font"/>
    <w:basedOn w:val="Zadanifontodlomka"/>
    <w:rsid w:val="005D10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053"/>
    <w:rPr>
      <w:bdr w:color="auto" w:space="0" w:sz="0" w:val="none"/>
      <w:shd w:color="auto" w:fill="FFFFCC" w:val="clear"/>
      <w:lang w:val="hr-HR"/>
    </w:rPr>
  </w:style>
  <w:style w:customStyle="1" w:styleId="PozadinaSvijetloCrvena" w:type="character">
    <w:name w:val="Pozadina_SvijetloCrvena"/>
    <w:basedOn w:val="eSPISCCParagraphDefaultFont"/>
    <w:rsid w:val="005D10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0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St-408/2017</izvorni_sadrzaj>
    <derivirana_varijabla naziv="DomainObject.Predmet.OznakaBroj_1">St-408/2017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 TRAVEL d.o.o. za turizam i djelatnost turističke agencije</izvorni_sadrzaj>
    <derivirana_varijabla naziv="DomainObject.Predmet.ProtustrankaFormated_1">  WE TRAVEL d.o.o. za turizam i djelatnost turističke agencije</derivirana_varijabla>
  </DomainObject.Predmet.ProtustrankaFormated>
  <DomainObject.Predmet.ProtustrankaFormatedOIB>
    <izvorni_sadrzaj>  WE TRAVEL d.o.o. za turizam i djelatnost turističke agencije, OIB 41572654491</izvorni_sadrzaj>
    <derivirana_varijabla naziv="DomainObject.Predmet.ProtustrankaFormatedOIB_1">  WE TRAVEL d.o.o. za turizam i djelatnost turističke agencije, OIB 41572654491</derivirana_varijabla>
  </DomainObject.Predmet.ProtustrankaFormatedOIB>
  <DomainObject.Predmet.ProtustrankaFormatedWithAdress>
    <izvorni_sadrzaj> WE TRAVEL d.o.o. za turizam i djelatnost turističke agencije, Put Matije Gupca 2/A, 23000 Zadar</izvorni_sadrzaj>
    <derivirana_varijabla naziv="DomainObject.Predmet.ProtustrankaFormatedWithAdress_1"> WE TRAVEL d.o.o. za turizam i djelatnost turističke agencije, Put Matije Gupca 2/A, 23000 Zadar</derivirana_varijabla>
  </DomainObject.Predmet.ProtustrankaFormatedWithAdress>
  <DomainObject.Predmet.ProtustrankaFormatedWithAdressOIB>
    <izvorni_sadrzaj> WE TRAVEL d.o.o. za turizam i djelatnost turističke agencije, OIB 41572654491, Put Matije Gupca 2/A, 23000 Zadar</izvorni_sadrzaj>
    <derivirana_varijabla naziv="DomainObject.Predmet.ProtustrankaFormatedWithAdressOIB_1"> WE TRAVEL d.o.o. za turizam i djelatnost turističke agencije, OIB 41572654491, Put Matije Gupca 2/A, 23000 Zadar</derivirana_varijabla>
  </DomainObject.Predmet.ProtustrankaFormatedWithAdressOIB>
  <DomainObject.Predmet.ProtustrankaWithAdress>
    <izvorni_sadrzaj>WE TRAVEL d.o.o. za turizam i djelatnost turističke agencije Put Matije Gupca 2/A, 23000 Zadar</izvorni_sadrzaj>
    <derivirana_varijabla naziv="DomainObject.Predmet.ProtustrankaWithAdress_1">WE TRAVEL d.o.o. za turizam i djelatnost turističke agencije Put Matije Gupca 2/A, 23000 Zadar</derivirana_varijabla>
  </DomainObject.Predmet.ProtustrankaWithAdress>
  <DomainObject.Predmet.ProtustrankaWithAdressOIB>
    <izvorni_sadrzaj>WE TRAVEL d.o.o. za turizam i djelatnost turističke agencije, OIB 41572654491, Put Matije Gupca 2/A, 23000 Zadar</izvorni_sadrzaj>
    <derivirana_varijabla naziv="DomainObject.Predmet.ProtustrankaWithAdressOIB_1">WE TRAVEL d.o.o. za turizam i djelatnost turističke agencije, OIB 41572654491, Put Matije Gupca 2/A, 23000 Zadar</derivirana_varijabla>
  </DomainObject.Predmet.ProtustrankaWithAdressOIB>
  <DomainObject.Predmet.ProtustrankaNazivFormated>
    <izvorni_sadrzaj>WE TRAVEL d.o.o. za turizam i djelatnost turističke agencije</izvorni_sadrzaj>
    <derivirana_varijabla naziv="DomainObject.Predmet.ProtustrankaNazivFormated_1">WE TRAVEL d.o.o. za turizam i djelatnost turističke agencije</derivirana_varijabla>
  </DomainObject.Predmet.ProtustrankaNazivFormated>
  <DomainObject.Predmet.ProtustrankaNazivFormatedOIB>
    <izvorni_sadrzaj>WE TRAVEL d.o.o. za turizam i djelatnost turističke agencije, OIB 41572654491</izvorni_sadrzaj>
    <derivirana_varijabla naziv="DomainObject.Predmet.ProtustrankaNazivFormatedOIB_1">WE TRAVEL d.o.o. za turizam i djelatnost turističke agencije, OIB 41572654491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WE TRAVEL d.o.o. za turizam i djelatnost turističke agencije</item>
    </izvorni_sadrzaj>
    <derivirana_varijabla naziv="DomainObject.Predmet.ProtuStrankaListFormated_1">
      <item>WE TRAVEL d.o.o. za turizam i djelatnost turističke agencije</item>
    </derivirana_varijabla>
  </DomainObject.Predmet.ProtuStrankaListFormated>
  <DomainObject.Predmet.ProtuStrankaListFormatedOIB>
    <izvorni_sadrzaj>
      <item>WE TRAVEL d.o.o. za turizam i djelatnost turističke agencije, OIB 41572654491</item>
    </izvorni_sadrzaj>
    <derivirana_varijabla naziv="DomainObject.Predmet.ProtuStrankaListFormatedOIB_1">
      <item>WE TRAVEL d.o.o. za turizam i djelatnost turističke agencije, OIB 41572654491</item>
    </derivirana_varijabla>
  </DomainObject.Predmet.ProtuStrankaListFormatedOIB>
  <DomainObject.Predmet.ProtuStrankaListFormatedWithAdress>
    <izvorni_sadrzaj>
      <item>WE TRAVEL d.o.o. za turizam i djelatnost turističke agencije, Put Matije Gupca 2/A, 23000 Zadar</item>
    </izvorni_sadrzaj>
    <derivirana_varijabla naziv="DomainObject.Predmet.ProtuStrankaListFormatedWithAdress_1">
      <item>WE TRAVEL d.o.o. za turizam i djelatnost turističke agencije, Put Matije Gupca 2/A, 23000 Zadar</item>
    </derivirana_varijabla>
  </DomainObject.Predmet.ProtuStrankaListFormatedWithAdress>
  <DomainObject.Predmet.ProtuStrankaListFormatedWithAdressOIB>
    <izvorni_sadrzaj>
      <item>WE TRAVEL d.o.o. za turizam i djelatnost turističke agencije, OIB 41572654491, Put Matije Gupca 2/A, 23000 Zadar</item>
    </izvorni_sadrzaj>
    <derivirana_varijabla naziv="DomainObject.Predmet.ProtuStrankaListFormatedWithAdressOIB_1">
      <item>WE TRAVEL d.o.o. za turizam i djelatnost turističke agencije, OIB 41572654491, Put Matije Gupca 2/A, 23000 Zadar</item>
    </derivirana_varijabla>
  </DomainObject.Predmet.ProtuStrankaListFormatedWithAdressOIB>
  <DomainObject.Predmet.ProtuStrankaListNazivFormated>
    <izvorni_sadrzaj>
      <item>WE TRAVEL d.o.o. za turizam i djelatnost turističke agencije</item>
    </izvorni_sadrzaj>
    <derivirana_varijabla naziv="DomainObject.Predmet.ProtuStrankaListNazivFormated_1">
      <item>WE TRAVEL d.o.o. za turizam i djelatnost turističke agencije</item>
    </derivirana_varijabla>
  </DomainObject.Predmet.ProtuStrankaListNazivFormated>
  <DomainObject.Predmet.ProtuStrankaListNazivFormatedOIB>
    <izvorni_sadrzaj>
      <item>WE TRAVEL d.o.o. za turizam i djelatnost turističke agencije, OIB 41572654491</item>
    </izvorni_sadrzaj>
    <derivirana_varijabla naziv="DomainObject.Predmet.ProtuStrankaListNazivFormatedOIB_1">
      <item>WE TRAVEL d.o.o. za turizam i djelatnost turističke agencije, OIB 41572654491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WE TRAVEL d.o.o. za turizam i djelatnost turističke agencije</izvorni_sadrzaj>
    <derivirana_varijabla naziv="DomainObject.Predmet.ProtustrankaIDrugi_1">WE TRAVEL d.o.o. za turizam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WE TRAVEL d.o.o. za turizam i djelatnost turističke agencije, OIB 41572654491, Put Matije Gupca 2/A, 23000 Zadar</izvorni_sadrzaj>
    <derivirana_varijabla naziv="DomainObject.Predmet.ProtustrankaIDrugiAdressOIB_1">WE TRAVEL d.o.o. za turizam i djelatnost turističke agencije, OIB 41572654491, Put Matije Gupca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 TRAVEL d.o.o. za turizam i djelatnost turističke agencije</item>
      <item>FINA</item>
    </izvorni_sadrzaj>
    <derivirana_varijabla naziv="DomainObject.Predmet.SudioniciListNaziv_1">
      <item>WE TRAVEL d.o.o. za turizam i djelatnost turističke agencije</item>
      <item>FINA</item>
    </derivirana_varijabla>
  </DomainObject.Predmet.SudioniciListNaziv>
  <DomainObject.Predmet.SudioniciListAdressOIB>
    <izvorni_sadrzaj>
      <item>WE TRAVEL d.o.o. za turizam i djelatnost turističke agencije, OIB 41572654491, Put Matije Gupca 2/A,23000 Zadar</item>
      <item>FINA, OIB 85821130368</item>
    </izvorni_sadrzaj>
    <derivirana_varijabla naziv="DomainObject.Predmet.SudioniciListAdressOIB_1">
      <item>WE TRAVEL d.o.o. za turizam i djelatnost turističke agencije, OIB 41572654491, Put Matije Gupca 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41572654491</item>
      <item>, OIB 85821130368</item>
    </izvorni_sadrzaj>
    <derivirana_varijabla naziv="DomainObject.Predmet.SudioniciListNazivOIB_1">
      <item>, OIB 41572654491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FD5C1-8196-4CD8-A0C6-39A1B0E6C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972</properties:Words>
  <properties:Characters>5277</properties:Characters>
  <properties:Lines>103</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2018-06-09T17:51:00Z</dcterms:created>
  <dc:creator>Ardena Bajlo</dc:creator>
  <cp:lastModifiedBy>Merlina Klišmanić</cp:lastModifiedBy>
  <cp:lastPrinted>2018-06-11T12:03:00Z</cp:lastPrinted>
  <dcterms:modified xmlns:xsi="http://www.w3.org/2001/XMLSchema-instance" xsi:type="dcterms:W3CDTF">2018-06-11T12:31:00Z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(St-408-17 - uplata za pokriće troškova vođenja st. postupka MATAS  11.6.docx)</vt:lpwstr>
  </prop:property>
  <prop:property name="CC_coloring" pid="4" fmtid="{D5CDD505-2E9C-101B-9397-08002B2CF9AE}">
    <vt:bool>false</vt:bool>
  </prop:property>
  <prop:property name="BrojStranica" pid="5" fmtid="{D5CDD505-2E9C-101B-9397-08002B2CF9AE}">
    <vt:i4>2</vt:i4>
  </prop:property>
</prop:Properties>
</file>