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3658D" w:rsidP="0033658D" w:rsidRDefault="0033658D" w14:paraId="b3e16fc" w14:textId="b3e16fc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33658D" w:rsidP="0033658D" w:rsidRDefault="0033658D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1" name="Slika 1" descr="cid:b4a7f26b-8c60-4322-8ba4-f7a526cdba45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b4a7f26b-8c60-4322-8ba4-f7a526cdba45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58D" w:rsidP="0033658D" w:rsidRDefault="0033658D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8D"/>
    <w:rsid w:val="0033658D"/>
    <w:rsid w:val="00844A74"/>
    <w:rsid w:val="008B2D79"/>
    <w:rsid w:val="00B74C67"/>
    <w:rsid w:val="00D8622D"/>
    <w:rsid w:val="00E12380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3658D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365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3658D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123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2380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2380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2380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2380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58D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5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58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38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380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3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3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863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b4a7f26b-8c60-4322-8ba4-f7a526cdba45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5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2021-01-18T09:50:00Z</dcterms:created>
  <dc:creator>Nikolina Krunić</dc:creator>
  <cp:lastModifiedBy>Nikolina Krunić</cp:lastModifiedBy>
  <dcterms:modified xmlns:xsi="http://www.w3.org/2001/XMLSchema-instance" xsi:type="dcterms:W3CDTF">2021-01-18T09:52:00Z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St-233/2007-21 / Podnesak - Podnesak (Dok1.docx)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