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542a" w14:paraId="8d4542a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323D3" w:rsidP="007323D3" w:rsidR="00317732">
      <w:pPr>
        <w:ind w:firstLine="708"/>
        <w:jc w:val="both"/>
      </w:pPr>
      <w:r>
        <w:t>Trgovački sud u Varaždinu po sutkinji toga suda Meliti Poljanec-Bubaš, u pravnoj stvari predlagatelja Financijska agencija, OIB: 85821130368, RC Zagreb, Podružnica Varaždin, 42000 Varaždin, A. Cesarca 2, protiv dužnika Koncept montaža d.o.o., OIB: 30528041301, Trnovec, Gospodarska 1 (Općina Trnovec Bartolovečki), radi otvaranja stečajnog postupka, dana 2. ožujka 2017.</w:t>
      </w:r>
    </w:p>
    <w:p w:rsidRDefault="007323D3" w:rsidP="007323D3" w:rsidR="007323D3">
      <w:pPr>
        <w:ind w:firstLine="708"/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F266B0" w:rsidP="006F5130" w:rsidR="00F266B0">
      <w:pPr>
        <w:jc w:val="both"/>
      </w:pPr>
    </w:p>
    <w:p w:rsidRDefault="00531C32" w:rsidP="00671BE3" w:rsidR="00712591">
      <w:pPr>
        <w:pStyle w:val="Odlomakpopisa"/>
        <w:numPr>
          <w:ilvl w:val="0"/>
          <w:numId w:val="7"/>
        </w:numPr>
        <w:jc w:val="both"/>
      </w:pPr>
      <w:r>
        <w:t>Ovaj postupak se prekida do okončanja</w:t>
      </w:r>
      <w:r w:rsidR="007323D3">
        <w:t xml:space="preserve"> predstečajnog</w:t>
      </w:r>
      <w:r>
        <w:t xml:space="preserve"> postupka otvorenog </w:t>
      </w:r>
      <w:r w:rsidR="007323D3">
        <w:t>R</w:t>
      </w:r>
      <w:r>
        <w:t xml:space="preserve">ješenjem </w:t>
      </w:r>
      <w:r w:rsidR="007323D3">
        <w:t>Trgovačkog suda u Varaždinu broj St-1128/16-4 od 30. siječnja 2017.</w:t>
      </w:r>
    </w:p>
    <w:p w:rsidRDefault="00671BE3" w:rsidP="006F5130" w:rsidR="00671BE3">
      <w:pPr>
        <w:ind w:firstLine="708"/>
        <w:jc w:val="both"/>
      </w:pPr>
    </w:p>
    <w:p w:rsidRDefault="00671BE3" w:rsidP="00671BE3" w:rsidR="00671BE3">
      <w:pPr>
        <w:pStyle w:val="Odlomakpopisa"/>
        <w:numPr>
          <w:ilvl w:val="0"/>
          <w:numId w:val="7"/>
        </w:numPr>
        <w:jc w:val="both"/>
      </w:pPr>
      <w:r>
        <w:t>Ročište zakazano kod ovog suda za dan 22.3.2017. u 9,10 sati neće se održati.</w:t>
      </w:r>
    </w:p>
    <w:p w:rsidRDefault="00531C32" w:rsidP="006F5130" w:rsidR="00531C32">
      <w:pPr>
        <w:jc w:val="both"/>
      </w:pPr>
    </w:p>
    <w:p w:rsidRDefault="00531C32" w:rsidP="00531C32" w:rsidR="00531C32"/>
    <w:p w:rsidRDefault="002B17BC" w:rsidP="00DC2518" w:rsidR="00DC2518">
      <w:pPr>
        <w:jc w:val="center"/>
      </w:pPr>
      <w:r>
        <w:t>Obrazloženje</w:t>
      </w:r>
    </w:p>
    <w:p w:rsidRDefault="00CC1FDB" w:rsidP="002B17BC" w:rsidR="00CC1FDB"/>
    <w:p w:rsidRDefault="00236476" w:rsidP="00236476" w:rsidR="00236476">
      <w:pPr>
        <w:jc w:val="both"/>
      </w:pPr>
      <w:r>
        <w:tab/>
      </w:r>
      <w:r w:rsidR="006F5130">
        <w:t xml:space="preserve">U ovome predmetu Financijska agencija podnijela je prijedlog za otvaranje stečajnog postupka </w:t>
      </w:r>
      <w:r w:rsidR="007323D3">
        <w:t xml:space="preserve">31. siječnja 2017. </w:t>
      </w:r>
    </w:p>
    <w:p w:rsidRDefault="006F5130" w:rsidP="00236476" w:rsidR="006F5130">
      <w:pPr>
        <w:jc w:val="both"/>
      </w:pPr>
    </w:p>
    <w:p w:rsidRDefault="007323D3" w:rsidP="00B64B0F" w:rsidR="00236476">
      <w:pPr>
        <w:jc w:val="both"/>
      </w:pPr>
      <w:r>
        <w:tab/>
        <w:t>Uvidom u ovosudno Rješenje St-1128/16-4 od 30. siječnja 2017. sud je utvrdio da je toga dana nad tuženikom već otvoren predstečajni postupak, radi čega je</w:t>
      </w:r>
      <w:r w:rsidR="006F5130">
        <w:t xml:space="preserve"> primjenom čl. 213. Zakona o parničnom postupku </w:t>
      </w:r>
      <w:r w:rsidR="006F5130" w:rsidRPr="00633561">
        <w:t xml:space="preserve">(Narodne novine broj 53/91, 91/92, 112/99, 88/01, 117/03, 88/05, 2/07, 84/08 i 57/11, </w:t>
      </w:r>
      <w:r w:rsidR="006F5130">
        <w:t xml:space="preserve">148/11 i 25/13, </w:t>
      </w:r>
      <w:r w:rsidR="006F5130" w:rsidRPr="00633561">
        <w:t>dalje ZPP)</w:t>
      </w:r>
      <w:r w:rsidR="006F5130">
        <w:t>, a u svezi čl. 10. S</w:t>
      </w:r>
      <w:r>
        <w:t>tečajnog zakona (NN 71/15)</w:t>
      </w:r>
      <w:r w:rsidR="006F5130">
        <w:t xml:space="preserve"> odlučio kao u izreci ovog rješenja.</w:t>
      </w:r>
    </w:p>
    <w:p w:rsidRDefault="007323D3" w:rsidP="000175F5" w:rsidR="007323D3">
      <w:pPr>
        <w:jc w:val="center"/>
      </w:pPr>
    </w:p>
    <w:p w:rsidRDefault="00C229D0" w:rsidP="000175F5" w:rsidR="00710747" w:rsidRPr="006F44C4">
      <w:pPr>
        <w:jc w:val="center"/>
      </w:pPr>
      <w:r>
        <w:t>U Varaždinu</w:t>
      </w:r>
      <w:r w:rsidR="003E198B">
        <w:t xml:space="preserve">, </w:t>
      </w:r>
      <w:r w:rsidR="007323D3">
        <w:t>2</w:t>
      </w:r>
      <w:r w:rsidR="00B64B0F">
        <w:t xml:space="preserve">. </w:t>
      </w:r>
      <w:r w:rsidR="007323D3">
        <w:t>ožujka 2017</w:t>
      </w:r>
      <w:r>
        <w:t>. godine.</w:t>
      </w:r>
    </w:p>
    <w:p w:rsidRDefault="00710747" w:rsidP="000175F5" w:rsidR="000175F5" w:rsidRPr="006F44C4">
      <w:r w:rsidRPr="006F44C4">
        <w:tab/>
      </w:r>
    </w:p>
    <w:p w:rsidRDefault="000175F5" w:rsidP="000175F5" w:rsidR="000175F5" w:rsidRPr="006F44C4">
      <w:pPr>
        <w:ind w:left="5664"/>
        <w:jc w:val="both"/>
      </w:pPr>
      <w:r w:rsidRPr="006F44C4">
        <w:tab/>
      </w:r>
      <w:r w:rsidR="007323D3">
        <w:t>Sutkinja</w:t>
      </w:r>
    </w:p>
    <w:p w:rsidRDefault="007323D3" w:rsidP="000175F5" w:rsidR="000175F5" w:rsidRPr="006F44C4">
      <w:pPr>
        <w:ind w:firstLine="708" w:left="4956"/>
        <w:jc w:val="both"/>
      </w:pPr>
      <w:r>
        <w:t>Melita Poljanec Bubaš</w:t>
      </w:r>
      <w:r w:rsidR="00EC072F">
        <w:t>,v.r.</w:t>
      </w:r>
    </w:p>
    <w:p w:rsidRDefault="00516DB3" w:rsidP="000175F5" w:rsidR="00516DB3">
      <w:pPr>
        <w:ind w:left="5664"/>
        <w:jc w:val="both"/>
      </w:pPr>
    </w:p>
    <w:p w:rsidRDefault="004F794B" w:rsidP="00014768" w:rsidR="004F794B"/>
    <w:p w:rsidRDefault="001B402A" w:rsidP="00236476" w:rsidR="001B402A"/>
    <w:p w:rsidRDefault="00EC072F" w:rsidP="00236476" w:rsidR="00EC072F"/>
    <w:p w:rsidRDefault="00EC072F" w:rsidP="00236476" w:rsidR="00EC072F"/>
    <w:p w:rsidRDefault="00EC072F" w:rsidP="00236476" w:rsidR="00EC072F"/>
    <w:p w:rsidRDefault="00EC072F" w:rsidP="00236476" w:rsidR="00EC072F"/>
    <w:p w:rsidRDefault="00EC072F" w:rsidP="00236476" w:rsidR="00EC072F"/>
    <w:p w:rsidRDefault="00EC072F" w:rsidP="00236476" w:rsidR="00EC072F"/>
    <w:p w:rsidRDefault="00CC1FDB" w:rsidP="001B402A" w:rsidR="00C229D0" w:rsidRPr="00CC1FDB">
      <w:r w:rsidRPr="00CC1FDB">
        <w:lastRenderedPageBreak/>
        <w:t>POUKA O PRAVNOM LIJEKU:</w:t>
      </w:r>
    </w:p>
    <w:p w:rsidRDefault="00531C32" w:rsidP="00531C32" w:rsidR="00531C32" w:rsidRPr="00BE2AB1">
      <w:pPr>
        <w:jc w:val="both"/>
      </w:pPr>
      <w:r w:rsidRPr="00BE2AB1">
        <w:t>Protiv ovog rješenja nezadovoljna stranka može uložiti žalbu na Visoki trgovački sud Republike Hrvatske u roku od 8 dana po primitku rješenja, a ulaže se putem ovog suda u četiri (4) primjerka.</w:t>
      </w:r>
    </w:p>
    <w:p w:rsidRDefault="00531C32" w:rsidP="00F472B4" w:rsidR="00531C32"/>
    <w:p w:rsidRDefault="00531C32" w:rsidP="00F472B4" w:rsidR="00531C32"/>
    <w:p w:rsidRDefault="00E75A6A" w:rsidP="001B402A" w:rsidR="0000620E">
      <w:r>
        <w:t>DNA:</w:t>
      </w:r>
    </w:p>
    <w:p w:rsidRDefault="00712591" w:rsidP="001B402A" w:rsidR="00712591"/>
    <w:p w:rsidRDefault="00CC1FDB" w:rsidP="006F5130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6F5130" w:rsidRPr="006F5130">
        <w:t xml:space="preserve"> </w:t>
      </w:r>
      <w:r w:rsidR="006F5130" w:rsidRPr="005747A5">
        <w:t xml:space="preserve">A. Cesarca 2, </w:t>
      </w:r>
    </w:p>
    <w:p w:rsidRDefault="006F5130" w:rsidP="00EC072F" w:rsidR="006F5130" w:rsidRPr="00114F1F">
      <w:pPr>
        <w:numPr>
          <w:ilvl w:val="0"/>
          <w:numId w:val="4"/>
        </w:numPr>
        <w:jc w:val="both"/>
      </w:pPr>
      <w:r w:rsidRPr="008B6A82">
        <w:t xml:space="preserve">Dužnik, </w:t>
      </w:r>
      <w:r w:rsidR="00EC072F">
        <w:t>Koncept montaža d.o.o., OIB: 30528041301, Trnovec, Gospodarska 1 (Općina Trnovec Bartolovečki)</w:t>
      </w:r>
    </w:p>
    <w:p w:rsidRDefault="006F5130" w:rsidP="006F5130" w:rsidR="006F5130" w:rsidRPr="00F27B2D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B64B0F" w:rsidP="006F5130" w:rsidR="006F5130">
      <w:pPr>
        <w:numPr>
          <w:ilvl w:val="0"/>
          <w:numId w:val="4"/>
        </w:numPr>
        <w:jc w:val="both"/>
      </w:pPr>
      <w:r>
        <w:t>E-O</w:t>
      </w:r>
      <w:r w:rsidR="00EC072F">
        <w:t>glasna ploča suda</w:t>
      </w:r>
    </w:p>
    <w:p w:rsidRDefault="006F5130" w:rsidP="000175F5" w:rsidR="006F5130">
      <w:pPr>
        <w:ind w:left="1068"/>
        <w:jc w:val="both"/>
      </w:pPr>
    </w:p>
    <w:sectPr w:rsidSect="006F5130" w:rsidR="006F5130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552" w:rsidR="00657552">
      <w:r>
        <w:separator/>
      </w:r>
    </w:p>
  </w:endnote>
  <w:endnote w:id="0" w:type="continuationSeparator">
    <w:p w:rsidRDefault="00657552" w:rsidR="00657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552" w:rsidR="00657552">
      <w:r>
        <w:separator/>
      </w:r>
    </w:p>
  </w:footnote>
  <w:footnote w:id="0" w:type="continuationSeparator">
    <w:p w:rsidRDefault="00657552" w:rsidR="006575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0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072F" w:rsidP="00EC072F" w:rsidR="00EC072F" w:rsidRPr="001B402A">
    <w:pPr>
      <w:ind w:left="5664"/>
    </w:pPr>
    <w:r>
      <w:t xml:space="preserve">        </w:t>
    </w:r>
    <w:r w:rsidRPr="001B402A">
      <w:t xml:space="preserve">Poslovni </w:t>
    </w:r>
    <w:r>
      <w:t>b</w:t>
    </w:r>
    <w:r w:rsidRPr="001B402A">
      <w:t xml:space="preserve">roj: </w:t>
    </w:r>
    <w:r>
      <w:t>2 St-48/17-10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72F" w:rsidP="00EC072F" w:rsidR="001B402A" w:rsidRPr="001B402A">
    <w:pPr>
      <w:ind w:left="5664"/>
    </w:pPr>
    <w:r>
      <w:t xml:space="preserve">        </w:t>
    </w:r>
    <w:r w:rsidR="001B402A" w:rsidRPr="001B402A">
      <w:t xml:space="preserve">Poslovni </w:t>
    </w:r>
    <w:r w:rsidR="001B402A">
      <w:t>b</w:t>
    </w:r>
    <w:r w:rsidR="001B402A" w:rsidRPr="001B402A">
      <w:t xml:space="preserve">roj: </w:t>
    </w:r>
    <w:r w:rsidR="007323D3">
      <w:t>2 St-48/17-</w:t>
    </w:r>
    <w:r>
      <w:t>10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6F64C8"/>
    <w:multiLevelType w:val="hybridMultilevel"/>
    <w:tmpl w:val="96387294"/>
    <w:lvl w:tplc="56DEFB0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175F5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1D172F"/>
    <w:rsid w:val="00217C42"/>
    <w:rsid w:val="00236476"/>
    <w:rsid w:val="002B17BC"/>
    <w:rsid w:val="002D42DA"/>
    <w:rsid w:val="00317732"/>
    <w:rsid w:val="00320E05"/>
    <w:rsid w:val="003210FF"/>
    <w:rsid w:val="003450D0"/>
    <w:rsid w:val="003540F2"/>
    <w:rsid w:val="00356405"/>
    <w:rsid w:val="003C7413"/>
    <w:rsid w:val="003E198B"/>
    <w:rsid w:val="003E302F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31C32"/>
    <w:rsid w:val="00591353"/>
    <w:rsid w:val="00593E8D"/>
    <w:rsid w:val="005C652B"/>
    <w:rsid w:val="005D5FDE"/>
    <w:rsid w:val="005F531A"/>
    <w:rsid w:val="00613C69"/>
    <w:rsid w:val="006314E7"/>
    <w:rsid w:val="00657552"/>
    <w:rsid w:val="00661278"/>
    <w:rsid w:val="00670E34"/>
    <w:rsid w:val="00671BE3"/>
    <w:rsid w:val="006763ED"/>
    <w:rsid w:val="00677C65"/>
    <w:rsid w:val="006C644F"/>
    <w:rsid w:val="006F5130"/>
    <w:rsid w:val="00710747"/>
    <w:rsid w:val="00712591"/>
    <w:rsid w:val="00712B47"/>
    <w:rsid w:val="00724C37"/>
    <w:rsid w:val="00726697"/>
    <w:rsid w:val="007323D3"/>
    <w:rsid w:val="00735549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22092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9C7EEB"/>
    <w:rsid w:val="00A037F6"/>
    <w:rsid w:val="00A30183"/>
    <w:rsid w:val="00A317DE"/>
    <w:rsid w:val="00A63D57"/>
    <w:rsid w:val="00A67736"/>
    <w:rsid w:val="00A8650F"/>
    <w:rsid w:val="00A872FD"/>
    <w:rsid w:val="00AE2489"/>
    <w:rsid w:val="00AE4B2E"/>
    <w:rsid w:val="00B12946"/>
    <w:rsid w:val="00B6015F"/>
    <w:rsid w:val="00B64B0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C072F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St-48/2017-10</izvorni_sadrzaj>
    <derivirana_varijabla naziv="DomainObject.Oznaka_1">St-48/2017-10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St-1128/16 predst.</izvorni_sadrzaj>
    <derivirana_varijabla naziv="DomainObject.Predmet.PrimjedbaSuca_1">3 St-1128/16 predst.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montaža d.o.o. za trgovinu i usluge zastupanog po punomoćniku Ivica Pranjić</izvorni_sadrzaj>
    <derivirana_varijabla naziv="DomainObject.Predmet.ProtustrankaFormated_1">  Koncept montaža d.o.o. za trgovinu i usluge zastupanog po punomoćniku Ivica Pranjić</derivirana_varijabla>
  </DomainObject.Predmet.ProtustrankaFormated>
  <DomainObject.Predmet.ProtustrankaFormatedOIB>
    <izvorni_sadrzaj>  Koncept montaža d.o.o. za trgovinu i usluge, OIB 30528041301 zastupanog po punomoćniku Ivica Pranjić</izvorni_sadrzaj>
    <derivirana_varijabla naziv="DomainObject.Predmet.ProtustrankaFormatedOIB_1">  Koncept montaža d.o.o. za trgovinu i usluge, OIB 30528041301 zastupanog po punomoćniku Ivica Pranjić</derivirana_varijabla>
  </DomainObject.Predmet.ProtustrankaFormatedOIB>
  <DomainObject.Predmet.ProtustrankaFormatedWithAdress>
    <izvorni_sadrzaj> Koncept montaža d.o.o. za trgovinu i usluge, Gospodarska 1, 42202 Trnovec zastupanog po punomoćniku Ivica Pranjić</izvorni_sadrzaj>
    <derivirana_varijabla naziv="DomainObject.Predmet.ProtustrankaFormatedWithAdress_1"> Koncept montaža d.o.o. za trgovinu i usluge, Gospodarska 1, 42202 Trnovec zastupanog po punomoćniku Ivica Pranjić</derivirana_varijabla>
  </DomainObject.Predmet.ProtustrankaFormatedWithAdress>
  <DomainObject.Predmet.ProtustrankaFormatedWithAdressOIB>
    <izvorni_sadrzaj> Koncept montaža d.o.o. za trgovinu i usluge, OIB 30528041301, Gospodarska 1, 42202 Trnovec zastupanog po punomoćniku Ivica Pranjić</izvorni_sadrzaj>
    <derivirana_varijabla naziv="DomainObject.Predmet.ProtustrankaFormatedWithAdressOIB_1"> Koncept montaža d.o.o. za trgovinu i usluge, OIB 30528041301, Gospodarska 1, 42202 Trnovec zastupanog po punomoćniku Ivica Pranjić</derivirana_varijabla>
  </DomainObject.Predmet.ProtustrankaFormatedWithAdressOIB>
  <DomainObject.Predmet.ProtustrankaWithAdress>
    <izvorni_sadrzaj>Koncept montaža d.o.o. za trgovinu i usluge Gospodarska 1, 42202 Trnovec</izvorni_sadrzaj>
    <derivirana_varijabla naziv="DomainObject.Predmet.ProtustrankaWithAdress_1">Koncept montaža d.o.o. za trgovinu i usluge Gospodarska 1, 42202 Trnovec</derivirana_varijabla>
  </DomainObject.Predmet.ProtustrankaWithAdress>
  <DomainObject.Predmet.ProtustrankaWithAdressOIB>
    <izvorni_sadrzaj>Koncept montaža d.o.o. za trgovinu i usluge, OIB 30528041301, Gospodarska 1, 42202 Trnovec</izvorni_sadrzaj>
    <derivirana_varijabla naziv="DomainObject.Predmet.ProtustrankaWithAdressOIB_1">Koncept montaža d.o.o. za trgovinu i usluge, OIB 30528041301, Gospodarska 1, 42202 Trnovec</derivirana_varijabla>
  </DomainObject.Predmet.ProtustrankaWithAdressOIB>
  <DomainObject.Predmet.ProtustrankaNazivFormated>
    <izvorni_sadrzaj>Koncept montaža d.o.o. za trgovinu i usluge</izvorni_sadrzaj>
    <derivirana_varijabla naziv="DomainObject.Predmet.ProtustrankaNazivFormated_1">Koncept montaža d.o.o. za trgovinu i usluge</derivirana_varijabla>
  </DomainObject.Predmet.ProtustrankaNazivFormated>
  <DomainObject.Predmet.ProtustrankaNazivFormatedOIB>
    <izvorni_sadrzaj>Koncept montaža d.o.o. za trgovinu i usluge, OIB 30528041301</izvorni_sadrzaj>
    <derivirana_varijabla naziv="DomainObject.Predmet.ProtustrankaNazivFormatedOIB_1">Koncept montaža d.o.o. za trgovinu i usluge, OIB 30528041301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387933.50</izvorni_sadrzaj>
    <derivirana_varijabla naziv="DomainObject.Predmet.TrenutnaVrijednost_1">387933.50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Koncept montaža d.o.o. za trgovinu i usluge zastupanog po punomoćniku Ivica Pranjić</item>
    </izvorni_sadrzaj>
    <derivirana_varijabla naziv="DomainObject.Predmet.ProtuStrankaListFormated_1">
      <item>Koncept montaža d.o.o. za trgovinu i usluge zastupanog po punomoćniku Ivica Pranjić</item>
    </derivirana_varijabla>
  </DomainObject.Predmet.ProtuStrankaListFormated>
  <DomainObject.Predmet.ProtuStrankaListFormatedOIB>
    <izvorni_sadrzaj>
      <item>Koncept montaža d.o.o. za trgovinu i usluge, OIB 30528041301 zastupanog po punomoćniku Ivica Pranjić</item>
    </izvorni_sadrzaj>
    <derivirana_varijabla naziv="DomainObject.Predmet.ProtuStrankaListFormatedOIB_1">
      <item>Koncept montaža d.o.o. za trgovinu i usluge, OIB 30528041301 zastupanog po punomoćniku Ivica Pranjić</item>
    </derivirana_varijabla>
  </DomainObject.Predmet.ProtuStrankaListFormatedOIB>
  <DomainObject.Predmet.ProtuStrankaListFormatedWithAdress>
    <izvorni_sadrzaj>
      <item>Koncept montaža d.o.o. za trgovinu i usluge, Gospodarska 1, 42202 Trnovec zastupanog po punomoćniku Ivica Pranjić</item>
    </izvorni_sadrzaj>
    <derivirana_varijabla naziv="DomainObject.Predmet.ProtuStrankaListFormatedWithAdress_1">
      <item>Koncept montaža d.o.o. za trgovinu i usluge, Gospodarska 1, 42202 Trnovec zastupanog po punomoćniku Ivica Pranjić</item>
    </derivirana_varijabla>
  </DomainObject.Predmet.ProtuStrankaListFormatedWithAdress>
  <DomainObject.Predmet.ProtuStrankaListFormatedWithAdressOIB>
    <izvorni_sadrzaj>
      <item>Koncept montaža d.o.o. za trgovinu i usluge, OIB 30528041301, Gospodarska 1, 42202 Trnovec zastupanog po punomoćniku Ivica Pranjić</item>
    </izvorni_sadrzaj>
    <derivirana_varijabla naziv="DomainObject.Predmet.ProtuStrankaListFormatedWithAdressOIB_1">
      <item>Koncept montaža d.o.o. za trgovinu i usluge, OIB 30528041301, Gospodarska 1, 42202 Trnovec zastupanog po punomoćniku Ivica Pranjić</item>
    </derivirana_varijabla>
  </DomainObject.Predmet.ProtuStrankaListFormatedWithAdressOIB>
  <DomainObject.Predmet.ProtuStrankaListNazivFormated>
    <izvorni_sadrzaj>
      <item>Koncept montaža d.o.o. za trgovinu i usluge</item>
    </izvorni_sadrzaj>
    <derivirana_varijabla naziv="DomainObject.Predmet.ProtuStrankaListNazivFormated_1">
      <item>Koncept montaža d.o.o. za trgovinu i usluge</item>
    </derivirana_varijabla>
  </DomainObject.Predmet.ProtuStrankaListNazivFormated>
  <DomainObject.Predmet.ProtuStrankaListNazivFormatedOIB>
    <izvorni_sadrzaj>
      <item>Koncept montaža d.o.o. za trgovinu i usluge, OIB 30528041301</item>
    </izvorni_sadrzaj>
    <derivirana_varijabla naziv="DomainObject.Predmet.ProtuStrankaListNazivFormatedOIB_1">
      <item>Koncept montaža d.o.o. za trgovinu i usluge, OIB 30528041301</item>
    </derivirana_varijabla>
  </DomainObject.Predmet.ProtuStrankaListNazivFormatedOIB>
  <DomainObject.Predmet.OstaliListFormated>
    <izvorni_sadrzaj>
      <item>Sudski registar TS u Varaždinu</item>
      <item>e-oglasna ploča</item>
      <item>Županijsko državno odvjetništvo u Varaždinu</item>
      <item>Porezna uprava - Područni ured sjeverna Hrvatska, Ispostava Varaždin</item>
      <item>Ivica Pranjić punomoćnik sudionika u postupku Koncept montaža d.o.o. za trgovinu i usluge</item>
    </izvorni_sadrzaj>
    <derivirana_varijabla naziv="DomainObject.Predmet.OstaliListFormated_1">
      <item>Sudski registar TS u Varaždinu</item>
      <item>e-oglasna ploča</item>
      <item>Županijsko državno odvjetništvo u Varaždinu</item>
      <item>Porezna uprava - Područni ured sjeverna Hrvatska, Ispostava Varaždin</item>
      <item>Ivica Pranjić punomoćnik sudionika u postupku Koncept montaža d.o.o. za trgovinu i usluge</item>
    </derivirana_varijabla>
  </DomainObject.Predmet.OstaliListFormated>
  <DomainObject.Predmet.OstaliListFormatedOIB>
    <izvorni_sadrzaj>
      <item>Sudski registar TS u Varaždinu</item>
      <item>e-oglasna ploča</item>
      <item>Županijsko državno odvjetništvo u Varaždinu</item>
      <item>Porezna uprava - Područni ured sjeverna Hrvatska, Ispostava Varaždin</item>
      <item>Ivica Pranjić, OIB 21172335819 punomoćnik sudionika u postupku Koncept montaža d.o.o. za trgovinu i usluge</item>
    </izvorni_sadrzaj>
    <derivirana_varijabla naziv="DomainObject.Predmet.OstaliListFormatedOIB_1">
      <item>Sudski registar TS u Varaždinu</item>
      <item>e-oglasna ploča</item>
      <item>Županijsko državno odvjetništvo u Varaždinu</item>
      <item>Porezna uprava - Područni ured sjeverna Hrvatska, Ispostava Varaždin</item>
      <item>Ivica Pranjić, OIB 21172335819 punomoćnik sudionika u postupku Koncept montaža d.o.o. za trgovinu i usluge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Županijsko državno odvjetništvo u Varaždinu, Ul. braće Radić 2, 42000 Varaždin</item>
      <item>Porezna uprava - Područni ured sjeverna Hrvatska, Ispostava Varaždin, Graberje 1, 42000 Varaždin</item>
      <item>Ivica Pranjić, Ulica Puđak Kate 12, 10360 Sesvete punomoćnik sudionika u postupku Koncept montaža d.o.o. za trgovinu i usluge</item>
    </izvorni_sadrzaj>
    <derivirana_varijabla naziv="DomainObject.Predmet.OstaliListFormatedWithAdress_1">
      <item>Sudski registar TS u Varaždinu, Ul. braće Radić 2, 42000 Varaždin</item>
      <item>e-oglasna ploča</item>
      <item>Županijsko državno odvjetništvo u Varaždinu, Ul. braće Radić 2, 42000 Varaždin</item>
      <item>Porezna uprava - Područni ured sjeverna Hrvatska, Ispostava Varaždin, Graberje 1, 42000 Varaždin</item>
      <item>Ivica Pranjić, Ulica Puđak Kate 12, 10360 Sesvete punomoćnik sudionika u postupku Koncept montaža d.o.o. za trgovinu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Županijsko državno odvjetništvo u Varaždinu, Ul. braće Radić 2, 42000 Varaždin</item>
      <item>Porezna uprava - Područni ured sjeverna Hrvatska, Ispostava Varaždin, Graberje 1, 42000 Varaždin</item>
      <item>Ivica Pranjić, OIB 21172335819, Ulica Puđak Kate 12, 10360 Sesvete punomoćnik sudionika u postupku Koncept montaža d.o.o. za trgovinu i usluge</item>
    </izvorni_sadrzaj>
    <derivirana_varijabla naziv="DomainObject.Predmet.OstaliListFormatedWithAdressOIB_1">
      <item>Sudski registar TS u Varaždinu, Ul. braće Radić 2, 42000 Varaždin</item>
      <item>e-oglasna ploča</item>
      <item>Županijsko državno odvjetništvo u Varaždinu, Ul. braće Radić 2, 42000 Varaždin</item>
      <item>Porezna uprava - Područni ured sjeverna Hrvatska, Ispostava Varaždin, Graberje 1, 42000 Varaždin</item>
      <item>Ivica Pranjić, OIB 21172335819, Ulica Puđak Kate 12, 10360 Sesvete punomoćnik sudionika u postupku Koncept montaža d.o.o. za trgovinu i usluge</item>
    </derivirana_varijabla>
  </DomainObject.Predmet.OstaliListFormatedWithAdressOIB>
  <DomainObject.Predmet.OstaliListNazivFormated>
    <izvorni_sadrzaj>
      <item>Sudski registar TS u Varaždinu</item>
      <item>e-oglasna ploča</item>
      <item>Županijsko državno odvjetništvo u Varaždinu</item>
      <item>Porezna uprava - Područni ured sjeverna Hrvatska, Ispostava Varaždin</item>
      <item>Ivica Pranjić</item>
    </izvorni_sadrzaj>
    <derivirana_varijabla naziv="DomainObject.Predmet.OstaliListNazivFormated_1">
      <item>Sudski registar TS u Varaždinu</item>
      <item>e-oglasna ploča</item>
      <item>Županijsko državno odvjetništvo u Varaždinu</item>
      <item>Porezna uprava - Područni ured sjeverna Hrvatska, Ispostava Varaždin</item>
      <item>Ivica Pranjić</item>
    </derivirana_varijabla>
  </DomainObject.Predmet.OstaliListNazivFormated>
  <DomainObject.Predmet.OstaliListNazivFormatedOIB>
    <izvorni_sadrzaj>
      <item>Sudski registar TS u Varaždinu</item>
      <item>e-oglasna ploča</item>
      <item>Županijsko državno odvjetništvo u Varaždinu</item>
      <item>Porezna uprava - Područni ured sjeverna Hrvatska, Ispostava Varaždin</item>
      <item>Ivica Pranjić, OIB 21172335819</item>
    </izvorni_sadrzaj>
    <derivirana_varijabla naziv="DomainObject.Predmet.OstaliListNazivFormatedOIB_1">
      <item>Sudski registar TS u Varaždinu</item>
      <item>e-oglasna ploča</item>
      <item>Županijsko državno odvjetništvo u Varaždinu</item>
      <item>Porezna uprava - Područni ured sjeverna Hrvatska, Ispostava Varaždin</item>
      <item>Ivica Pranjić, OIB 21172335819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St-48/2017-10</izvorni_sadrzaj>
    <derivirana_varijabla naziv="DomainObject.PoslovniBrojDokumenta_1">St-48/2017-10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Koncept montaža d.o.o. za trgovinu i usluge</izvorni_sadrzaj>
    <derivirana_varijabla naziv="DomainObject.Predmet.ProtustrankaIDrugi_1">Koncept montaža d.o.o. za trgovinu i usluge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Koncept montaža d.o.o. za trgovinu i usluge, OIB 30528041301, Gospodarska 1, 42202 Trnovec</izvorni_sadrzaj>
    <derivirana_varijabla naziv="DomainObject.Predmet.ProtustrankaIDrugiAdressOIB_1">Koncept montaža d.o.o. za trgovinu i usluge, OIB 30528041301,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Koncept montaža d.o.o. za trgovinu i usluge</item>
      <item>Sudski registar TS u Varaždinu</item>
      <item>e-oglasna ploča</item>
      <item>Županijsko državno odvjetništvo u Varaždinu</item>
      <item>Porezna uprava - Područni ured sjeverna Hrvatska, Ispostava Varaždin</item>
      <item>Ivica Pranjić</item>
    </izvorni_sadrzaj>
    <derivirana_varijabla naziv="DomainObject.Predmet.SudioniciListNaziv_1">
      <item>Financijska agencija - Podružnica Varaždin</item>
      <item>Koncept montaža d.o.o. za trgovinu i usluge</item>
      <item>Sudski registar TS u Varaždinu</item>
      <item>e-oglasna ploča</item>
      <item>Županijsko državno odvjetništvo u Varaždinu</item>
      <item>Porezna uprava - Područni ured sjeverna Hrvatska, Ispostava Varaždin</item>
      <item>Ivica Pranjić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Koncept montaža d.o.o. za trgovinu i usluge, OIB 30528041301, Gospodarska 1,42202 Trnovec</item>
      <item>Sudski registar TS u Varaždinu, Ul. braće Radić 2,42000 Varaždin</item>
      <item>e-oglasna ploča</item>
      <item>Županijsko državno odvjetništvo u Varaždinu, Ul. braće Radić 2,42000 Varaždin</item>
      <item>Porezna uprava - Područni ured sjeverna Hrvatska, Ispostava Varaždin, Graberje 1,42000 Varaždin</item>
      <item>Ivica Pranjić, OIB 21172335819, Ulica Puđak Kate 12,10360 Sesvete</item>
    </izvorni_sadrzaj>
    <derivirana_varijabla naziv="DomainObject.Predmet.SudioniciListAdressOIB_1">
      <item>Financijska agencija - Podružnica Varaždin, OIB 85821130368, Ul. Augusta Cesarca 2,42000 Varaždin</item>
      <item>Koncept montaža d.o.o. za trgovinu i usluge, OIB 30528041301, Gospodarska 1,42202 Trnovec</item>
      <item>Sudski registar TS u Varaždinu, Ul. braće Radić 2,42000 Varaždin</item>
      <item>e-oglasna ploča</item>
      <item>Županijsko državno odvjetništvo u Varaždinu, Ul. braće Radić 2,42000 Varaždin</item>
      <item>Porezna uprava - Područni ured sjeverna Hrvatska, Ispostava Varaždin, Graberje 1,42000 Varaždin</item>
      <item>Ivica Pranjić, OIB 21172335819, Ulica Puđak Kate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30528041301</item>
      <item>, OIB null</item>
      <item>, OIB null</item>
      <item>, OIB null</item>
      <item>, OIB null</item>
      <item>, OIB 21172335819</item>
    </izvorni_sadrzaj>
    <derivirana_varijabla naziv="DomainObject.Predmet.SudioniciListNazivOIB_1">
      <item>, OIB 85821130368</item>
      <item>, OIB 30528041301</item>
      <item>, OIB null</item>
      <item>, OIB null</item>
      <item>, OIB null</item>
      <item>, OIB null</item>
      <item>, OIB 21172335819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E16FC-E448-437C-B167-E935AE221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1560</properties:Characters>
  <properties:Lines>66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2017-03-02T13:04:00Z</dcterms:created>
  <dc:creator>jlekic</dc:creator>
  <cp:lastModifiedBy>Marko Makaj</cp:lastModifiedBy>
  <cp:lastPrinted>2017-03-02T13:27:00Z</cp:lastPrinted>
  <dcterms:modified xmlns:xsi="http://www.w3.org/2001/XMLSchema-instance" xsi:type="dcterms:W3CDTF">2017-03-02T13:27:00Z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St-48/2017-10 / Odluka - Rješenje - prekid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