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928d" w14:paraId="9de928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BD6DBF">
        <w:t>2</w:t>
      </w:r>
      <w:r w:rsidR="000750F1">
        <w:t>628</w:t>
      </w:r>
      <w:r w:rsidR="00BD6DBF">
        <w:t>/16-</w:t>
      </w:r>
      <w:r w:rsidR="00063B8D">
        <w:t>3</w:t>
      </w:r>
    </w:p>
    <w:p w:rsidRDefault="00B07B16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750F1">
        <w:t>KARLOVAC, Ulica P. Vitezovića 1</w:t>
      </w:r>
      <w:r w:rsidR="000860DD">
        <w:t>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A42BD2">
        <w:t xml:space="preserve"> </w:t>
      </w:r>
      <w:r w:rsidR="000750F1">
        <w:t>GLOBAL PLASTIC TEHNOLOGIJA d.o.o. za proizvodnju i usluge, Karlovac, Banija 7,</w:t>
      </w:r>
      <w:r w:rsidR="00507C44">
        <w:t xml:space="preserve"> </w:t>
      </w:r>
      <w:r w:rsidR="00BD6DBF">
        <w:t xml:space="preserve">OIB </w:t>
      </w:r>
      <w:r w:rsidR="000750F1">
        <w:t>87093390308</w:t>
      </w:r>
      <w:r w:rsidR="00507C44">
        <w:t>, MBS 080</w:t>
      </w:r>
      <w:r w:rsidR="000750F1">
        <w:t>992683</w:t>
      </w:r>
      <w:r w:rsidR="00507C44">
        <w:t xml:space="preserve">, </w:t>
      </w:r>
      <w:r w:rsidR="00C63BA0">
        <w:t>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BD6DBF">
        <w:t xml:space="preserve"> 27. listopada 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3F0849">
        <w:t>GLOBAL PLASTIC TEHNOLOGIJA d.o.o. za proizvodnju i usluge, Karlovac, Banija 7, OIB 87093390308, MBS 080992683</w:t>
      </w:r>
      <w:r w:rsidR="003F0849">
        <w:t xml:space="preserve"> </w:t>
      </w:r>
      <w:r w:rsidR="00F94E9E">
        <w:t>i</w:t>
      </w:r>
      <w:r w:rsidR="00DA2E82">
        <w:t>znosi</w:t>
      </w:r>
      <w:r w:rsidR="00A42BD2">
        <w:t xml:space="preserve"> </w:t>
      </w:r>
      <w:r w:rsidR="003F0849">
        <w:t xml:space="preserve">8.277,74 </w:t>
      </w:r>
      <w:r w:rsidR="00A42BD2">
        <w:t>kn.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AF4CFA">
        <w:t>/</w:t>
      </w:r>
      <w:r w:rsidR="00507C44">
        <w:t>direktor</w:t>
      </w:r>
      <w:r w:rsidR="00AF4CFA">
        <w:t xml:space="preserve"> </w:t>
      </w:r>
      <w:r w:rsidR="003D1D93">
        <w:t>d</w:t>
      </w:r>
      <w:r w:rsidR="000A56F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AF4CFA">
        <w:t>2</w:t>
      </w:r>
      <w:r w:rsidR="000750F1">
        <w:t>628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AF4CFA">
        <w:t>27. listopada 2016.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352AC3" w:rsidR="00352AC3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352AC3" w:rsidP="00352AC3" w:rsidR="00352AC3" w:rsidRPr="00F2165F">
      <w:pPr>
        <w:ind w:left="6372"/>
        <w:jc w:val="both"/>
        <w:rPr>
          <w:bCs/>
        </w:rPr>
      </w:pPr>
    </w:p>
    <w:p w:rsidRDefault="00AF4CFA" w:rsidP="00A4556A" w:rsidR="00532E0A">
      <w:pPr>
        <w:ind w:left="720"/>
      </w:pPr>
      <w:r>
        <w:t>DNA:</w:t>
      </w:r>
    </w:p>
    <w:p w:rsidRDefault="00AF4CFA" w:rsidP="00AF4CFA" w:rsidR="00AF4CFA">
      <w:pPr>
        <w:numPr>
          <w:ilvl w:val="0"/>
          <w:numId w:val="3"/>
        </w:numPr>
      </w:pPr>
      <w:r>
        <w:t xml:space="preserve">e-oglasna </w:t>
      </w:r>
    </w:p>
    <w:p w:rsidRDefault="00AF4CFA" w:rsidP="00AF4CFA" w:rsidR="00AF4CFA">
      <w:pPr>
        <w:numPr>
          <w:ilvl w:val="0"/>
          <w:numId w:val="3"/>
        </w:numPr>
      </w:pPr>
      <w:r>
        <w:t>zahtjev – e-oglasna</w:t>
      </w:r>
    </w:p>
    <w:p w:rsidRDefault="00AF4CFA" w:rsidP="00AF4CFA" w:rsidR="00AF4CFA">
      <w:pPr>
        <w:numPr>
          <w:ilvl w:val="0"/>
          <w:numId w:val="3"/>
        </w:numPr>
      </w:pPr>
      <w:r>
        <w:t xml:space="preserve">kal. 45 dana </w:t>
      </w: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158" w:rsidR="006A0158">
      <w:r>
        <w:separator/>
      </w:r>
    </w:p>
  </w:endnote>
  <w:endnote w:id="0" w:type="continuationSeparator">
    <w:p w:rsidRDefault="006A0158" w:rsidR="006A0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158" w:rsidR="006A0158">
      <w:r>
        <w:separator/>
      </w:r>
    </w:p>
  </w:footnote>
  <w:footnote w:id="0" w:type="continuationSeparator">
    <w:p w:rsidRDefault="006A0158" w:rsidR="006A01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50F1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0849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44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AF4CFA"/>
    <w:rsid w:val="00B07B16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750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0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0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0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0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750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0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0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0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0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2628</izvorni_sadrzaj>
    <derivirana_varijabla naziv="DomainObject.Predmet.Broj_1">2628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St-2628/2016</izvorni_sadrzaj>
    <derivirana_varijabla naziv="DomainObject.Predmet.OznakaBroj_1">St-2628/2016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PLASTIC TEHNOLOGIJA d.o.o.</izvorni_sadrzaj>
    <derivirana_varijabla naziv="DomainObject.Predmet.ProtustrankaFormated_1">  GLOBAL PLASTIC TEHNOLOGIJA d.o.o.</derivirana_varijabla>
  </DomainObject.Predmet.ProtustrankaFormated>
  <DomainObject.Predmet.ProtustrankaFormatedOIB>
    <izvorni_sadrzaj>  GLOBAL PLASTIC TEHNOLOGIJA d.o.o., OIB 87093390308</izvorni_sadrzaj>
    <derivirana_varijabla naziv="DomainObject.Predmet.ProtustrankaFormatedOIB_1">  GLOBAL PLASTIC TEHNOLOGIJA d.o.o., OIB 87093390308</derivirana_varijabla>
  </DomainObject.Predmet.ProtustrankaFormatedOIB>
  <DomainObject.Predmet.ProtustrankaFormatedWithAdress>
    <izvorni_sadrzaj> GLOBAL PLASTIC TEHNOLOGIJA d.o.o., Banija 7, 47000 Karlovac</izvorni_sadrzaj>
    <derivirana_varijabla naziv="DomainObject.Predmet.ProtustrankaFormatedWithAdress_1"> GLOBAL PLASTIC TEHNOLOGIJA d.o.o., Banija 7, 47000 Karlovac</derivirana_varijabla>
  </DomainObject.Predmet.ProtustrankaFormatedWithAdress>
  <DomainObject.Predmet.ProtustrankaFormatedWithAdressOIB>
    <izvorni_sadrzaj> GLOBAL PLASTIC TEHNOLOGIJA d.o.o., OIB 87093390308, Banija 7, 47000 Karlovac</izvorni_sadrzaj>
    <derivirana_varijabla naziv="DomainObject.Predmet.ProtustrankaFormatedWithAdressOIB_1"> GLOBAL PLASTIC TEHNOLOGIJA d.o.o., OIB 87093390308, Banija 7, 47000 Karlovac</derivirana_varijabla>
  </DomainObject.Predmet.ProtustrankaFormatedWithAdressOIB>
  <DomainObject.Predmet.ProtustrankaWithAdress>
    <izvorni_sadrzaj>GLOBAL PLASTIC TEHNOLOGIJA d.o.o. Banija 7, 47000 Karlovac</izvorni_sadrzaj>
    <derivirana_varijabla naziv="DomainObject.Predmet.ProtustrankaWithAdress_1">GLOBAL PLASTIC TEHNOLOGIJA d.o.o. Banija 7, 47000 Karlovac</derivirana_varijabla>
  </DomainObject.Predmet.ProtustrankaWithAdress>
  <DomainObject.Predmet.ProtustrankaWithAdressOIB>
    <izvorni_sadrzaj>GLOBAL PLASTIC TEHNOLOGIJA d.o.o., OIB 87093390308, Banija 7, 47000 Karlovac</izvorni_sadrzaj>
    <derivirana_varijabla naziv="DomainObject.Predmet.ProtustrankaWithAdressOIB_1">GLOBAL PLASTIC TEHNOLOGIJA d.o.o., OIB 87093390308, Banija 7, 47000 Karlovac</derivirana_varijabla>
  </DomainObject.Predmet.ProtustrankaWithAdressOIB>
  <DomainObject.Predmet.ProtustrankaNazivFormated>
    <izvorni_sadrzaj>GLOBAL PLASTIC TEHNOLOGIJA d.o.o.</izvorni_sadrzaj>
    <derivirana_varijabla naziv="DomainObject.Predmet.ProtustrankaNazivFormated_1">GLOBAL PLASTIC TEHNOLOGIJA d.o.o.</derivirana_varijabla>
  </DomainObject.Predmet.ProtustrankaNazivFormated>
  <DomainObject.Predmet.ProtustrankaNazivFormatedOIB>
    <izvorni_sadrzaj>GLOBAL PLASTIC TEHNOLOGIJA d.o.o., OIB 87093390308</izvorni_sadrzaj>
    <derivirana_varijabla naziv="DomainObject.Predmet.ProtustrankaNazivFormatedOIB_1">GLOBAL PLASTIC TEHNOLOGIJA d.o.o., OIB 87093390308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GLOBAL PLASTIC TEHNOLOGIJA d.o.o.</item>
    </izvorni_sadrzaj>
    <derivirana_varijabla naziv="DomainObject.Predmet.ProtuStrankaListFormated_1">
      <item>GLOBAL PLASTIC TEHNOLOGIJA d.o.o.</item>
    </derivirana_varijabla>
  </DomainObject.Predmet.ProtuStrankaListFormated>
  <DomainObject.Predmet.ProtuStrankaListFormatedOIB>
    <izvorni_sadrzaj>
      <item>GLOBAL PLASTIC TEHNOLOGIJA d.o.o., OIB 87093390308</item>
    </izvorni_sadrzaj>
    <derivirana_varijabla naziv="DomainObject.Predmet.ProtuStrankaListFormatedOIB_1">
      <item>GLOBAL PLASTIC TEHNOLOGIJA d.o.o., OIB 87093390308</item>
    </derivirana_varijabla>
  </DomainObject.Predmet.ProtuStrankaListFormatedOIB>
  <DomainObject.Predmet.ProtuStrankaListFormatedWithAdress>
    <izvorni_sadrzaj>
      <item>GLOBAL PLASTIC TEHNOLOGIJA d.o.o., Banija 7, 47000 Karlovac</item>
    </izvorni_sadrzaj>
    <derivirana_varijabla naziv="DomainObject.Predmet.ProtuStrankaListFormatedWithAdress_1">
      <item>GLOBAL PLASTIC TEHNOLOGIJA d.o.o., Banija 7, 47000 Karlovac</item>
    </derivirana_varijabla>
  </DomainObject.Predmet.ProtuStrankaListFormatedWithAdress>
  <DomainObject.Predmet.ProtuStrankaListFormatedWithAdressOIB>
    <izvorni_sadrzaj>
      <item>GLOBAL PLASTIC TEHNOLOGIJA d.o.o., OIB 87093390308, Banija 7, 47000 Karlovac</item>
    </izvorni_sadrzaj>
    <derivirana_varijabla naziv="DomainObject.Predmet.ProtuStrankaListFormatedWithAdressOIB_1">
      <item>GLOBAL PLASTIC TEHNOLOGIJA d.o.o., OIB 87093390308, Banija 7, 47000 Karlovac</item>
    </derivirana_varijabla>
  </DomainObject.Predmet.ProtuStrankaListFormatedWithAdressOIB>
  <DomainObject.Predmet.ProtuStrankaListNazivFormated>
    <izvorni_sadrzaj>
      <item>GLOBAL PLASTIC TEHNOLOGIJA d.o.o.</item>
    </izvorni_sadrzaj>
    <derivirana_varijabla naziv="DomainObject.Predmet.ProtuStrankaListNazivFormated_1">
      <item>GLOBAL PLASTIC TEHNOLOGIJA d.o.o.</item>
    </derivirana_varijabla>
  </DomainObject.Predmet.ProtuStrankaListNazivFormated>
  <DomainObject.Predmet.ProtuStrankaListNazivFormatedOIB>
    <izvorni_sadrzaj>
      <item>GLOBAL PLASTIC TEHNOLOGIJA d.o.o., OIB 87093390308</item>
    </izvorni_sadrzaj>
    <derivirana_varijabla naziv="DomainObject.Predmet.ProtuStrankaListNazivFormatedOIB_1">
      <item>GLOBAL PLASTIC TEHNOLOGIJA d.o.o., OIB 87093390308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GLOBAL PLASTIC TEHNOLOGIJA d.o.o.</izvorni_sadrzaj>
    <derivirana_varijabla naziv="DomainObject.Predmet.ProtustrankaIDrugi_1">GLOBAL PLASTIC TEHNOLOGIJA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GLOBAL PLASTIC TEHNOLOGIJA d.o.o., OIB 87093390308, Banija 7, 47000 Karlovac</izvorni_sadrzaj>
    <derivirana_varijabla naziv="DomainObject.Predmet.ProtustrankaIDrugiAdressOIB_1">GLOBAL PLASTIC TEHNOLOGIJA d.o.o., OIB 87093390308, Banija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PLASTIC TEHNOLOGIJA d.o.o.</item>
      <item>FINA regionalni centar Zagreb, podružnica Karlovac</item>
    </izvorni_sadrzaj>
    <derivirana_varijabla naziv="DomainObject.Predmet.SudioniciListNaziv_1">
      <item>GLOBAL PLASTIC TEHNOLOGIJA d.o.o.</item>
      <item>FINA regionalni centar Zagreb, podružnica Karlovac</item>
    </derivirana_varijabla>
  </DomainObject.Predmet.SudioniciListNaziv>
  <DomainObject.Predmet.SudioniciListAdressOIB>
    <izvorni_sadrzaj>
      <item>GLOBAL PLASTIC TEHNOLOGIJA d.o.o., OIB 87093390308, Banija 7,47000 Karlovac</item>
      <item>FINA regionalni centar Zagreb, podružnica Karlovac, OIB 85821130368, Vitezovićeva 1,47000 Karlovac</item>
    </izvorni_sadrzaj>
    <derivirana_varijabla naziv="DomainObject.Predmet.SudioniciListAdressOIB_1">
      <item>GLOBAL PLASTIC TEHNOLOGIJA d.o.o., OIB 87093390308, Banija 7,47000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87093390308</item>
      <item>, OIB 85821130368</item>
    </izvorni_sadrzaj>
    <derivirana_varijabla naziv="DomainObject.Predmet.SudioniciListNazivOIB_1">
      <item>, OIB 87093390308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83E0B8-FDC3-46ED-B812-C521387314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355</properties:Words>
  <properties:Characters>1872</properties:Characters>
  <properties:Lines>50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2016-10-27T11:41:00Z</dcterms:created>
  <dc:creator>Korisnik</dc:creator>
  <cp:lastModifiedBy>Darija Miličević</cp:lastModifiedBy>
  <cp:lastPrinted>2016-10-27T12:06:00Z</cp:lastPrinted>
  <dcterms:modified xmlns:xsi="http://www.w3.org/2001/XMLSchema-instance" xsi:type="dcterms:W3CDTF">2016-10-27T12:07:00Z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