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909d" w14:paraId="6ab909d" w:rsidRDefault="001E2AC0" w:rsidP="001E2AC0" w:rsidR="001E2AC0" w:rsidRPr="001E2AC0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  <w:t>1 St-613/14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b/>
          <w:lang w:eastAsia="hr-HR"/>
        </w:rPr>
        <w:t xml:space="preserve">      </w:t>
      </w:r>
      <w:r w:rsidRPr="001E2AC0">
        <w:rPr>
          <w:rFonts w:cs="Times New Roman" w:eastAsia="Times New Roman"/>
          <w:lang w:eastAsia="hr-HR"/>
        </w:rPr>
        <w:t>REPUBLIKA HRVATSKA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 xml:space="preserve"> TRGOVAČKI SUD U ZAGREBU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 xml:space="preserve">          STALNA SLUŽBA 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1E2AC0">
        <w:rPr>
          <w:rFonts w:cs="Times New Roman" w:eastAsia="Times New Roman"/>
          <w:lang w:eastAsia="hr-HR"/>
        </w:rPr>
        <w:t>Šestića</w:t>
      </w:r>
      <w:proofErr w:type="spellEnd"/>
      <w:r w:rsidRPr="001E2AC0">
        <w:rPr>
          <w:rFonts w:cs="Times New Roman" w:eastAsia="Times New Roman"/>
          <w:lang w:eastAsia="hr-HR"/>
        </w:rPr>
        <w:t xml:space="preserve"> 4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>O B A V I J E S T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jc w:val="both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ab/>
        <w:t>TRGOVAČKI SUD U ZAGREBU, Stalna služba</w:t>
      </w:r>
      <w:r w:rsidRPr="001E2AC0">
        <w:rPr>
          <w:rFonts w:cs="Times New Roman" w:eastAsia="Times New Roman"/>
          <w:b/>
          <w:lang w:eastAsia="hr-HR"/>
        </w:rPr>
        <w:t>,</w:t>
      </w:r>
      <w:r w:rsidRPr="001E2AC0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MTS GRADNJA d.o.o. u stečaju, Krapina, Magistratska ulica 26, OIB: 70442772671, dana 1. ožujka 2016. godine</w:t>
      </w: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jc w:val="center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>o b j a v l j u j e</w:t>
      </w:r>
    </w:p>
    <w:p w:rsidRDefault="001E2AC0" w:rsidP="001E2AC0" w:rsidR="001E2AC0" w:rsidRPr="001E2AC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ab/>
        <w:t xml:space="preserve">Stečajnom upravitelju </w:t>
      </w:r>
      <w:proofErr w:type="spellStart"/>
      <w:r w:rsidRPr="001E2AC0">
        <w:rPr>
          <w:rFonts w:cs="Times New Roman" w:eastAsia="Times New Roman"/>
          <w:lang w:eastAsia="hr-HR"/>
        </w:rPr>
        <w:t>Maroju</w:t>
      </w:r>
      <w:proofErr w:type="spellEnd"/>
      <w:r w:rsidRPr="001E2AC0">
        <w:rPr>
          <w:rFonts w:cs="Times New Roman" w:eastAsia="Times New Roman"/>
          <w:lang w:eastAsia="hr-HR"/>
        </w:rPr>
        <w:t xml:space="preserve"> </w:t>
      </w:r>
      <w:proofErr w:type="spellStart"/>
      <w:r w:rsidRPr="001E2AC0">
        <w:rPr>
          <w:rFonts w:cs="Times New Roman" w:eastAsia="Times New Roman"/>
          <w:lang w:eastAsia="hr-HR"/>
        </w:rPr>
        <w:t>Stjepoviću</w:t>
      </w:r>
      <w:proofErr w:type="spellEnd"/>
      <w:r w:rsidRPr="001E2AC0">
        <w:rPr>
          <w:rFonts w:cs="Times New Roman" w:eastAsia="Times New Roman"/>
          <w:lang w:eastAsia="hr-HR"/>
        </w:rPr>
        <w:t xml:space="preserve"> određena je  nagrada te se u pisarnici suda može izvršiti uvid u potpuni tekst rješenja. </w:t>
      </w:r>
    </w:p>
    <w:p w:rsidRDefault="001E2AC0" w:rsidP="001E2AC0" w:rsidR="001E2AC0" w:rsidRPr="001E2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jc w:val="both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ab/>
      </w:r>
      <w:r w:rsidRPr="001E2AC0">
        <w:rPr>
          <w:rFonts w:cs="Times New Roman" w:eastAsia="Times New Roman"/>
          <w:lang w:eastAsia="hr-HR"/>
        </w:rPr>
        <w:tab/>
        <w:t xml:space="preserve">            </w:t>
      </w:r>
    </w:p>
    <w:p w:rsidRDefault="001E2AC0" w:rsidP="001E2AC0" w:rsidR="001E2AC0" w:rsidRPr="001E2AC0">
      <w:pPr>
        <w:spacing w:after="0"/>
        <w:jc w:val="center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>U</w:t>
      </w:r>
      <w:r w:rsidRPr="001E2AC0">
        <w:rPr>
          <w:rFonts w:cs="Times New Roman" w:eastAsia="Times New Roman"/>
          <w:b/>
          <w:lang w:eastAsia="hr-HR"/>
        </w:rPr>
        <w:t xml:space="preserve"> </w:t>
      </w:r>
      <w:r w:rsidRPr="001E2AC0">
        <w:rPr>
          <w:rFonts w:cs="Times New Roman" w:eastAsia="Times New Roman"/>
          <w:lang w:eastAsia="hr-HR"/>
        </w:rPr>
        <w:t>Karlovcu 1. ožujka 2016. godine</w:t>
      </w:r>
    </w:p>
    <w:p w:rsidRDefault="001E2AC0" w:rsidP="001E2AC0" w:rsidR="001E2AC0" w:rsidRPr="001E2A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 xml:space="preserve">   </w:t>
      </w:r>
      <w:r w:rsidRPr="001E2AC0">
        <w:rPr>
          <w:rFonts w:cs="Times New Roman" w:eastAsia="Times New Roman"/>
          <w:lang w:eastAsia="hr-HR"/>
        </w:rPr>
        <w:t xml:space="preserve">Stečajni sudac:                                                                                                                 </w:t>
      </w:r>
    </w:p>
    <w:p w:rsidRDefault="001E2AC0" w:rsidP="001E2AC0" w:rsidR="001E2AC0" w:rsidRPr="001E2AC0">
      <w:pPr>
        <w:spacing w:after="0"/>
        <w:jc w:val="center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1E2AC0" w:rsidP="001E2AC0" w:rsidR="001E2AC0" w:rsidRPr="001E2AC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E2AC0" w:rsidP="001E2AC0" w:rsidR="001E2AC0" w:rsidRPr="001E2AC0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>Dna:</w:t>
      </w:r>
    </w:p>
    <w:p w:rsidRDefault="001E2AC0" w:rsidP="001E2AC0" w:rsidR="001E2AC0" w:rsidRPr="001E2AC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E2AC0">
        <w:rPr>
          <w:rFonts w:cs="Times New Roman" w:eastAsia="Times New Roman"/>
          <w:lang w:eastAsia="hr-HR"/>
        </w:rPr>
        <w:t>e-oglasna ploča suda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AC0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St-613/2014-56</izvorni_sadrzaj>
    <derivirana_varijabla naziv="DomainObject.Oznaka_1">St-613/2014-56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2014.</izvorni_sadrzaj>
    <derivirana_varijabla naziv="DomainObject.Predmet.DatumOsnivanja_1">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St-613/2014</izvorni_sadrzaj>
    <derivirana_varijabla naziv="DomainObject.Predmet.OznakaBroj_1">St-613/2014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MTS GRADNJA d.o.o. za graditeljstvo, trgovinu i usluge</izvorni_sadrzaj>
    <derivirana_varijabla naziv="DomainObject.Predmet.ProtustrankaFormated_1">  MTS GRADNJA d.o.o. za graditeljstvo, trgovinu i usluge</derivirana_varijabla>
  </DomainObject.Predmet.ProtustrankaFormated>
  <DomainObject.Predmet.ProtustrankaFormatedOIB>
    <izvorni_sadrzaj>  MTS GRADNJA d.o.o. za graditeljstvo, trgovinu i usluge, OIB 70442772671</izvorni_sadrzaj>
    <derivirana_varijabla naziv="DomainObject.Predmet.ProtustrankaFormatedOIB_1">  MTS GRADNJA d.o.o. za graditeljstvo, trgovinu i usluge, OIB 70442772671</derivirana_varijabla>
  </DomainObject.Predmet.ProtustrankaFormatedOIB>
  <DomainObject.Predmet.ProtustrankaFormatedWithAdress>
    <izvorni_sadrzaj> MTS GRADNJA d.o.o. za graditeljstvo, trgovinu i usluge, Magistratska ulica 26, 49000 Krapina</izvorni_sadrzaj>
    <derivirana_varijabla naziv="DomainObject.Predmet.ProtustrankaFormatedWithAdress_1"> MTS GRADNJA d.o.o. za graditeljstvo, trgovinu i usluge, Magistratska ulica 26, 49000 Krapina</derivirana_varijabla>
  </DomainObject.Predmet.ProtustrankaFormatedWithAdress>
  <DomainObject.Predmet.ProtustrankaFormatedWithAdressOIB>
    <izvorni_sadrzaj> MTS GRADNJA d.o.o. za graditeljstvo, trgovinu i usluge, OIB 70442772671, Magistratska ulica 26, 49000 Krapina</izvorni_sadrzaj>
    <derivirana_varijabla naziv="DomainObject.Predmet.ProtustrankaFormatedWithAdressOIB_1"> MTS GRADNJA d.o.o. za graditeljstvo, trgovinu i usluge, OIB 70442772671, Magistratska ulica 26, 49000 Krapina</derivirana_varijabla>
  </DomainObject.Predmet.ProtustrankaFormatedWithAdressOIB>
  <DomainObject.Predmet.ProtustrankaWithAdress>
    <izvorni_sadrzaj>MTS GRADNJA d.o.o. za graditeljstvo, trgovinu i usluge Magistratska ulica 26, 49000 Krapina</izvorni_sadrzaj>
    <derivirana_varijabla naziv="DomainObject.Predmet.ProtustrankaWithAdress_1">MTS GRADNJA d.o.o. za graditeljstvo, trgovinu i usluge Magistratska ulica 26, 49000 Krapina</derivirana_varijabla>
  </DomainObject.Predmet.ProtustrankaWithAdress>
  <DomainObject.Predmet.ProtustrankaWithAdressOIB>
    <izvorni_sadrzaj>MTS GRADNJA d.o.o. za graditeljstvo, trgovinu i usluge, OIB 70442772671, Magistratska ulica 26, 49000 Krapina</izvorni_sadrzaj>
    <derivirana_varijabla naziv="DomainObject.Predmet.ProtustrankaWithAdressOIB_1">MTS GRADNJA d.o.o. za graditeljstvo, trgovinu i usluge, OIB 70442772671, Magistratska ulica 26, 49000 Krapina</derivirana_varijabla>
  </DomainObject.Predmet.ProtustrankaWithAdressOIB>
  <DomainObject.Predmet.ProtustrankaNazivFormated>
    <izvorni_sadrzaj>MTS GRADNJA d.o.o. za graditeljstvo, trgovinu i usluge</izvorni_sadrzaj>
    <derivirana_varijabla naziv="DomainObject.Predmet.ProtustrankaNazivFormated_1">MTS GRADNJA d.o.o. za graditeljstvo, trgovinu i usluge</derivirana_varijabla>
  </DomainObject.Predmet.ProtustrankaNazivFormated>
  <DomainObject.Predmet.ProtustrankaNazivFormatedOIB>
    <izvorni_sadrzaj>MTS GRADNJA d.o.o. za graditeljstvo, trgovinu i usluge, OIB 70442772671</izvorni_sadrzaj>
    <derivirana_varijabla naziv="DomainObject.Predmet.ProtustrankaNazivFormatedOIB_1">MTS GRADNJA d.o.o. za graditeljstvo, trgovinu i usluge, OIB 70442772671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B.A.M.T. društvo s ograničenom odgovornošću za proizvodnju, unutarnju i vanjsku trgovinu i usluge</izvorni_sadrzaj>
    <derivirana_varijabla naziv="DomainObject.Predmet.StrankaFormated_1">  FINA Regionalni centar Zagreb; B.A.M.T. društvo s ograničenom odgovornošću za proizvodnju, unutarnju i vanjsku trgovinu i usluge</derivirana_varijabla>
  </DomainObject.Predmet.StrankaFormated>
  <DomainObject.Predmet.StrankaFormatedOIB>
    <izvorni_sadrzaj>  FINA Regionalni centar Zagreb, OIB 85821130368; B.A.M.T. društvo s ograničenom odgovornošću za proizvodnju, unutarnju i vanjsku trgovinu i usluge, OIB 42990871544</izvorni_sadrzaj>
    <derivirana_varijabla naziv="DomainObject.Predmet.StrankaFormatedOIB_1">  FINA Regionalni centar Zagreb, OIB 85821130368; B.A.M.T. društvo s ograničenom odgovornošću za proizvodnju, unutarnju i vanjsku trgovinu i usluge, OIB 42990871544</derivirana_varijabla>
  </DomainObject.Predmet.StrankaFormatedOIB>
  <DomainObject.Predmet.StrankaFormatedWithAdress>
    <izvorni_sadrzaj> FINA Regionalni centar Zagreb, Ilica 307, 10000 Zagreb; B.A.M.T. društvo s ograničenom odgovornošću za proizvodnju, unutarnju i vanjsku trgovinu i usluge, Ante Topića-Mimare 20, Zagreb</izvorni_sadrzaj>
    <derivirana_varijabla naziv="DomainObject.Predmet.StrankaFormatedWithAdress_1"> FINA Regionalni centar Zagreb, Ilica 307, 10000 Zagreb; B.A.M.T. društvo s ograničenom odgovornošću za proizvodnju, unutarnju i vanjsku trgovinu i usluge, Ante Topića-Mimare 20, Zagreb</derivirana_varijabla>
  </DomainObject.Predmet.StrankaFormatedWithAdress>
  <DomainObject.Predmet.StrankaFormatedWithAdressOIB>
    <izvorni_sadrzaj> FINA Regionalni centar Zagreb, OIB 85821130368, Ilica 307, 10000 Zagreb; B.A.M.T. društvo s ograničenom odgovornošću za proizvodnju, unutarnju i vanjsku trgovinu i usluge, OIB 42990871544, Ante Topića-Mimare 20, Zagreb</izvorni_sadrzaj>
    <derivirana_varijabla naziv="DomainObject.Predmet.StrankaFormatedWithAdressOIB_1"> FINA Regionalni centar Zagreb, OIB 85821130368, Ilica 307, 10000 Zagreb; B.A.M.T. društvo s ograničenom odgovornošću za proizvodnju, unutarnju i vanjsku trgovinu i usluge, OIB 42990871544, Ante Topića-Mimare 20, Zagreb</derivirana_varijabla>
  </DomainObject.Predmet.StrankaFormatedWithAdressOIB>
  <DomainObject.Predmet.StrankaWithAdress>
    <izvorni_sadrzaj>FINA Regionalni centar Zagreb Ilica 307,10000 Zagreb,B.A.M.T. društvo s ograničenom odgovornošću za proizvodnju, unutarnju i vanjsku trgovinu i usluge Ante Topića-Mimare 20,Zagreb</izvorni_sadrzaj>
    <derivirana_varijabla naziv="DomainObject.Predmet.StrankaWithAdress_1">FINA Regionalni centar Zagreb Ilica 307,10000 Zagreb,B.A.M.T. društvo s ograničenom odgovornošću za proizvodnju, unutarnju i vanjsku trgovinu i usluge Ante Topića-Mimare 20,Zagreb</derivirana_varijabla>
  </DomainObject.Predmet.StrankaWithAdress>
  <DomainObject.Predmet.StrankaWithAdressOIB>
    <izvorni_sadrzaj>FINA Regionalni centar Zagreb, OIB 85821130368, Ilica 307,10000 Zagreb,B.A.M.T. društvo s ograničenom odgovornošću za proizvodnju, unutarnju i vanjsku trgovinu i usluge, OIB 42990871544, Ante Topića-Mimare 20,Zagreb</izvorni_sadrzaj>
    <derivirana_varijabla naziv="DomainObject.Predmet.StrankaWithAdressOIB_1">FINA Regionalni centar Zagreb, OIB 85821130368, Ilica 307,10000 Zagreb,B.A.M.T. društvo s ograničenom odgovornošću za proizvodnju, unutarnju i vanjsku trgovinu i usluge, OIB 42990871544, Ante Topića-Mimare 20,Zagreb</derivirana_varijabla>
  </DomainObject.Predmet.StrankaWithAdressOIB>
  <DomainObject.Predmet.StrankaNazivFormated>
    <izvorni_sadrzaj>FINA Regionalni centar Zagreb,B.A.M.T. društvo s ograničenom odgovornošću za proizvodnju, unutarnju i vanjsku trgovinu i usluge</izvorni_sadrzaj>
    <derivirana_varijabla naziv="DomainObject.Predmet.StrankaNazivFormated_1">FINA Regionalni centar Zagreb,B.A.M.T. društvo s ograničenom odgovornošću za proizvodnju, unutarnju i vanjsku trgovinu i usluge</derivirana_varijabla>
  </DomainObject.Predmet.StrankaNazivFormated>
  <DomainObject.Predmet.StrankaNazivFormatedOIB>
    <izvorni_sadrzaj>FINA Regionalni centar Zagreb, OIB 85821130368,B.A.M.T. društvo s ograničenom odgovornošću za proizvodnju, unutarnju i vanjsku trgovinu i usluge, OIB 42990871544</izvorni_sadrzaj>
    <derivirana_varijabla naziv="DomainObject.Predmet.StrankaNazivFormatedOIB_1">FINA Regionalni centar Zagreb, OIB 85821130368,B.A.M.T. društvo s ograničenom odgovornošću za proizvodnju, unutarnju i vanjsku trgovinu i usluge, OIB 42990871544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B.A.M.T. društvo s ograničenom odgovornošću za proizvodnju, unutarnju i vanjsku trgovinu i usluge</item>
    </izvorni_sadrzaj>
    <derivirana_varijabla naziv="DomainObject.Predmet.StrankaListFormated_1">
      <item>FINA Regionalni centar Zagreb</item>
      <item>B.A.M.T. društvo s ograničenom odgovornošću za proizvodnju, unutarnju i vanjsku trgovinu i usluge</item>
    </derivirana_varijabla>
  </DomainObject.Predmet.StrankaListFormated>
  <DomainObject.Predmet.StrankaListFormatedOIB>
    <izvorni_sadrzaj>
      <item>FINA Regionalni centar Zagreb, OIB 85821130368</item>
      <item>B.A.M.T. društvo s ograničenom odgovornošću za proizvodnju, unutarnju i vanjsku trgovinu i usluge, OIB 42990871544</item>
    </izvorni_sadrzaj>
    <derivirana_varijabla naziv="DomainObject.Predmet.StrankaListFormatedOIB_1">
      <item>FINA Regionalni centar Zagreb, OIB 85821130368</item>
      <item>B.A.M.T. društvo s ograničenom odgovornošću za proizvodnju, unutarnju i vanjsku trgovinu i usluge, OIB 42990871544</item>
    </derivirana_varijabla>
  </DomainObject.Predmet.StrankaListFormatedOIB>
  <DomainObject.Predmet.StrankaListFormatedWithAdress>
    <izvorni_sadrzaj>
      <item>FINA Regionalni centar Zagreb, Ilica 307, 10000 Zagreb</item>
      <item>B.A.M.T. društvo s ograničenom odgovornošću za proizvodnju, unutarnju i vanjsku trgovinu i usluge, Ante Topića-Mimare 20, Zagreb</item>
    </izvorni_sadrzaj>
    <derivirana_varijabla naziv="DomainObject.Predmet.StrankaListFormatedWithAdress_1">
      <item>FINA Regionalni centar Zagreb, Ilica 307, 10000 Zagreb</item>
      <item>B.A.M.T. društvo s ograničenom odgovornošću za proizvodnju, unutarnju i vanjsku trgovinu i usluge, Ante Topića-Mimare 20,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B.A.M.T. društvo s ograničenom odgovornošću za proizvodnju, unutarnju i vanjsku trgovinu i usluge, OIB 42990871544, Ante Topića-Mimare 20, Zagreb</item>
    </izvorni_sadrzaj>
    <derivirana_varijabla naziv="DomainObject.Predmet.StrankaListFormatedWithAdressOIB_1">
      <item>FINA Regionalni centar Zagreb, OIB 85821130368, Ilica 307, 10000 Zagreb</item>
      <item>B.A.M.T. društvo s ograničenom odgovornošću za proizvodnju, unutarnju i vanjsku trgovinu i usluge, OIB 42990871544, Ante Topića-Mimare 20, Zagreb</item>
    </derivirana_varijabla>
  </DomainObject.Predmet.StrankaListFormatedWithAdressOIB>
  <DomainObject.Predmet.StrankaListNazivFormated>
    <izvorni_sadrzaj>
      <item>FINA Regionalni centar Zagreb</item>
      <item>B.A.M.T. društvo s ograničenom odgovornošću za proizvodnju, unutarnju i vanjsku trgovinu i usluge</item>
    </izvorni_sadrzaj>
    <derivirana_varijabla naziv="DomainObject.Predmet.StrankaListNazivFormated_1">
      <item>FINA Regionalni centar Zagreb</item>
      <item>B.A.M.T. društvo s ograničenom odgovornošću za proizvodnju, unutarnju i vanjsku trgovinu i usluge</item>
    </derivirana_varijabla>
  </DomainObject.Predmet.StrankaListNazivFormated>
  <DomainObject.Predmet.StrankaListNazivFormatedOIB>
    <izvorni_sadrzaj>
      <item>FINA Regionalni centar Zagreb, OIB 85821130368</item>
      <item>B.A.M.T. društvo s ograničenom odgovornošću za proizvodnju, unutarnju i vanjsku trgovinu i usluge, OIB 42990871544</item>
    </izvorni_sadrzaj>
    <derivirana_varijabla naziv="DomainObject.Predmet.StrankaListNazivFormatedOIB_1">
      <item>FINA Regionalni centar Zagreb, OIB 85821130368</item>
      <item>B.A.M.T. društvo s ograničenom odgovornošću za proizvodnju, unutarnju i vanjsku trgovinu i usluge, OIB 42990871544</item>
    </derivirana_varijabla>
  </DomainObject.Predmet.StrankaListNazivFormatedOIB>
  <DomainObject.Predmet.ProtuStrankaListFormated>
    <izvorni_sadrzaj>
      <item>MTS GRADNJA d.o.o. za graditeljstvo, trgovinu i usluge</item>
    </izvorni_sadrzaj>
    <derivirana_varijabla naziv="DomainObject.Predmet.ProtuStrankaListFormated_1">
      <item>MTS GRADNJA d.o.o. za graditeljstvo, trgovinu i usluge</item>
    </derivirana_varijabla>
  </DomainObject.Predmet.ProtuStrankaListFormated>
  <DomainObject.Predmet.ProtuStrankaListFormatedOIB>
    <izvorni_sadrzaj>
      <item>MTS GRADNJA d.o.o. za graditeljstvo, trgovinu i usluge, OIB 70442772671</item>
    </izvorni_sadrzaj>
    <derivirana_varijabla naziv="DomainObject.Predmet.ProtuStrankaListFormatedOIB_1">
      <item>MTS GRADNJA d.o.o. za graditeljstvo, trgovinu i usluge, OIB 70442772671</item>
    </derivirana_varijabla>
  </DomainObject.Predmet.ProtuStrankaListFormatedOIB>
  <DomainObject.Predmet.ProtuStrankaListFormatedWithAdress>
    <izvorni_sadrzaj>
      <item>MTS GRADNJA d.o.o. za graditeljstvo, trgovinu i usluge, Magistratska ulica 26, 49000 Krapina</item>
    </izvorni_sadrzaj>
    <derivirana_varijabla naziv="DomainObject.Predmet.ProtuStrankaListFormatedWithAdress_1">
      <item>MTS GRADNJA d.o.o. za graditeljstvo, trgovinu i usluge, Magistratska ulica 26, 49000 Krapina</item>
    </derivirana_varijabla>
  </DomainObject.Predmet.ProtuStrankaListFormatedWithAdress>
  <DomainObject.Predmet.ProtuStrankaListFormatedWithAdressOIB>
    <izvorni_sadrzaj>
      <item>MTS GRADNJA d.o.o. za graditeljstvo, trgovinu i usluge, OIB 70442772671, Magistratska ulica 26, 49000 Krapina</item>
    </izvorni_sadrzaj>
    <derivirana_varijabla naziv="DomainObject.Predmet.ProtuStrankaListFormatedWithAdressOIB_1">
      <item>MTS GRADNJA d.o.o. za graditeljstvo, trgovinu i usluge, OIB 70442772671, Magistratska ulica 26, 49000 Krapina</item>
    </derivirana_varijabla>
  </DomainObject.Predmet.ProtuStrankaListFormatedWithAdressOIB>
  <DomainObject.Predmet.ProtuStrankaListNazivFormated>
    <izvorni_sadrzaj>
      <item>MTS GRADNJA d.o.o. za graditeljstvo, trgovinu i usluge</item>
    </izvorni_sadrzaj>
    <derivirana_varijabla naziv="DomainObject.Predmet.ProtuStrankaListNazivFormated_1">
      <item>MTS GRADNJA d.o.o. za graditeljstvo, trgovinu i usluge</item>
    </derivirana_varijabla>
  </DomainObject.Predmet.ProtuStrankaListNazivFormated>
  <DomainObject.Predmet.ProtuStrankaListNazivFormatedOIB>
    <izvorni_sadrzaj>
      <item>MTS GRADNJA d.o.o. za graditeljstvo, trgovinu i usluge, OIB 70442772671</item>
    </izvorni_sadrzaj>
    <derivirana_varijabla naziv="DomainObject.Predmet.ProtuStrankaListNazivFormatedOIB_1">
      <item>MTS GRADNJA d.o.o. za graditeljstvo, trgovinu i usluge, OIB 70442772671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Pera Budmani 10, 20000 Dubrovnik</item>
    </izvorni_sadrzaj>
    <derivirana_varijabla naziv="DomainObject.Predmet.OstaliListFormatedWithAdress_1">
      <item>Maroje Stjepović, Pera Budmani 10, 20000 Dubrovnik</item>
    </derivirana_varijabla>
  </DomainObject.Predmet.OstaliListFormatedWithAdress>
  <DomainObject.Predmet.OstaliListFormatedWithAdressOIB>
    <izvorni_sadrzaj>
      <item>Maroje Stjepović, OIB 57640555089, Pera Budmani 10, 20000 Dubrovnik</item>
    </izvorni_sadrzaj>
    <derivirana_varijabla naziv="DomainObject.Predmet.OstaliListFormatedWithAdressOIB_1">
      <item>Maroje Stjepović, OIB 57640555089, Pera Budmani 10, 20000 Dubrovnik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St-613/2014-56</izvorni_sadrzaj>
    <derivirana_varijabla naziv="DomainObject.PoslovniBrojDokumenta_1">St-613/2014-56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MTS GRADNJA d.o.o. za graditeljstvo, trgovinu i usluge</izvorni_sadrzaj>
    <derivirana_varijabla naziv="DomainObject.Predmet.ProtustrankaIDrugi_1">MTS GRADNJA d.o.o. za graditeljstvo,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MTS GRADNJA d.o.o. za graditeljstvo, trgovinu i usluge, OIB 70442772671, Magistratska ulica 26, 49000 Krapina</izvorni_sadrzaj>
    <derivirana_varijabla naziv="DomainObject.Predmet.ProtustrankaIDrugiAdressOIB_1">MTS GRADNJA d.o.o. za graditeljstvo, trgovinu i usluge, OIB 70442772671, Magistratska ulica 26,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MTS GRADNJA d.o.o. za graditeljstvo, trgovinu i usluge</item>
      <item>Maroje Stjepović</item>
      <item>B.A.M.T. društvo s ograničenom odgovornošću za proizvodnju, unutarnju i vanjsku trgovinu i usluge</item>
    </izvorni_sadrzaj>
    <derivirana_varijabla naziv="DomainObject.Predmet.SudioniciListNaziv_1">
      <item>FINA Regionalni centar Zagreb</item>
      <item>MTS GRADNJA d.o.o. za graditeljstvo, trgovinu i usluge</item>
      <item>Maroje Stjepović</item>
      <item>B.A.M.T. društvo s ograničenom odgovornošću za proizvodnju, unutarnju i vanjsku trgovinu i usluge</item>
    </derivirana_varijabla>
  </DomainObject.Predmet.SudioniciListNaziv>
  <DomainObject.Predmet.SudioniciListAdressOIB>
    <izvorni_sadrzaj>
      <item>FINA Regionalni centar Zagreb, OIB 85821130368, Ilica 307,10000 Zagreb</item>
      <item>MTS GRADNJA d.o.o. za graditeljstvo, trgovinu i usluge, OIB 70442772671, Magistratska ulica 26,49000 Krapina</item>
      <item>Maroje Stjepović, OIB 57640555089, Pera Budmani 10,20000 Dubrovnik</item>
      <item>B.A.M.T. društvo s ograničenom odgovornošću za proizvodnju, unutarnju i vanjsku trgovinu i usluge, OIB 42990871544, Ante Topića-Mimare 20,Zagreb</item>
    </izvorni_sadrzaj>
    <derivirana_varijabla naziv="DomainObject.Predmet.SudioniciListAdressOIB_1">
      <item>FINA Regionalni centar Zagreb, OIB 85821130368, Ilica 307,10000 Zagreb</item>
      <item>MTS GRADNJA d.o.o. za graditeljstvo, trgovinu i usluge, OIB 70442772671, Magistratska ulica 26,49000 Krapina</item>
      <item>Maroje Stjepović, OIB 57640555089, Pera Budmani 10,20000 Dubrovnik</item>
      <item>B.A.M.T. društvo s ograničenom odgovornošću za proizvodnju, unutarnju i vanjsku trgovinu i usluge, OIB 42990871544, Ante Topića-Mimare 20,Zagreb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1D79B-7989-405B-856F-D9465B671E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102</properties:Words>
  <properties:Characters>496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2016-03-01T13:10:00Z</cp:lastPrinted>
  <dcterms:modified xmlns:xsi="http://www.w3.org/2001/XMLSchema-instance" xsi:type="dcterms:W3CDTF">2016-03-01T13:10:00Z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St-613/2014-56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