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371b" w14:paraId="4ff371b" w:rsidRDefault="00F57004" w:rsidP="00C524DC" w:rsidR="007620AA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t xml:space="preserve">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24DC" w:rsidRPr="00C524D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</w:t>
      </w:r>
    </w:p>
    <w:p w:rsidRDefault="007620AA" w:rsidP="00C524DC" w:rsidR="007620AA">
      <w:pPr>
        <w:rPr>
          <w:rFonts w:hAnsi="Times New Roman" w:ascii="Times New Roman"/>
        </w:rPr>
      </w:pPr>
    </w:p>
    <w:p w:rsidRDefault="00F57004" w:rsidP="007620AA" w:rsidR="00C524DC" w:rsidRPr="00C524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</w:t>
      </w:r>
      <w:r w:rsidR="001C3AC9">
        <w:rPr>
          <w:rFonts w:hAnsi="Times New Roman" w:ascii="Times New Roman"/>
        </w:rPr>
        <w:t xml:space="preserve">                          </w:t>
      </w:r>
      <w:r>
        <w:rPr>
          <w:rFonts w:hAnsi="Times New Roman" w:ascii="Times New Roman"/>
        </w:rPr>
        <w:t xml:space="preserve">     </w:t>
      </w:r>
      <w:r w:rsidR="00C524DC" w:rsidRPr="00C524DC">
        <w:rPr>
          <w:rFonts w:hAnsi="Times New Roman" w:ascii="Times New Roman"/>
        </w:rPr>
        <w:t>3  St-</w:t>
      </w:r>
      <w:r w:rsidR="001B7B2A">
        <w:rPr>
          <w:rFonts w:hAnsi="Times New Roman" w:ascii="Times New Roman"/>
        </w:rPr>
        <w:t>1984/2013-630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REPUBLIKA HRVATSKA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STALNA SLUŽBA </w:t>
      </w:r>
      <w:r w:rsidR="001270B6">
        <w:rPr>
          <w:rFonts w:hAnsi="Times New Roman" w:ascii="Times New Roman"/>
        </w:rPr>
        <w:t>U KARLOVCU</w:t>
      </w:r>
    </w:p>
    <w:p w:rsidRDefault="00C524DC" w:rsidP="00C524DC" w:rsid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Karlovac, </w:t>
      </w:r>
      <w:r w:rsidR="001270B6">
        <w:rPr>
          <w:rFonts w:hAnsi="Times New Roman" w:ascii="Times New Roman"/>
        </w:rPr>
        <w:t>Trg hrvatskih branitelja 1/II</w:t>
      </w:r>
    </w:p>
    <w:p w:rsidRDefault="007620AA" w:rsidP="00C524DC" w:rsidR="007620AA">
      <w:pPr>
        <w:rPr>
          <w:rFonts w:hAnsi="Times New Roman" w:ascii="Times New Roman"/>
        </w:rPr>
      </w:pPr>
    </w:p>
    <w:p w:rsidRDefault="000E053C" w:rsidP="00C524DC" w:rsidR="000E053C" w:rsidRPr="00C524DC">
      <w:pPr>
        <w:rPr>
          <w:rFonts w:hAnsi="Times New Roman" w:ascii="Times New Roman"/>
        </w:rPr>
      </w:pPr>
    </w:p>
    <w:p w:rsidRDefault="000E053C" w:rsidP="000E053C" w:rsidR="00C524DC" w:rsidRPr="00C524DC">
      <w:pPr>
        <w:jc w:val="center"/>
        <w:rPr>
          <w:rFonts w:hAnsi="Times New Roman" w:ascii="Times New Roman"/>
        </w:rPr>
      </w:pPr>
      <w:r w:rsidRPr="000E053C">
        <w:rPr>
          <w:rFonts w:hAnsi="Times New Roman" w:ascii="Times New Roman"/>
        </w:rPr>
        <w:t>R E P U B L I K A  H R V A T S K A</w:t>
      </w: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J E Š E N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7D4843" w:rsidP="00C524DC" w:rsidR="00C524DC" w:rsidRPr="00C524DC">
      <w:pPr>
        <w:jc w:val="both"/>
        <w:rPr>
          <w:rFonts w:hAnsi="Times New Roman" w:ascii="Times New Roman"/>
        </w:rPr>
      </w:pPr>
      <w:r w:rsidRPr="007D4843">
        <w:rPr>
          <w:rFonts w:hAnsi="Times New Roman" w:ascii="Times New Roman"/>
        </w:rPr>
        <w:t>Trgovački sud u Zagrebu, Stalna služba u Karlovcu, po sucu Vesna Fundurulić Perišin, kao stečajnom sucu, u stečajnom postupku nad dužnikom DIOKI d.d. u stečaju, Zagreb, Čulinečka cesta 252, OIB: 71451172026,</w:t>
      </w:r>
      <w:r>
        <w:rPr>
          <w:rFonts w:hAnsi="Times New Roman" w:ascii="Times New Roman"/>
        </w:rPr>
        <w:t xml:space="preserve"> </w:t>
      </w:r>
      <w:r w:rsidR="00AB0BF7">
        <w:rPr>
          <w:rFonts w:hAnsi="Times New Roman" w:ascii="Times New Roman"/>
        </w:rPr>
        <w:t>1. travnja</w:t>
      </w:r>
      <w:r w:rsidR="001B7B2A">
        <w:rPr>
          <w:rFonts w:hAnsi="Times New Roman" w:ascii="Times New Roman"/>
        </w:rPr>
        <w:t xml:space="preserve"> 2019</w:t>
      </w:r>
      <w:r w:rsidR="00C524DC" w:rsidRPr="00C524DC">
        <w:rPr>
          <w:rFonts w:hAnsi="Times New Roman" w:ascii="Times New Roman"/>
        </w:rPr>
        <w:t>.</w:t>
      </w:r>
      <w:r w:rsidR="001270B6">
        <w:rPr>
          <w:rFonts w:hAnsi="Times New Roman" w:ascii="Times New Roman"/>
        </w:rPr>
        <w:t>,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i j e š i o  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BA767F" w:rsidP="007B4C92" w:rsidR="007B4C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C524DC" w:rsidRPr="00C524DC">
        <w:rPr>
          <w:rFonts w:hAnsi="Times New Roman" w:ascii="Times New Roman"/>
        </w:rPr>
        <w:t xml:space="preserve">Kupcu </w:t>
      </w:r>
      <w:r w:rsidR="007F19CC" w:rsidRPr="007F19CC">
        <w:rPr>
          <w:rFonts w:hAnsi="Times New Roman" w:ascii="Times New Roman"/>
        </w:rPr>
        <w:t>GASFIN S.A., Route d Arlon 45, L-8009, Strassen, Luxemburg, OIB:21389958174</w:t>
      </w:r>
      <w:r w:rsidR="004445CB">
        <w:rPr>
          <w:rFonts w:hAnsi="Times New Roman" w:ascii="Times New Roman"/>
        </w:rPr>
        <w:t>,</w:t>
      </w:r>
      <w:r w:rsidR="004A2164">
        <w:rPr>
          <w:rFonts w:hAnsi="Times New Roman" w:ascii="Times New Roman"/>
        </w:rPr>
        <w:t xml:space="preserve"> </w:t>
      </w:r>
      <w:r w:rsidR="001B7B2A">
        <w:rPr>
          <w:rFonts w:hAnsi="Times New Roman" w:ascii="Times New Roman"/>
        </w:rPr>
        <w:t>dosuđuju se nekretnine</w:t>
      </w:r>
      <w:r w:rsidR="00CF1385">
        <w:rPr>
          <w:rFonts w:hAnsi="Times New Roman" w:ascii="Times New Roman"/>
        </w:rPr>
        <w:t xml:space="preserve"> stečajnog dužnika </w:t>
      </w:r>
      <w:r w:rsidR="00987FCF" w:rsidRPr="00987FCF">
        <w:rPr>
          <w:rFonts w:hAnsi="Times New Roman" w:ascii="Times New Roman"/>
        </w:rPr>
        <w:t>DIOKI d.d. u stečaju, Zagreb, Čulinečka cesta 252, OIB: 71451172026</w:t>
      </w:r>
      <w:r w:rsidR="00C23B3E">
        <w:rPr>
          <w:rFonts w:hAnsi="Times New Roman" w:ascii="Times New Roman"/>
        </w:rPr>
        <w:t>,</w:t>
      </w:r>
      <w:r w:rsidR="009A3EA4">
        <w:rPr>
          <w:rFonts w:hAnsi="Times New Roman" w:ascii="Times New Roman"/>
        </w:rPr>
        <w:t xml:space="preserve"> </w:t>
      </w:r>
      <w:r w:rsidR="001B7B2A">
        <w:rPr>
          <w:rFonts w:hAnsi="Times New Roman" w:ascii="Times New Roman"/>
        </w:rPr>
        <w:t>upisane</w:t>
      </w:r>
      <w:r w:rsidR="00987FCF">
        <w:rPr>
          <w:rFonts w:hAnsi="Times New Roman" w:ascii="Times New Roman"/>
        </w:rPr>
        <w:t xml:space="preserve"> u zemljišnim knjigama Općinskog građanskog suda u Zagrebu, zem</w:t>
      </w:r>
      <w:r w:rsidR="001B7B2A">
        <w:rPr>
          <w:rFonts w:hAnsi="Times New Roman" w:ascii="Times New Roman"/>
        </w:rPr>
        <w:t>ljišnoknjižni odjel Zagreb i to:</w:t>
      </w:r>
    </w:p>
    <w:p w:rsidRDefault="001B7B2A" w:rsidP="001B7B2A" w:rsidR="001B7B2A" w:rsidRPr="001B7B2A">
      <w:pPr>
        <w:jc w:val="both"/>
        <w:rPr>
          <w:rFonts w:eastAsia="Calibri" w:hAnsi="Times New Roman" w:ascii="Times New Roman"/>
          <w:szCs w:val="22"/>
          <w:lang w:eastAsia="en-US"/>
        </w:rPr>
      </w:pPr>
      <w:r>
        <w:rPr>
          <w:rFonts w:eastAsia="Calibri" w:hAnsi="Times New Roman" w:ascii="Times New Roman"/>
          <w:szCs w:val="22"/>
          <w:lang w:eastAsia="en-US"/>
        </w:rPr>
        <w:t>1.</w:t>
      </w:r>
      <w:r w:rsidRPr="001B7B2A">
        <w:rPr>
          <w:rFonts w:eastAsia="Calibri" w:hAnsi="Times New Roman" w:ascii="Times New Roman"/>
          <w:szCs w:val="22"/>
          <w:lang w:eastAsia="en-US"/>
        </w:rPr>
        <w:t>kčbr. 6883/3 - tvorničko postrojenje u površini od 19022m2; - kčbr. 6915/2 - tvornički prostor u površini od 77114m2, upisana u zk.ul. 11401, k.o. 999901 Grad Zagreb,</w:t>
      </w:r>
    </w:p>
    <w:p w:rsidRDefault="001B7B2A" w:rsidP="001B7B2A" w:rsidR="001B7B2A" w:rsidRPr="001B7B2A">
      <w:pPr>
        <w:jc w:val="both"/>
        <w:rPr>
          <w:rFonts w:eastAsia="Calibri" w:hAnsi="Times New Roman" w:ascii="Times New Roman"/>
          <w:szCs w:val="22"/>
          <w:lang w:eastAsia="en-US"/>
        </w:rPr>
      </w:pPr>
      <w:r>
        <w:rPr>
          <w:rFonts w:eastAsia="Calibri" w:hAnsi="Times New Roman" w:ascii="Times New Roman"/>
          <w:szCs w:val="22"/>
          <w:lang w:eastAsia="en-US"/>
        </w:rPr>
        <w:t>2.</w:t>
      </w:r>
      <w:r w:rsidRPr="001B7B2A">
        <w:rPr>
          <w:rFonts w:eastAsia="Calibri" w:hAnsi="Times New Roman" w:ascii="Times New Roman"/>
          <w:szCs w:val="22"/>
          <w:lang w:eastAsia="en-US"/>
        </w:rPr>
        <w:t>kčbr. 6915/16  - tvorničko dvorište u površini od 11046m2, upisana u zk.ul. 25495, k.o. 999901 Grad Zagreb.</w:t>
      </w:r>
    </w:p>
    <w:p w:rsidRDefault="00987FCF" w:rsidP="007B4C92" w:rsidR="00987FCF" w:rsidRPr="00CF1385">
      <w:pPr>
        <w:jc w:val="both"/>
        <w:rPr>
          <w:rFonts w:hAnsi="Times New Roman" w:ascii="Times New Roman"/>
        </w:rPr>
      </w:pPr>
    </w:p>
    <w:p w:rsidRDefault="00BA767F" w:rsidP="0060569D" w:rsidR="0060569D" w:rsidRPr="0060569D">
      <w:pPr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>II.</w:t>
      </w:r>
      <w:r w:rsidR="00CF1385" w:rsidRPr="00CF1385">
        <w:rPr>
          <w:rFonts w:hAnsi="Times New Roman" w:ascii="Times New Roman"/>
        </w:rPr>
        <w:t>Kupac</w:t>
      </w:r>
      <w:r w:rsidR="00CF1385">
        <w:rPr>
          <w:rFonts w:hAnsi="Times New Roman" w:ascii="Times New Roman"/>
        </w:rPr>
        <w:t xml:space="preserve"> </w:t>
      </w:r>
      <w:r w:rsidR="007F19CC" w:rsidRPr="007F19CC">
        <w:rPr>
          <w:rFonts w:hAnsi="Times New Roman" w:ascii="Times New Roman"/>
        </w:rPr>
        <w:t>GASFIN S.A., Route d Arlon 45, L-8009, Strassen, Luxemburg, OIB:21389958174</w:t>
      </w:r>
      <w:r w:rsidR="00C23B3E">
        <w:rPr>
          <w:rFonts w:hAnsi="Times New Roman" w:ascii="Times New Roman"/>
        </w:rPr>
        <w:t xml:space="preserve">, </w:t>
      </w:r>
      <w:r w:rsidR="007F19CC" w:rsidRPr="007F19CC">
        <w:rPr>
          <w:rFonts w:hAnsi="Times New Roman" w:ascii="Times New Roman"/>
        </w:rPr>
        <w:t xml:space="preserve">dužan je </w:t>
      </w:r>
      <w:r w:rsidR="0099783F">
        <w:rPr>
          <w:rFonts w:hAnsi="Times New Roman" w:ascii="Times New Roman"/>
        </w:rPr>
        <w:t>u roku od 30 dana od dana pravomoćnosti rješenja o dosudi uplatiti kupovninu i to za nekretninu navedenu pod toč. I.1. u iznosu od 36.647.666,67 kn, a za nekretninu navedenu pod toč. I.2. u iznosu od 7.613.721,60 kn</w:t>
      </w:r>
      <w:r w:rsidR="0060569D">
        <w:rPr>
          <w:rFonts w:hAnsi="Times New Roman" w:ascii="Times New Roman"/>
        </w:rPr>
        <w:t xml:space="preserve">, na žiro račun </w:t>
      </w:r>
      <w:r w:rsidR="0060569D" w:rsidRPr="0060569D">
        <w:rPr>
          <w:rFonts w:eastAsia="Times New Roman" w:hAnsi="Times New Roman" w:ascii="Times New Roman"/>
        </w:rPr>
        <w:t>Trg</w:t>
      </w:r>
      <w:r w:rsidR="0060569D">
        <w:rPr>
          <w:rFonts w:eastAsia="Times New Roman" w:hAnsi="Times New Roman" w:ascii="Times New Roman"/>
        </w:rPr>
        <w:t>ovačkog suda u Zagrebu otvoren</w:t>
      </w:r>
      <w:r w:rsidR="0060569D" w:rsidRPr="0060569D">
        <w:rPr>
          <w:rFonts w:eastAsia="Times New Roman" w:hAnsi="Times New Roman" w:ascii="Times New Roman"/>
        </w:rPr>
        <w:t xml:space="preserve"> kod Hrvatske poštanske banke d.d. Zagreb, broj IBAN: HR9223900011300000460 s pozivom na broj 198413 (s napomenom "uplata razlike kupovnine").</w:t>
      </w:r>
    </w:p>
    <w:p w:rsidRDefault="007F19CC" w:rsidP="00CF1385" w:rsidR="007F19CC" w:rsidRPr="00CF1385">
      <w:pPr>
        <w:jc w:val="both"/>
        <w:rPr>
          <w:rFonts w:hAnsi="Times New Roman" w:ascii="Times New Roman"/>
        </w:rPr>
      </w:pPr>
    </w:p>
    <w:p w:rsidRDefault="00BA767F" w:rsidP="00180AAB" w:rsidR="003233CD" w:rsidRP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3233CD" w:rsidRPr="003233CD">
        <w:rPr>
          <w:rFonts w:hAnsi="Times New Roman" w:ascii="Times New Roman"/>
        </w:rPr>
        <w:t>Određuje se upis prava vlasni</w:t>
      </w:r>
      <w:r w:rsidR="00BD64C1">
        <w:rPr>
          <w:rFonts w:hAnsi="Times New Roman" w:ascii="Times New Roman"/>
        </w:rPr>
        <w:t>štva u korist kupca na dosuđenim nekretninama</w:t>
      </w:r>
      <w:r w:rsidR="003233CD" w:rsidRPr="003233CD">
        <w:rPr>
          <w:rFonts w:hAnsi="Times New Roman" w:ascii="Times New Roman"/>
        </w:rPr>
        <w:t xml:space="preserve">, nakon pravomoćnosti ovog rješenja i nakon što </w:t>
      </w:r>
      <w:r w:rsidR="00BD64C1">
        <w:rPr>
          <w:rFonts w:hAnsi="Times New Roman" w:ascii="Times New Roman"/>
        </w:rPr>
        <w:t>kupac uplati iznos kupovnine</w:t>
      </w:r>
      <w:r w:rsidR="00495CA6">
        <w:rPr>
          <w:rFonts w:hAnsi="Times New Roman" w:ascii="Times New Roman"/>
        </w:rPr>
        <w:t>.</w:t>
      </w:r>
    </w:p>
    <w:p w:rsidRDefault="003233CD" w:rsidP="003233CD" w:rsidR="003233CD" w:rsidRPr="003233CD">
      <w:pPr>
        <w:rPr>
          <w:rFonts w:hAnsi="Times New Roman" w:ascii="Times New Roman"/>
        </w:rPr>
      </w:pPr>
    </w:p>
    <w:p w:rsidRDefault="003233CD" w:rsidP="003233CD" w:rsidR="00BD64C1">
      <w:pPr>
        <w:rPr>
          <w:rFonts w:hAnsi="Times New Roman" w:ascii="Times New Roman"/>
        </w:rPr>
      </w:pPr>
      <w:r w:rsidRPr="003233CD">
        <w:rPr>
          <w:rFonts w:hAnsi="Times New Roman" w:ascii="Times New Roman"/>
        </w:rPr>
        <w:t>IV.Određuje se</w:t>
      </w:r>
      <w:r w:rsidR="00900D67">
        <w:rPr>
          <w:rFonts w:hAnsi="Times New Roman" w:ascii="Times New Roman"/>
        </w:rPr>
        <w:t>,</w:t>
      </w:r>
      <w:r w:rsidRPr="003233CD">
        <w:rPr>
          <w:rFonts w:hAnsi="Times New Roman" w:ascii="Times New Roman"/>
        </w:rPr>
        <w:t xml:space="preserve"> </w:t>
      </w:r>
      <w:r w:rsidR="00900D67">
        <w:rPr>
          <w:rFonts w:hAnsi="Times New Roman" w:ascii="Times New Roman"/>
        </w:rPr>
        <w:t xml:space="preserve">nakon pravomoćnosti ovog rješenja, </w:t>
      </w:r>
      <w:r w:rsidRPr="003233CD">
        <w:rPr>
          <w:rFonts w:hAnsi="Times New Roman" w:ascii="Times New Roman"/>
        </w:rPr>
        <w:t>brisanje prava i tereta koji prestaju</w:t>
      </w:r>
      <w:r w:rsidR="00900D67">
        <w:rPr>
          <w:rFonts w:hAnsi="Times New Roman" w:ascii="Times New Roman"/>
        </w:rPr>
        <w:t xml:space="preserve"> </w:t>
      </w:r>
      <w:r w:rsidRPr="003233CD">
        <w:rPr>
          <w:rFonts w:hAnsi="Times New Roman" w:ascii="Times New Roman"/>
        </w:rPr>
        <w:t xml:space="preserve"> prodajom</w:t>
      </w:r>
      <w:r w:rsidR="00EB720E">
        <w:rPr>
          <w:rFonts w:hAnsi="Times New Roman" w:ascii="Times New Roman"/>
        </w:rPr>
        <w:t xml:space="preserve"> i to:</w:t>
      </w:r>
    </w:p>
    <w:p w:rsidRDefault="00900D67" w:rsidP="003233CD" w:rsidR="00900D67">
      <w:pPr>
        <w:rPr>
          <w:rFonts w:hAnsi="Times New Roman" w:ascii="Times New Roman"/>
        </w:rPr>
      </w:pPr>
    </w:p>
    <w:p w:rsidRDefault="00BD64C1" w:rsidP="003233CD" w:rsidR="003233CD">
      <w:pPr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-za nekretninu pod točkom I.1.:</w:t>
      </w:r>
      <w:r w:rsidR="003233CD" w:rsidRPr="003233CD">
        <w:rPr>
          <w:rFonts w:hAnsi="Times New Roman" w:ascii="Times New Roman"/>
        </w:rPr>
        <w:t xml:space="preserve"> </w:t>
      </w:r>
    </w:p>
    <w:p w:rsidRDefault="0060569D" w:rsidP="00BD64C1" w:rsidR="00DB3732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3233CD">
        <w:rPr>
          <w:rFonts w:hAnsi="Times New Roman" w:ascii="Times New Roman"/>
        </w:rPr>
        <w:t>pod brojem Z-</w:t>
      </w:r>
      <w:r>
        <w:rPr>
          <w:rFonts w:hAnsi="Times New Roman" w:ascii="Times New Roman"/>
        </w:rPr>
        <w:t xml:space="preserve">41509/12 </w:t>
      </w:r>
      <w:r w:rsidRPr="003233CD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28. kolovoza 2012.</w:t>
      </w:r>
      <w:r w:rsidR="00EB720E">
        <w:rPr>
          <w:rFonts w:hAnsi="Times New Roman" w:ascii="Times New Roman"/>
        </w:rPr>
        <w:t>,</w:t>
      </w:r>
      <w:r w:rsidRPr="003233CD">
        <w:rPr>
          <w:rFonts w:hAnsi="Times New Roman" w:ascii="Times New Roman"/>
        </w:rPr>
        <w:t xml:space="preserve"> zabilježba </w:t>
      </w:r>
      <w:r>
        <w:rPr>
          <w:rFonts w:hAnsi="Times New Roman" w:ascii="Times New Roman"/>
        </w:rPr>
        <w:t>ovrhe</w:t>
      </w:r>
      <w:r w:rsidRPr="003233CD">
        <w:rPr>
          <w:rFonts w:hAnsi="Times New Roman" w:ascii="Times New Roman"/>
        </w:rPr>
        <w:t>,</w:t>
      </w:r>
    </w:p>
    <w:p w:rsidRDefault="003233CD" w:rsidP="00BD64C1" w:rsidR="003233CD">
      <w:pPr>
        <w:ind w:firstLine="708"/>
        <w:rPr>
          <w:rFonts w:hAnsi="Times New Roman" w:ascii="Times New Roman"/>
        </w:rPr>
      </w:pPr>
      <w:r w:rsidRPr="003233CD">
        <w:rPr>
          <w:rFonts w:hAnsi="Times New Roman" w:ascii="Times New Roman"/>
        </w:rPr>
        <w:t>-pod brojem Z-44287/13, ozn.  Z-1217/13 od 30. rujna 2013.</w:t>
      </w:r>
      <w:r w:rsidR="00EB720E">
        <w:rPr>
          <w:rFonts w:hAnsi="Times New Roman" w:ascii="Times New Roman"/>
        </w:rPr>
        <w:t>,</w:t>
      </w:r>
      <w:r w:rsidRPr="003233CD">
        <w:rPr>
          <w:rFonts w:hAnsi="Times New Roman" w:ascii="Times New Roman"/>
        </w:rPr>
        <w:t xml:space="preserve"> zabilježba prigovora,</w:t>
      </w:r>
    </w:p>
    <w:p w:rsidRDefault="00DC5640" w:rsidP="00BD64C1" w:rsidR="00DC5640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-pod brojem Z-56953/13 od 16. prosinca 2013., zabilježba rješenja o prodaji,</w:t>
      </w:r>
    </w:p>
    <w:p w:rsidRDefault="00DC5640" w:rsidP="00BD64C1" w:rsidR="00DC5640">
      <w:pPr>
        <w:ind w:firstLine="708"/>
        <w:rPr>
          <w:rFonts w:hAnsi="Times New Roman" w:ascii="Times New Roman"/>
        </w:rPr>
      </w:pPr>
      <w:r w:rsidRPr="00DC5640">
        <w:rPr>
          <w:rFonts w:hAnsi="Times New Roman" w:ascii="Times New Roman"/>
        </w:rPr>
        <w:t>-pod brojem Z-1503/14 od 13. siječnja 2014.</w:t>
      </w:r>
      <w:r w:rsidR="00DB3732">
        <w:rPr>
          <w:rFonts w:hAnsi="Times New Roman" w:ascii="Times New Roman"/>
        </w:rPr>
        <w:t>,</w:t>
      </w:r>
      <w:r w:rsidRPr="00DC5640">
        <w:rPr>
          <w:rFonts w:hAnsi="Times New Roman" w:ascii="Times New Roman"/>
        </w:rPr>
        <w:t xml:space="preserve"> zabilježba otvaranja stečajnog postupka,</w:t>
      </w:r>
    </w:p>
    <w:p w:rsidRDefault="00FB61B2" w:rsidP="00BD64C1" w:rsidR="00FB61B2">
      <w:pPr>
        <w:ind w:firstLine="708"/>
        <w:rPr>
          <w:rFonts w:hAnsi="Times New Roman" w:ascii="Times New Roman"/>
        </w:rPr>
      </w:pPr>
      <w:r w:rsidRPr="00FB61B2">
        <w:rPr>
          <w:rFonts w:hAnsi="Times New Roman" w:ascii="Times New Roman"/>
        </w:rPr>
        <w:t>-pod brojem Z-21878/2016 od 12. svibnja 2016.</w:t>
      </w:r>
      <w:r w:rsidR="00DB3732">
        <w:rPr>
          <w:rFonts w:hAnsi="Times New Roman" w:ascii="Times New Roman"/>
        </w:rPr>
        <w:t>,</w:t>
      </w:r>
      <w:r w:rsidRPr="00FB61B2">
        <w:rPr>
          <w:rFonts w:hAnsi="Times New Roman" w:ascii="Times New Roman"/>
        </w:rPr>
        <w:t xml:space="preserve"> zabilježba rješenja o prodaji,</w:t>
      </w:r>
    </w:p>
    <w:p w:rsidRDefault="00DB3732" w:rsidP="00BD64C1" w:rsidR="00DB3732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-pod brojem Z-31757/09 od 12. lipnja 2009., zabilježba zasnivanja založnog prava,</w:t>
      </w:r>
    </w:p>
    <w:p w:rsidRDefault="00DB3732" w:rsidP="00BD64C1" w:rsidR="00DB3732">
      <w:pPr>
        <w:ind w:left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-pod brojem Z-46864/2018 od 4. rujna 2018., ustupanje založnog prava prijenosom hipotekarne tražbine za korist novog založnog vjerovnika </w:t>
      </w:r>
      <w:r w:rsidRPr="007F19CC">
        <w:rPr>
          <w:rFonts w:hAnsi="Times New Roman" w:ascii="Times New Roman"/>
        </w:rPr>
        <w:t>GASFIN S.A., Route d Arlon 45, L-8009, Strassen, Luxemburg, OIB:21389958174</w:t>
      </w:r>
      <w:r>
        <w:rPr>
          <w:rFonts w:hAnsi="Times New Roman" w:ascii="Times New Roman"/>
        </w:rPr>
        <w:t>.</w:t>
      </w:r>
    </w:p>
    <w:p w:rsidRDefault="00BD64C1" w:rsidP="00BD64C1" w:rsidR="00BD64C1">
      <w:pPr>
        <w:rPr>
          <w:rFonts w:hAnsi="Times New Roman" w:ascii="Times New Roman"/>
        </w:rPr>
      </w:pPr>
    </w:p>
    <w:p w:rsidRDefault="00BD64C1" w:rsidP="00BD64C1" w:rsidR="00BD64C1">
      <w:pPr>
        <w:rPr>
          <w:rFonts w:hAnsi="Times New Roman" w:ascii="Times New Roman"/>
        </w:rPr>
      </w:pPr>
      <w:r>
        <w:rPr>
          <w:rFonts w:hAnsi="Times New Roman" w:ascii="Times New Roman"/>
        </w:rPr>
        <w:t>-za nekretninu pod točkom I.2.:</w:t>
      </w:r>
    </w:p>
    <w:p w:rsidRDefault="00BD64C1" w:rsidP="00BD64C1" w:rsidR="00BD64C1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3233CD">
        <w:rPr>
          <w:rFonts w:hAnsi="Times New Roman" w:ascii="Times New Roman"/>
        </w:rPr>
        <w:t>pod brojem Z-</w:t>
      </w:r>
      <w:r>
        <w:rPr>
          <w:rFonts w:hAnsi="Times New Roman" w:ascii="Times New Roman"/>
        </w:rPr>
        <w:t xml:space="preserve">41509/12 </w:t>
      </w:r>
      <w:r w:rsidRPr="003233CD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28. kolovoza 2012.</w:t>
      </w:r>
      <w:r w:rsidR="00EB720E">
        <w:rPr>
          <w:rFonts w:hAnsi="Times New Roman" w:ascii="Times New Roman"/>
        </w:rPr>
        <w:t>,</w:t>
      </w:r>
      <w:r w:rsidRPr="003233CD">
        <w:rPr>
          <w:rFonts w:hAnsi="Times New Roman" w:ascii="Times New Roman"/>
        </w:rPr>
        <w:t xml:space="preserve"> zabilježba </w:t>
      </w:r>
      <w:r>
        <w:rPr>
          <w:rFonts w:hAnsi="Times New Roman" w:ascii="Times New Roman"/>
        </w:rPr>
        <w:t>ovrhe</w:t>
      </w:r>
      <w:r w:rsidRPr="003233CD">
        <w:rPr>
          <w:rFonts w:hAnsi="Times New Roman" w:ascii="Times New Roman"/>
        </w:rPr>
        <w:t>,</w:t>
      </w:r>
    </w:p>
    <w:p w:rsidRDefault="00BD64C1" w:rsidP="00BD64C1" w:rsidR="00BD64C1">
      <w:pPr>
        <w:ind w:firstLine="708"/>
        <w:rPr>
          <w:rFonts w:hAnsi="Times New Roman" w:ascii="Times New Roman"/>
        </w:rPr>
      </w:pPr>
      <w:r w:rsidRPr="003233CD">
        <w:rPr>
          <w:rFonts w:hAnsi="Times New Roman" w:ascii="Times New Roman"/>
        </w:rPr>
        <w:t>-pod brojem Z-44287/13, ozn.  Z-1217/13 od 30. rujna 2013.</w:t>
      </w:r>
      <w:r w:rsidR="00EB720E">
        <w:rPr>
          <w:rFonts w:hAnsi="Times New Roman" w:ascii="Times New Roman"/>
        </w:rPr>
        <w:t>,</w:t>
      </w:r>
      <w:r w:rsidRPr="003233CD">
        <w:rPr>
          <w:rFonts w:hAnsi="Times New Roman" w:ascii="Times New Roman"/>
        </w:rPr>
        <w:t xml:space="preserve"> zabilježba prigovora,</w:t>
      </w:r>
    </w:p>
    <w:p w:rsidRDefault="00BD64C1" w:rsidP="00BD64C1" w:rsidR="00BD64C1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-pod brojem Z-56953/13 od 16. prosinca 2013., zabilježba rješenja o prodaji,</w:t>
      </w:r>
    </w:p>
    <w:p w:rsidRDefault="00BD64C1" w:rsidP="00BD64C1" w:rsidR="00BD64C1">
      <w:pPr>
        <w:ind w:firstLine="708"/>
        <w:rPr>
          <w:rFonts w:hAnsi="Times New Roman" w:ascii="Times New Roman"/>
        </w:rPr>
      </w:pPr>
      <w:r w:rsidRPr="00DC5640">
        <w:rPr>
          <w:rFonts w:hAnsi="Times New Roman" w:ascii="Times New Roman"/>
        </w:rPr>
        <w:t>-pod brojem Z-1503/14 od 13. siječnja 2014.</w:t>
      </w:r>
      <w:r>
        <w:rPr>
          <w:rFonts w:hAnsi="Times New Roman" w:ascii="Times New Roman"/>
        </w:rPr>
        <w:t>,</w:t>
      </w:r>
      <w:r w:rsidRPr="00DC5640">
        <w:rPr>
          <w:rFonts w:hAnsi="Times New Roman" w:ascii="Times New Roman"/>
        </w:rPr>
        <w:t xml:space="preserve"> zabilježba otvaranja stečajnog postupka,</w:t>
      </w:r>
    </w:p>
    <w:p w:rsidRDefault="00BD64C1" w:rsidP="00BD64C1" w:rsidR="00BD64C1">
      <w:pPr>
        <w:ind w:firstLine="708"/>
        <w:rPr>
          <w:rFonts w:hAnsi="Times New Roman" w:ascii="Times New Roman"/>
        </w:rPr>
      </w:pPr>
      <w:r w:rsidRPr="00FB61B2">
        <w:rPr>
          <w:rFonts w:hAnsi="Times New Roman" w:ascii="Times New Roman"/>
        </w:rPr>
        <w:t>-pod brojem Z-21878/2016 od 12. svibnja 2016.</w:t>
      </w:r>
      <w:r>
        <w:rPr>
          <w:rFonts w:hAnsi="Times New Roman" w:ascii="Times New Roman"/>
        </w:rPr>
        <w:t>,</w:t>
      </w:r>
      <w:r w:rsidRPr="00FB61B2">
        <w:rPr>
          <w:rFonts w:hAnsi="Times New Roman" w:ascii="Times New Roman"/>
        </w:rPr>
        <w:t xml:space="preserve"> zabilježba rješenja o prodaji,</w:t>
      </w:r>
    </w:p>
    <w:p w:rsidRDefault="00EB720E" w:rsidP="00EB720E" w:rsidR="00EB720E">
      <w:pPr>
        <w:ind w:left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-pod brojem Z-36424/15 od 17. listopada 2005., zabilježba zasnivanja založnog prava i ovršivosti tražbine, </w:t>
      </w:r>
    </w:p>
    <w:p w:rsidRDefault="00BD64C1" w:rsidP="00EB720E" w:rsidR="00BD64C1">
      <w:pPr>
        <w:ind w:left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-pod brojem Z-46864/2018 od 4. rujna 2018., ustupanje založnog prava prijenosom hipotekarne tražbine za korist novog založnog vjerovnika </w:t>
      </w:r>
      <w:r w:rsidRPr="007F19CC">
        <w:rPr>
          <w:rFonts w:hAnsi="Times New Roman" w:ascii="Times New Roman"/>
        </w:rPr>
        <w:t>GASFIN S.A., Route d Arlon 45, L-8009, Strassen, Luxemburg, OIB:21389958174</w:t>
      </w:r>
      <w:r w:rsidR="00913956">
        <w:rPr>
          <w:rFonts w:hAnsi="Times New Roman" w:ascii="Times New Roman"/>
        </w:rPr>
        <w:t>,</w:t>
      </w:r>
    </w:p>
    <w:p w:rsidRDefault="00913956" w:rsidP="00EB720E" w:rsidR="00913956">
      <w:pPr>
        <w:ind w:left="708"/>
        <w:rPr>
          <w:rFonts w:hAnsi="Times New Roman" w:ascii="Times New Roman"/>
        </w:rPr>
      </w:pPr>
      <w:r>
        <w:rPr>
          <w:rFonts w:hAnsi="Times New Roman" w:ascii="Times New Roman"/>
        </w:rPr>
        <w:t>-pod brojem Z-48193/2005 od 6. prosinca 2005., zabilježba založnog prava i ovršnosti tražbine.</w:t>
      </w:r>
    </w:p>
    <w:p w:rsidRDefault="00E64AD4" w:rsidP="00180AAB" w:rsidR="00E64AD4" w:rsidRPr="003233CD">
      <w:pPr>
        <w:jc w:val="both"/>
        <w:rPr>
          <w:rFonts w:hAnsi="Times New Roman" w:ascii="Times New Roman"/>
        </w:rPr>
      </w:pPr>
    </w:p>
    <w:p w:rsidRDefault="003233CD" w:rsidP="00180AAB" w:rsidR="003233CD" w:rsidRPr="003233CD">
      <w:pPr>
        <w:jc w:val="both"/>
        <w:rPr>
          <w:rFonts w:hAnsi="Times New Roman" w:ascii="Times New Roman"/>
        </w:rPr>
      </w:pPr>
      <w:r w:rsidRPr="003233CD">
        <w:rPr>
          <w:rFonts w:hAnsi="Times New Roman" w:ascii="Times New Roman"/>
        </w:rPr>
        <w:t xml:space="preserve">V. Nalaže se Općinskom građanskom sudu u Zagrebu, Zemljišnoknjižni odjel Zagreb, izvršiti upis prava vlasništva, te brisanje prava i tereta na temelju pravomoćnosti rješenja o dosudi i potvrde ovog suda da je kupac položio iznos </w:t>
      </w:r>
      <w:r w:rsidR="00BD64C1">
        <w:rPr>
          <w:rFonts w:hAnsi="Times New Roman" w:ascii="Times New Roman"/>
        </w:rPr>
        <w:t>kupovnine</w:t>
      </w:r>
      <w:r w:rsidRPr="003233CD">
        <w:rPr>
          <w:rFonts w:hAnsi="Times New Roman" w:ascii="Times New Roman"/>
        </w:rPr>
        <w:t xml:space="preserve"> iz točke III. ovog rješenja u cijelosti.</w:t>
      </w:r>
    </w:p>
    <w:p w:rsidRDefault="003233CD" w:rsidP="00180AAB" w:rsidR="003233CD" w:rsidRPr="003233CD">
      <w:pPr>
        <w:jc w:val="both"/>
        <w:rPr>
          <w:rFonts w:hAnsi="Times New Roman" w:ascii="Times New Roman"/>
        </w:rPr>
      </w:pPr>
    </w:p>
    <w:p w:rsidRDefault="007620AA" w:rsidP="00180AAB" w:rsid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233CD" w:rsidRPr="003233CD">
        <w:rPr>
          <w:rFonts w:hAnsi="Times New Roman" w:ascii="Times New Roman"/>
        </w:rPr>
        <w:t xml:space="preserve">Nekretnina iz točke I. ovog rješenja predat će se kupcu zaključkom o predaji nekretnina nakon što ovo rješenje postane pravomoćno </w:t>
      </w:r>
      <w:r w:rsidR="00BD64C1">
        <w:rPr>
          <w:rFonts w:hAnsi="Times New Roman" w:ascii="Times New Roman"/>
        </w:rPr>
        <w:t xml:space="preserve">i nakon što kupac uplati iznos kupovnine </w:t>
      </w:r>
      <w:r w:rsidR="003233CD" w:rsidRPr="003233CD">
        <w:rPr>
          <w:rFonts w:hAnsi="Times New Roman" w:ascii="Times New Roman"/>
        </w:rPr>
        <w:t>iz točke III.</w:t>
      </w:r>
    </w:p>
    <w:p w:rsidRDefault="00431C3A" w:rsidP="00180AAB" w:rsidR="00431C3A">
      <w:pPr>
        <w:jc w:val="both"/>
        <w:rPr>
          <w:rFonts w:hAnsi="Times New Roman" w:ascii="Times New Roman"/>
        </w:rPr>
      </w:pPr>
    </w:p>
    <w:p w:rsidRDefault="00431C3A" w:rsidP="00180AAB" w:rsidR="00431C3A" w:rsidRPr="003233CD">
      <w:pPr>
        <w:jc w:val="both"/>
        <w:rPr>
          <w:rFonts w:hAnsi="Times New Roman" w:ascii="Times New Roman"/>
        </w:rPr>
      </w:pPr>
      <w:r w:rsidRPr="00431C3A">
        <w:rPr>
          <w:rFonts w:hAnsi="Times New Roman" w:ascii="Times New Roman"/>
        </w:rPr>
        <w:t xml:space="preserve">VII. Ako kupac ne uplati </w:t>
      </w:r>
      <w:r w:rsidR="00522545">
        <w:rPr>
          <w:rFonts w:hAnsi="Times New Roman" w:ascii="Times New Roman"/>
        </w:rPr>
        <w:t xml:space="preserve">iznos </w:t>
      </w:r>
      <w:r w:rsidR="00BD64C1">
        <w:rPr>
          <w:rFonts w:hAnsi="Times New Roman" w:ascii="Times New Roman"/>
        </w:rPr>
        <w:t>kupovnine</w:t>
      </w:r>
      <w:r w:rsidRPr="00431C3A">
        <w:rPr>
          <w:rFonts w:hAnsi="Times New Roman" w:ascii="Times New Roman"/>
        </w:rPr>
        <w:t>, sud će rješenjem  nekretninu dosuditi kupcu koji je ponudio nižu cijenu.</w:t>
      </w:r>
    </w:p>
    <w:p w:rsidRDefault="003233CD" w:rsidP="00180AAB" w:rsidR="003233CD" w:rsidRPr="003233CD">
      <w:pPr>
        <w:jc w:val="both"/>
        <w:rPr>
          <w:rFonts w:hAnsi="Times New Roman" w:ascii="Times New Roman"/>
        </w:rPr>
      </w:pPr>
    </w:p>
    <w:p w:rsidRDefault="007620AA" w:rsidP="00180AAB" w:rsidR="003233CD" w:rsidRP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</w:t>
      </w:r>
      <w:r w:rsidR="00431C3A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3233CD" w:rsidRPr="003233CD">
        <w:rPr>
          <w:rFonts w:hAnsi="Times New Roman" w:ascii="Times New Roman"/>
        </w:rPr>
        <w:t xml:space="preserve">Ovo će se rješenje objaviti na oglasnoj ploči ovog suda, te se smatra da je isto dostavljeno svim osobama kojima je dostavljen zaključak o prodaji, te svim sudionicima koji su sudjelovali na dražbi, istekom trećeg dana od dana njegova isticanja na oglasnoj ploči. </w:t>
      </w:r>
    </w:p>
    <w:p w:rsidRDefault="003233CD" w:rsidP="00180AAB" w:rsidR="003233CD" w:rsidRPr="003233CD">
      <w:pPr>
        <w:jc w:val="both"/>
        <w:rPr>
          <w:rFonts w:hAnsi="Times New Roman" w:ascii="Times New Roman"/>
        </w:rPr>
      </w:pPr>
    </w:p>
    <w:p w:rsidRDefault="007620AA" w:rsidP="00180AAB" w:rsidR="00CF138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431C3A">
        <w:rPr>
          <w:rFonts w:hAnsi="Times New Roman" w:ascii="Times New Roman"/>
        </w:rPr>
        <w:t>X</w:t>
      </w:r>
      <w:r>
        <w:rPr>
          <w:rFonts w:hAnsi="Times New Roman" w:ascii="Times New Roman"/>
        </w:rPr>
        <w:t>.</w:t>
      </w:r>
      <w:r w:rsidR="003233CD" w:rsidRPr="003233CD">
        <w:rPr>
          <w:rFonts w:hAnsi="Times New Roman" w:ascii="Times New Roman"/>
        </w:rPr>
        <w:t>Nalaže se Općinskom građanskom sudu u Zagrebu, Zemljišnoknjižni odjel Zagreb, zabilježiti u zemljišnim knjigama dosudu nekretnine navedene u točki I. ovog rješenja.</w:t>
      </w:r>
    </w:p>
    <w:p w:rsidRDefault="00DB3732" w:rsidP="00180AAB" w:rsidR="00DB3732">
      <w:pPr>
        <w:jc w:val="both"/>
        <w:rPr>
          <w:rFonts w:hAnsi="Times New Roman" w:ascii="Times New Roman"/>
        </w:rPr>
      </w:pPr>
    </w:p>
    <w:p w:rsidRDefault="00DB3732" w:rsidP="00DB3732" w:rsidR="00DB3732">
      <w:pPr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X.Odbacuje se prijedlog-zahtjev kupca</w:t>
      </w:r>
      <w:r w:rsidR="00821D1F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razlučnog vjerovnika </w:t>
      </w:r>
      <w:r w:rsidRPr="007F19CC">
        <w:rPr>
          <w:rFonts w:hAnsi="Times New Roman" w:ascii="Times New Roman"/>
        </w:rPr>
        <w:t>GASFIN S.A., Route d Arlon 45, L-8009, Strassen, Luxemburg, OIB:21389958174</w:t>
      </w:r>
      <w:r w:rsidR="00821D1F">
        <w:rPr>
          <w:rFonts w:hAnsi="Times New Roman" w:ascii="Times New Roman"/>
        </w:rPr>
        <w:t xml:space="preserve"> o oslobađanju od polaganja kupovnine, kao nepravodoban.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center"/>
        <w:rPr>
          <w:rFonts w:hAnsi="Times New Roman" w:ascii="Times New Roman"/>
        </w:rPr>
      </w:pPr>
      <w:r w:rsidRPr="00CF1385">
        <w:rPr>
          <w:rFonts w:hAnsi="Times New Roman" w:ascii="Times New Roman"/>
        </w:rPr>
        <w:t>Obrazloženje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Nekretnin</w:t>
      </w:r>
      <w:r w:rsidR="003C5BBD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stečajnog dužnika naveden</w:t>
      </w:r>
      <w:r w:rsidR="003C5BBD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pod točkom I. ovog rješenja prodaval</w:t>
      </w:r>
      <w:r w:rsidR="003C5BBD">
        <w:rPr>
          <w:rFonts w:hAnsi="Times New Roman" w:ascii="Times New Roman"/>
        </w:rPr>
        <w:t>e su</w:t>
      </w:r>
      <w:r w:rsidRPr="00CF1385">
        <w:rPr>
          <w:rFonts w:hAnsi="Times New Roman" w:ascii="Times New Roman"/>
        </w:rPr>
        <w:t xml:space="preserve"> se u ovom stečajnom postupku na prijedlog stečajnog up</w:t>
      </w:r>
      <w:r w:rsidR="007620AA">
        <w:rPr>
          <w:rFonts w:hAnsi="Times New Roman" w:ascii="Times New Roman"/>
        </w:rPr>
        <w:t xml:space="preserve">ravitelja temeljem odredbe čl. </w:t>
      </w:r>
      <w:r w:rsidRPr="00CF1385">
        <w:rPr>
          <w:rFonts w:hAnsi="Times New Roman" w:ascii="Times New Roman"/>
        </w:rPr>
        <w:t>164. Stečajnog zakona ("Narodne novine" broj  44/96, 29/99, 129/00,</w:t>
      </w:r>
      <w:r w:rsidR="00564130">
        <w:rPr>
          <w:rFonts w:hAnsi="Times New Roman" w:ascii="Times New Roman"/>
        </w:rPr>
        <w:t xml:space="preserve"> 123/03, 82/06, 116/10, 25/12, </w:t>
      </w:r>
      <w:r w:rsidRPr="00CF1385">
        <w:rPr>
          <w:rFonts w:hAnsi="Times New Roman" w:ascii="Times New Roman"/>
        </w:rPr>
        <w:t>133/12 - dal</w:t>
      </w:r>
      <w:r w:rsidR="006128C2">
        <w:rPr>
          <w:rFonts w:hAnsi="Times New Roman" w:ascii="Times New Roman"/>
        </w:rPr>
        <w:t xml:space="preserve">je SZ) uz odgovarajuću primjenu </w:t>
      </w:r>
      <w:r w:rsidRPr="00CF1385">
        <w:rPr>
          <w:rFonts w:hAnsi="Times New Roman" w:ascii="Times New Roman"/>
        </w:rPr>
        <w:t xml:space="preserve">odredaba pravila o ovrsi na nekretninama.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Na usmenoj javnoj dražbi održanoj </w:t>
      </w:r>
      <w:r w:rsidR="00821D1F">
        <w:rPr>
          <w:rFonts w:hAnsi="Times New Roman" w:ascii="Times New Roman"/>
        </w:rPr>
        <w:t>18. siječnja</w:t>
      </w:r>
      <w:r w:rsidR="003C5BBD">
        <w:rPr>
          <w:rFonts w:hAnsi="Times New Roman" w:ascii="Times New Roman"/>
        </w:rPr>
        <w:t xml:space="preserve"> 201</w:t>
      </w:r>
      <w:r w:rsidR="00821D1F">
        <w:rPr>
          <w:rFonts w:hAnsi="Times New Roman" w:ascii="Times New Roman"/>
        </w:rPr>
        <w:t>9</w:t>
      </w:r>
      <w:r w:rsidRPr="00CF1385">
        <w:rPr>
          <w:rFonts w:hAnsi="Times New Roman" w:ascii="Times New Roman"/>
        </w:rPr>
        <w:t xml:space="preserve">. </w:t>
      </w:r>
      <w:r w:rsidR="00495CA6">
        <w:rPr>
          <w:rFonts w:hAnsi="Times New Roman" w:ascii="Times New Roman"/>
        </w:rPr>
        <w:t>razlučni vjerovnik</w:t>
      </w:r>
      <w:r w:rsidRPr="00CF1385">
        <w:rPr>
          <w:rFonts w:hAnsi="Times New Roman" w:ascii="Times New Roman"/>
        </w:rPr>
        <w:t xml:space="preserve"> </w:t>
      </w:r>
      <w:r w:rsidR="00495CA6" w:rsidRPr="00495CA6">
        <w:rPr>
          <w:rFonts w:hAnsi="Times New Roman" w:ascii="Times New Roman"/>
        </w:rPr>
        <w:t>GASFIN S.A., Luxemburg</w:t>
      </w:r>
      <w:r w:rsidR="003C5BBD">
        <w:rPr>
          <w:rFonts w:hAnsi="Times New Roman" w:ascii="Times New Roman"/>
        </w:rPr>
        <w:t>,</w:t>
      </w:r>
      <w:r w:rsidR="00495CA6">
        <w:rPr>
          <w:rFonts w:hAnsi="Times New Roman" w:ascii="Times New Roman"/>
        </w:rPr>
        <w:t xml:space="preserve"> nakon provedenog dražbovanja</w:t>
      </w:r>
      <w:r w:rsidR="00AC6BFA">
        <w:rPr>
          <w:rFonts w:hAnsi="Times New Roman" w:ascii="Times New Roman"/>
        </w:rPr>
        <w:t xml:space="preserve"> </w:t>
      </w:r>
      <w:r w:rsidRPr="00CF1385">
        <w:rPr>
          <w:rFonts w:hAnsi="Times New Roman" w:ascii="Times New Roman"/>
        </w:rPr>
        <w:t>da</w:t>
      </w:r>
      <w:r w:rsidR="00AD1D75">
        <w:rPr>
          <w:rFonts w:hAnsi="Times New Roman" w:ascii="Times New Roman"/>
        </w:rPr>
        <w:t>o</w:t>
      </w:r>
      <w:r w:rsidR="00821D1F">
        <w:rPr>
          <w:rFonts w:hAnsi="Times New Roman" w:ascii="Times New Roman"/>
        </w:rPr>
        <w:t xml:space="preserve"> je najpovoljnije ponude</w:t>
      </w:r>
      <w:r w:rsidRPr="00CF1385">
        <w:rPr>
          <w:rFonts w:hAnsi="Times New Roman" w:ascii="Times New Roman"/>
        </w:rPr>
        <w:t>, te je stoga ispuni</w:t>
      </w:r>
      <w:r w:rsidR="00AD1D75">
        <w:rPr>
          <w:rFonts w:hAnsi="Times New Roman" w:ascii="Times New Roman"/>
        </w:rPr>
        <w:t xml:space="preserve">o </w:t>
      </w:r>
      <w:r w:rsidRPr="00CF1385">
        <w:rPr>
          <w:rFonts w:hAnsi="Times New Roman" w:ascii="Times New Roman"/>
        </w:rPr>
        <w:t xml:space="preserve">uvjete da </w:t>
      </w:r>
      <w:r w:rsidR="00AD1D75">
        <w:rPr>
          <w:rFonts w:hAnsi="Times New Roman" w:ascii="Times New Roman"/>
        </w:rPr>
        <w:t>mu</w:t>
      </w:r>
      <w:r w:rsidR="00C23B3E">
        <w:rPr>
          <w:rFonts w:hAnsi="Times New Roman" w:ascii="Times New Roman"/>
        </w:rPr>
        <w:t xml:space="preserve"> </w:t>
      </w:r>
      <w:r w:rsidR="00821D1F">
        <w:rPr>
          <w:rFonts w:hAnsi="Times New Roman" w:ascii="Times New Roman"/>
        </w:rPr>
        <w:t>se nekretnine dosude</w:t>
      </w:r>
      <w:r w:rsidRPr="00CF1385">
        <w:rPr>
          <w:rFonts w:hAnsi="Times New Roman" w:ascii="Times New Roman"/>
        </w:rPr>
        <w:t>.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Temeljem  odredbi čl. 103. do 109. Ovršnog zakona ("Narodne novine" broj 112/12 - dalje OZ) odlučeno je kao u izreci ovog rješenja, a temeljem odredbe čl. 98. Zakona o zemljišnim knjiga</w:t>
      </w:r>
      <w:r w:rsidR="00431C3A">
        <w:rPr>
          <w:rFonts w:hAnsi="Times New Roman" w:ascii="Times New Roman"/>
        </w:rPr>
        <w:t>ma kao u izreci pod točkom IX</w:t>
      </w:r>
      <w:r w:rsidRPr="00CF1385">
        <w:rPr>
          <w:rFonts w:hAnsi="Times New Roman" w:ascii="Times New Roman"/>
        </w:rPr>
        <w:t xml:space="preserve">. ovog rješenja. </w:t>
      </w:r>
    </w:p>
    <w:p w:rsidRDefault="00900D67" w:rsidP="0027674C" w:rsidR="00900D67">
      <w:pPr>
        <w:ind w:firstLine="708"/>
        <w:jc w:val="both"/>
        <w:rPr>
          <w:rFonts w:hAnsi="Times New Roman" w:ascii="Times New Roman"/>
        </w:rPr>
      </w:pPr>
    </w:p>
    <w:p w:rsidRDefault="005F4F4D" w:rsidP="005F4F4D" w:rsidR="00821D1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podnesku od 30. siječnja 2019. kupac, razlučni vjerovnik</w:t>
      </w:r>
      <w:r w:rsidR="00821D1F">
        <w:rPr>
          <w:rFonts w:hAnsi="Times New Roman" w:ascii="Times New Roman"/>
        </w:rPr>
        <w:t xml:space="preserve"> </w:t>
      </w:r>
      <w:r w:rsidR="00821D1F" w:rsidRPr="00495CA6">
        <w:rPr>
          <w:rFonts w:hAnsi="Times New Roman" w:ascii="Times New Roman"/>
        </w:rPr>
        <w:t>GASFIN S.A., Luxemburg</w:t>
      </w:r>
      <w:r>
        <w:rPr>
          <w:rFonts w:hAnsi="Times New Roman" w:ascii="Times New Roman"/>
        </w:rPr>
        <w:t xml:space="preserve"> navodi da je na dražbi sudjelovao kao jedini razlučni vjerovnik u odnosu na obje nekretnine čija tražbina prelazi iznos jamčevine i kupovnine te da je na ročištu za javnu dražbu predložio da ga se oslobodi od plaćanja jamčevine sukladno čl. 99. st. 3. OZ-a i da ga se oslobodi od plaćanja kupovnine u odnosu na obje nekretnine sukladno čl. 107. st. 5. OZ-a, budući tražbina osigurana razlučnim pravom višestruko prelazi i iznos jamčevine i iznos kupovnine za obje nekretnine. Isti navodi da opreza radi prije donošenja rješenja o dosudi ponavlja svoj prijedlog za oslobođenje od plaćanja kupovnine sukladno čl. 107. OZ-a.</w:t>
      </w:r>
    </w:p>
    <w:p w:rsidRDefault="005F4F4D" w:rsidP="005F4F4D" w:rsidR="005F4F4D">
      <w:pPr>
        <w:ind w:firstLine="708"/>
        <w:jc w:val="both"/>
        <w:rPr>
          <w:rFonts w:hAnsi="Times New Roman" w:ascii="Times New Roman"/>
        </w:rPr>
      </w:pPr>
    </w:p>
    <w:p w:rsidRDefault="005F4F4D" w:rsidP="005F4F4D" w:rsidR="005F4F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107. st. 5. OZ-a propisano je da o oslobođenju kupca od polaganja kupovnine prema odredbama stavaka 1. do 4. ovoga članka sud odlučuje, na temelju zahtjeva kupca postavljenog najkasnije na ročištu za dražbu, u rješenju o dosudi.</w:t>
      </w:r>
    </w:p>
    <w:p w:rsidRDefault="005F4F4D" w:rsidP="005F4F4D" w:rsidR="005F4F4D">
      <w:pPr>
        <w:ind w:firstLine="708"/>
        <w:jc w:val="both"/>
        <w:rPr>
          <w:rFonts w:hAnsi="Times New Roman" w:ascii="Times New Roman"/>
        </w:rPr>
      </w:pPr>
    </w:p>
    <w:p w:rsidRDefault="005F4F4D" w:rsidP="005F4F4D" w:rsidR="005F4F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spis, utvrđeno je da je u zapisniku sastavljenom kod ovog suda o sedmoj usmenoj javnoj dražbi nekretnina u stečajnom predmetu nad stečajnim dužnikom DIOKI d.d. u stečaju, Zagreb, razlučni vjerovnik </w:t>
      </w:r>
      <w:r w:rsidRPr="00495CA6">
        <w:rPr>
          <w:rFonts w:hAnsi="Times New Roman" w:ascii="Times New Roman"/>
        </w:rPr>
        <w:t>GASFIN S.A., Luxemburg</w:t>
      </w:r>
      <w:r>
        <w:rPr>
          <w:rFonts w:hAnsi="Times New Roman" w:ascii="Times New Roman"/>
        </w:rPr>
        <w:t xml:space="preserve"> izjavio da će učestvovati u dražbovanju i to kao razlučni vjerovnik sa tražbinom većom od jamčevine pa istu nije dužan položiti i to za obje nekretnine za koje je u</w:t>
      </w:r>
      <w:r w:rsidR="00747432">
        <w:rPr>
          <w:rFonts w:hAnsi="Times New Roman" w:ascii="Times New Roman"/>
        </w:rPr>
        <w:t>plaćena jamčevina. Sukladno izjavi razlučnog vjerovnika, sud je</w:t>
      </w:r>
      <w:r w:rsidR="00483E98">
        <w:rPr>
          <w:rFonts w:hAnsi="Times New Roman" w:ascii="Times New Roman"/>
        </w:rPr>
        <w:t xml:space="preserve"> na ročištu za prodaju nekretnina</w:t>
      </w:r>
      <w:r w:rsidR="00747432">
        <w:rPr>
          <w:rFonts w:hAnsi="Times New Roman" w:ascii="Times New Roman"/>
        </w:rPr>
        <w:t xml:space="preserve"> donio zaključak</w:t>
      </w:r>
      <w:r w:rsidR="00483E98">
        <w:rPr>
          <w:rFonts w:hAnsi="Times New Roman" w:ascii="Times New Roman"/>
        </w:rPr>
        <w:t xml:space="preserve"> kojim se utvrđuje da je razlučni vjerovnik </w:t>
      </w:r>
      <w:r w:rsidR="00483E98" w:rsidRPr="00495CA6">
        <w:rPr>
          <w:rFonts w:hAnsi="Times New Roman" w:ascii="Times New Roman"/>
        </w:rPr>
        <w:t>GASFIN S.A., Luxemburg</w:t>
      </w:r>
      <w:r w:rsidR="00483E98">
        <w:rPr>
          <w:rFonts w:hAnsi="Times New Roman" w:ascii="Times New Roman"/>
        </w:rPr>
        <w:t xml:space="preserve"> udovoljio uvjetima za dražbovanje nekretnina, a sve sukladno odredbi čl. 99. st. 3 OZ-a.</w:t>
      </w:r>
    </w:p>
    <w:p w:rsidRDefault="00483E98" w:rsidP="005F4F4D" w:rsidR="00483E98">
      <w:pPr>
        <w:ind w:firstLine="708"/>
        <w:jc w:val="both"/>
        <w:rPr>
          <w:rFonts w:hAnsi="Times New Roman" w:ascii="Times New Roman"/>
        </w:rPr>
      </w:pPr>
    </w:p>
    <w:p w:rsidRDefault="00483E98" w:rsidP="005F4F4D" w:rsidR="00483E9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odnosu na navod kupca razlučnog vjerovnika da je na ročištu za javnu dražbu predložio da ga se oslobodi od plaćanja kupovnine sukladno čl. 107. st. 5. OZ-a, a što opreza radi ponavlja  u dostavljenom podnesku, uvidom u zapisnik od 18. siječnja 2019. utvrđeno je </w:t>
      </w:r>
      <w:r>
        <w:rPr>
          <w:rFonts w:hAnsi="Times New Roman" w:ascii="Times New Roman"/>
        </w:rPr>
        <w:lastRenderedPageBreak/>
        <w:t>da isti na ročištu za dražbu nije postavio zahtjev za oslobađanje od polaganja kupovnine sukladno odredbama čl. 107. st. 1. do 4. OZ-a.</w:t>
      </w:r>
    </w:p>
    <w:p w:rsidRDefault="00483E98" w:rsidP="005F4F4D" w:rsidR="00483E98">
      <w:pPr>
        <w:ind w:firstLine="708"/>
        <w:jc w:val="both"/>
        <w:rPr>
          <w:rFonts w:hAnsi="Times New Roman" w:ascii="Times New Roman"/>
        </w:rPr>
      </w:pPr>
    </w:p>
    <w:p w:rsidRDefault="00483E98" w:rsidP="00BD64C1" w:rsidR="00483E98" w:rsidRPr="00BD64C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dakle kupac</w:t>
      </w:r>
      <w:r w:rsidR="002F127A">
        <w:rPr>
          <w:rFonts w:hAnsi="Times New Roman" w:ascii="Times New Roman"/>
        </w:rPr>
        <w:t>-razlučni vjerovnik</w:t>
      </w:r>
      <w:r>
        <w:rPr>
          <w:rFonts w:hAnsi="Times New Roman" w:ascii="Times New Roman"/>
        </w:rPr>
        <w:t xml:space="preserve"> nije postavio zahtjev o oslobađanju od plaćanja kupovnine najkasnije na ročištu za dražbu,</w:t>
      </w:r>
      <w:r w:rsidR="002F127A">
        <w:rPr>
          <w:rFonts w:hAnsi="Times New Roman" w:ascii="Times New Roman"/>
        </w:rPr>
        <w:t xml:space="preserve"> a što nesumnjivo proizlazi iz zapisnika sastavljenog</w:t>
      </w:r>
      <w:r w:rsidR="002F127A" w:rsidRPr="002F127A">
        <w:rPr>
          <w:rFonts w:hAnsi="Times New Roman" w:ascii="Times New Roman"/>
        </w:rPr>
        <w:t xml:space="preserve"> kod ovog suda o sedmoj usmenoj javnoj dražbi nekretnina u stečajnom predmetu nad stečajnim dužnikom DIOKI d.d. u stečaju, Zagreb</w:t>
      </w:r>
      <w:r w:rsidR="002F127A">
        <w:rPr>
          <w:rFonts w:hAnsi="Times New Roman" w:ascii="Times New Roman"/>
        </w:rPr>
        <w:t>, održanoj 18. siječnja 2019.</w:t>
      </w:r>
      <w:r w:rsidR="009E0BA7">
        <w:rPr>
          <w:rFonts w:hAnsi="Times New Roman" w:ascii="Times New Roman"/>
        </w:rPr>
        <w:t>,</w:t>
      </w:r>
      <w:r w:rsidR="002F127A">
        <w:rPr>
          <w:rFonts w:hAnsi="Times New Roman" w:ascii="Times New Roman"/>
        </w:rPr>
        <w:t xml:space="preserve"> na koji razlučni vjerovnik nije imao primjedbi, to je </w:t>
      </w:r>
      <w:r>
        <w:rPr>
          <w:rFonts w:hAnsi="Times New Roman" w:ascii="Times New Roman"/>
        </w:rPr>
        <w:t>njegov prijedlog za oslobađanja od plaćanja kupovnine od 30.</w:t>
      </w:r>
      <w:r w:rsidR="00BD64C1">
        <w:rPr>
          <w:rFonts w:hAnsi="Times New Roman" w:ascii="Times New Roman"/>
        </w:rPr>
        <w:t xml:space="preserve"> siječnja 2019. nepravodoban, te</w:t>
      </w:r>
      <w:r>
        <w:rPr>
          <w:rFonts w:hAnsi="Times New Roman" w:ascii="Times New Roman"/>
        </w:rPr>
        <w:t xml:space="preserve"> je isti valjalo odbaciti</w:t>
      </w:r>
      <w:r w:rsidR="00BD64C1">
        <w:rPr>
          <w:rFonts w:hAnsi="Times New Roman" w:ascii="Times New Roman"/>
        </w:rPr>
        <w:t>, slijedom čega je odlučeno kao pod točkom X. izreke ovog rješenja.</w:t>
      </w:r>
      <w:r w:rsidRPr="00AB0BF7">
        <w:rPr>
          <w:rFonts w:hAnsi="Times New Roman" w:ascii="Times New Roman"/>
          <w:color w:val="FF0000"/>
        </w:rPr>
        <w:t xml:space="preserve"> 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Nakon pravomoćnosti ovog rješenja o dosudi i nakon što kupac </w:t>
      </w:r>
      <w:r w:rsidR="00495CA6">
        <w:rPr>
          <w:rFonts w:hAnsi="Times New Roman" w:ascii="Times New Roman"/>
        </w:rPr>
        <w:t>uplati troškove</w:t>
      </w:r>
      <w:r w:rsidRPr="00CF1385">
        <w:rPr>
          <w:rFonts w:hAnsi="Times New Roman" w:ascii="Times New Roman"/>
        </w:rPr>
        <w:t>, sud će posebnim zaključkom odrediti da se nekretnin</w:t>
      </w:r>
      <w:r w:rsidR="007620AA">
        <w:rPr>
          <w:rFonts w:hAnsi="Times New Roman" w:ascii="Times New Roman"/>
        </w:rPr>
        <w:t xml:space="preserve">a </w:t>
      </w:r>
      <w:r w:rsidRPr="00CF1385">
        <w:rPr>
          <w:rFonts w:hAnsi="Times New Roman" w:ascii="Times New Roman"/>
        </w:rPr>
        <w:t>preda kupcu iz točke I. ovog rješenja.</w:t>
      </w:r>
    </w:p>
    <w:p w:rsidRDefault="00891631" w:rsidP="00891631" w:rsidR="00891631" w:rsidRPr="00C524DC">
      <w:pPr>
        <w:ind w:firstLine="708"/>
        <w:jc w:val="both"/>
        <w:rPr>
          <w:rFonts w:hAnsi="Times New Roman" w:ascii="Times New Roman"/>
        </w:rPr>
      </w:pPr>
    </w:p>
    <w:p w:rsidRDefault="00891631" w:rsidP="00891631" w:rsidR="00C524DC" w:rsidRPr="00C524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B0BF7">
        <w:rPr>
          <w:rFonts w:hAnsi="Times New Roman" w:ascii="Times New Roman"/>
        </w:rPr>
        <w:t>1. travnja</w:t>
      </w:r>
      <w:r w:rsidR="001B7B2A">
        <w:rPr>
          <w:rFonts w:hAnsi="Times New Roman" w:ascii="Times New Roman"/>
        </w:rPr>
        <w:t xml:space="preserve"> 2019</w:t>
      </w:r>
      <w:r w:rsidR="00C524DC" w:rsidRPr="00C524DC">
        <w:rPr>
          <w:rFonts w:hAnsi="Times New Roman" w:ascii="Times New Roman"/>
        </w:rPr>
        <w:t>.</w:t>
      </w:r>
    </w:p>
    <w:p w:rsidRDefault="00C524DC" w:rsidP="00891631" w:rsid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</w:t>
      </w:r>
    </w:p>
    <w:p w:rsidRDefault="007620AA" w:rsidP="00891631" w:rsidR="007620AA" w:rsidRPr="00C524DC">
      <w:pPr>
        <w:jc w:val="both"/>
        <w:rPr>
          <w:rFonts w:hAnsi="Times New Roman" w:ascii="Times New Roman"/>
        </w:rPr>
      </w:pPr>
    </w:p>
    <w:p w:rsidRDefault="00C524DC" w:rsidP="00891631" w:rsidR="00C524DC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STEČAJNI SUDAC:</w:t>
      </w:r>
    </w:p>
    <w:p w:rsidRDefault="00C524DC" w:rsidP="007620AA" w:rsid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Vesna Fundurulić Perišin</w:t>
      </w:r>
      <w:r w:rsidR="00982C1A">
        <w:rPr>
          <w:rFonts w:hAnsi="Times New Roman" w:ascii="Times New Roman"/>
        </w:rPr>
        <w:t>, v.r.</w:t>
      </w:r>
    </w:p>
    <w:p w:rsidRDefault="00982C1A" w:rsidP="007620AA" w:rsidR="00982C1A">
      <w:pPr>
        <w:jc w:val="right"/>
        <w:rPr>
          <w:rFonts w:hAnsi="Times New Roman" w:ascii="Times New Roman"/>
        </w:rPr>
      </w:pPr>
    </w:p>
    <w:p w:rsidRDefault="00982C1A" w:rsidP="00C339BE" w:rsidR="00982C1A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982C1A" w:rsidP="007620AA" w:rsidR="00982C1A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495CA6" w:rsidP="007620AA" w:rsidR="00495CA6">
      <w:pPr>
        <w:jc w:val="right"/>
        <w:rPr>
          <w:rFonts w:hAnsi="Times New Roman" w:ascii="Times New Roman"/>
        </w:rPr>
      </w:pPr>
    </w:p>
    <w:p w:rsidRDefault="00495CA6" w:rsidP="007620AA" w:rsidR="00495CA6" w:rsidRPr="00C524DC">
      <w:pPr>
        <w:jc w:val="right"/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UPUTA O PRAVNOM LIJEKU: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EE654A" w:rsidP="00C524DC" w:rsidR="00EE654A" w:rsidRPr="00C524DC">
      <w:pPr>
        <w:rPr>
          <w:rFonts w:hAnsi="Times New Roman" w:ascii="Times New Roman"/>
        </w:rPr>
      </w:pPr>
    </w:p>
    <w:sectPr w:rsidSect="007620AA" w:rsidR="00EE654A" w:rsidRPr="00C524DC">
      <w:headerReference w:type="even" r:id="rId11"/>
      <w:headerReference w:type="default" r:id="rId12"/>
      <w:pgSz w:code="9" w:h="16838" w:w="11906"/>
      <w:pgMar w:gutter="0" w:footer="709" w:header="709" w:left="1418" w:bottom="2694" w:right="1418" w:top="170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0C5" w:rsidR="005A70C5">
      <w:r>
        <w:separator/>
      </w:r>
    </w:p>
  </w:endnote>
  <w:endnote w:id="0" w:type="continuationSeparator">
    <w:p w:rsidRDefault="005A70C5" w:rsidR="005A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0C5" w:rsidR="005A70C5">
      <w:r>
        <w:separator/>
      </w:r>
    </w:p>
  </w:footnote>
  <w:footnote w:id="0" w:type="continuationSeparator">
    <w:p w:rsidRDefault="005A70C5" w:rsidR="005A7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C1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C0A46" w:rsidR="00BC0A46">
    <w:pPr>
      <w:pStyle w:val="Zaglavlje"/>
    </w:pPr>
  </w:p>
  <w:p w:rsidRDefault="001B7B2A" w:rsidP="001B7B2A" w:rsidR="00606F53" w:rsidRPr="00606F53">
    <w:pPr>
      <w:pStyle w:val="Zaglavlje"/>
      <w:jc w:val="right"/>
      <w:rPr>
        <w:rFonts w:hAnsi="Times New Roman" w:ascii="Times New Roman"/>
      </w:rPr>
    </w:pPr>
    <w:r w:rsidRPr="001B7B2A">
      <w:rPr>
        <w:rFonts w:hAnsi="Times New Roman" w:ascii="Times New Roman"/>
      </w:rPr>
      <w:t>3  St-1984/2013-630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E7DEE"/>
    <w:multiLevelType w:val="hybridMultilevel"/>
    <w:tmpl w:val="E004B732"/>
    <w:lvl w:tplc="A5C0409C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78B6013"/>
    <w:multiLevelType w:val="hybridMultilevel"/>
    <w:tmpl w:val="8B12BFC6"/>
    <w:lvl w:tplc="4BC05D58" w:ilvl="0">
      <w:start w:val="3"/>
      <w:numFmt w:val="decimal"/>
      <w:lvlText w:val="%1."/>
      <w:lvlJc w:val="left"/>
      <w:pPr>
        <w:tabs>
          <w:tab w:pos="1035" w:val="num"/>
        </w:tabs>
        <w:ind w:hanging="360" w:left="1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55" w:val="num"/>
        </w:tabs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tabs>
          <w:tab w:pos="2475" w:val="num"/>
        </w:tabs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tabs>
          <w:tab w:pos="3195" w:val="num"/>
        </w:tabs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tabs>
          <w:tab w:pos="3915" w:val="num"/>
        </w:tabs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tabs>
          <w:tab w:pos="4635" w:val="num"/>
        </w:tabs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tabs>
          <w:tab w:pos="5355" w:val="num"/>
        </w:tabs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tabs>
          <w:tab w:pos="6075" w:val="num"/>
        </w:tabs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tabs>
          <w:tab w:pos="6795" w:val="num"/>
        </w:tabs>
        <w:ind w:hanging="180" w:left="6795"/>
      </w:pPr>
    </w:lvl>
  </w:abstractNum>
  <w:abstractNum w:abstractNumId="2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9020E3"/>
    <w:multiLevelType w:val="hybridMultilevel"/>
    <w:tmpl w:val="BB182936"/>
    <w:lvl w:tplc="D3CAAAA2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54658C3"/>
    <w:multiLevelType w:val="hybridMultilevel"/>
    <w:tmpl w:val="81BC988C"/>
    <w:lvl w:tplc="FEB874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A113A69"/>
    <w:multiLevelType w:val="hybridMultilevel"/>
    <w:tmpl w:val="179612EA"/>
    <w:lvl w:tplc="BA98FC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F75618"/>
    <w:multiLevelType w:val="hybridMultilevel"/>
    <w:tmpl w:val="5BE61F3E"/>
    <w:lvl w:tplc="80EA03C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495A66"/>
    <w:multiLevelType w:val="hybridMultilevel"/>
    <w:tmpl w:val="47F4F1FC"/>
    <w:lvl w:tplc="D9B6D3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11363"/>
    <w:rsid w:val="0001695D"/>
    <w:rsid w:val="0002206F"/>
    <w:rsid w:val="00027A10"/>
    <w:rsid w:val="00033DB9"/>
    <w:rsid w:val="00035D35"/>
    <w:rsid w:val="000439EF"/>
    <w:rsid w:val="000444BF"/>
    <w:rsid w:val="00073248"/>
    <w:rsid w:val="00080113"/>
    <w:rsid w:val="00095172"/>
    <w:rsid w:val="000969CE"/>
    <w:rsid w:val="000A37BB"/>
    <w:rsid w:val="000A5C25"/>
    <w:rsid w:val="000A5EC7"/>
    <w:rsid w:val="000A775F"/>
    <w:rsid w:val="000B46CC"/>
    <w:rsid w:val="000B655F"/>
    <w:rsid w:val="000C0D66"/>
    <w:rsid w:val="000D195A"/>
    <w:rsid w:val="000D6986"/>
    <w:rsid w:val="000D6A5E"/>
    <w:rsid w:val="000E053C"/>
    <w:rsid w:val="000E10DF"/>
    <w:rsid w:val="000F01D8"/>
    <w:rsid w:val="000F0D8A"/>
    <w:rsid w:val="000F1A10"/>
    <w:rsid w:val="000F4D94"/>
    <w:rsid w:val="000F630D"/>
    <w:rsid w:val="00110075"/>
    <w:rsid w:val="00112C45"/>
    <w:rsid w:val="001136AB"/>
    <w:rsid w:val="00113CC2"/>
    <w:rsid w:val="00115E0F"/>
    <w:rsid w:val="001270B6"/>
    <w:rsid w:val="00137C3B"/>
    <w:rsid w:val="001549C6"/>
    <w:rsid w:val="00161056"/>
    <w:rsid w:val="001634E9"/>
    <w:rsid w:val="00164F69"/>
    <w:rsid w:val="001709E0"/>
    <w:rsid w:val="00171F6F"/>
    <w:rsid w:val="00174720"/>
    <w:rsid w:val="00175519"/>
    <w:rsid w:val="00180AAB"/>
    <w:rsid w:val="001829D5"/>
    <w:rsid w:val="0018420C"/>
    <w:rsid w:val="00184536"/>
    <w:rsid w:val="001869EC"/>
    <w:rsid w:val="0019451A"/>
    <w:rsid w:val="001A1E8D"/>
    <w:rsid w:val="001B0CBE"/>
    <w:rsid w:val="001B4565"/>
    <w:rsid w:val="001B7B2A"/>
    <w:rsid w:val="001C3AC9"/>
    <w:rsid w:val="001C6756"/>
    <w:rsid w:val="001E11CA"/>
    <w:rsid w:val="001F52A4"/>
    <w:rsid w:val="001F70E0"/>
    <w:rsid w:val="00201505"/>
    <w:rsid w:val="00210ECA"/>
    <w:rsid w:val="00212D9D"/>
    <w:rsid w:val="00217409"/>
    <w:rsid w:val="00220174"/>
    <w:rsid w:val="0022072A"/>
    <w:rsid w:val="00225EA7"/>
    <w:rsid w:val="00227DC4"/>
    <w:rsid w:val="00231F18"/>
    <w:rsid w:val="00235B38"/>
    <w:rsid w:val="002364B0"/>
    <w:rsid w:val="00240441"/>
    <w:rsid w:val="00246D8A"/>
    <w:rsid w:val="002615C9"/>
    <w:rsid w:val="002649DE"/>
    <w:rsid w:val="0027674C"/>
    <w:rsid w:val="00276A61"/>
    <w:rsid w:val="00283F4D"/>
    <w:rsid w:val="0028487F"/>
    <w:rsid w:val="00297319"/>
    <w:rsid w:val="002A0C7A"/>
    <w:rsid w:val="002A3AC9"/>
    <w:rsid w:val="002A402A"/>
    <w:rsid w:val="002C0248"/>
    <w:rsid w:val="002C0A7C"/>
    <w:rsid w:val="002C0B20"/>
    <w:rsid w:val="002D109C"/>
    <w:rsid w:val="002F127A"/>
    <w:rsid w:val="002F2FEF"/>
    <w:rsid w:val="002F7230"/>
    <w:rsid w:val="003036C0"/>
    <w:rsid w:val="00314A9A"/>
    <w:rsid w:val="00316F81"/>
    <w:rsid w:val="00320F69"/>
    <w:rsid w:val="003233CD"/>
    <w:rsid w:val="00327658"/>
    <w:rsid w:val="003307DE"/>
    <w:rsid w:val="00330F54"/>
    <w:rsid w:val="00333B46"/>
    <w:rsid w:val="0034027A"/>
    <w:rsid w:val="00345BD9"/>
    <w:rsid w:val="00352994"/>
    <w:rsid w:val="00356C81"/>
    <w:rsid w:val="00357F81"/>
    <w:rsid w:val="00364509"/>
    <w:rsid w:val="00367C55"/>
    <w:rsid w:val="00376C65"/>
    <w:rsid w:val="00381244"/>
    <w:rsid w:val="00381A1D"/>
    <w:rsid w:val="00396A33"/>
    <w:rsid w:val="003A04F2"/>
    <w:rsid w:val="003A758B"/>
    <w:rsid w:val="003B2702"/>
    <w:rsid w:val="003B78EA"/>
    <w:rsid w:val="003C13EC"/>
    <w:rsid w:val="003C2E7E"/>
    <w:rsid w:val="003C4900"/>
    <w:rsid w:val="003C5BBD"/>
    <w:rsid w:val="003C69BB"/>
    <w:rsid w:val="003F625D"/>
    <w:rsid w:val="003F7F49"/>
    <w:rsid w:val="004173DB"/>
    <w:rsid w:val="00420247"/>
    <w:rsid w:val="00422CF0"/>
    <w:rsid w:val="00431C3A"/>
    <w:rsid w:val="00435951"/>
    <w:rsid w:val="00435F96"/>
    <w:rsid w:val="00437413"/>
    <w:rsid w:val="0044437F"/>
    <w:rsid w:val="004445CB"/>
    <w:rsid w:val="00466C33"/>
    <w:rsid w:val="004676C0"/>
    <w:rsid w:val="00483E98"/>
    <w:rsid w:val="004865B8"/>
    <w:rsid w:val="00487E42"/>
    <w:rsid w:val="004918D5"/>
    <w:rsid w:val="00495CA6"/>
    <w:rsid w:val="004966E2"/>
    <w:rsid w:val="004A064A"/>
    <w:rsid w:val="004A2164"/>
    <w:rsid w:val="004B1EA0"/>
    <w:rsid w:val="004B4034"/>
    <w:rsid w:val="004C3C50"/>
    <w:rsid w:val="004C45D5"/>
    <w:rsid w:val="004C7792"/>
    <w:rsid w:val="004D5B79"/>
    <w:rsid w:val="004F0BED"/>
    <w:rsid w:val="00507C56"/>
    <w:rsid w:val="00507FF5"/>
    <w:rsid w:val="00516BAB"/>
    <w:rsid w:val="00517E7E"/>
    <w:rsid w:val="00521BEB"/>
    <w:rsid w:val="00522545"/>
    <w:rsid w:val="00544EC1"/>
    <w:rsid w:val="005466F5"/>
    <w:rsid w:val="005535CD"/>
    <w:rsid w:val="00554CF9"/>
    <w:rsid w:val="00556C38"/>
    <w:rsid w:val="005640BA"/>
    <w:rsid w:val="00564130"/>
    <w:rsid w:val="00581A62"/>
    <w:rsid w:val="00586D92"/>
    <w:rsid w:val="00593E76"/>
    <w:rsid w:val="005952DD"/>
    <w:rsid w:val="005966B8"/>
    <w:rsid w:val="005A70C5"/>
    <w:rsid w:val="005B1209"/>
    <w:rsid w:val="005B736F"/>
    <w:rsid w:val="005C2BDA"/>
    <w:rsid w:val="005D6E3C"/>
    <w:rsid w:val="005E3663"/>
    <w:rsid w:val="005F0D40"/>
    <w:rsid w:val="005F191F"/>
    <w:rsid w:val="005F4F4D"/>
    <w:rsid w:val="005F5F78"/>
    <w:rsid w:val="005F631C"/>
    <w:rsid w:val="005F6B53"/>
    <w:rsid w:val="0060022F"/>
    <w:rsid w:val="00601B51"/>
    <w:rsid w:val="00602307"/>
    <w:rsid w:val="0060569D"/>
    <w:rsid w:val="00606909"/>
    <w:rsid w:val="00606F53"/>
    <w:rsid w:val="00612152"/>
    <w:rsid w:val="006128C2"/>
    <w:rsid w:val="00616ECB"/>
    <w:rsid w:val="00617371"/>
    <w:rsid w:val="00621375"/>
    <w:rsid w:val="006266A0"/>
    <w:rsid w:val="0063218E"/>
    <w:rsid w:val="00632C98"/>
    <w:rsid w:val="00633B4B"/>
    <w:rsid w:val="00635973"/>
    <w:rsid w:val="00636B61"/>
    <w:rsid w:val="00637D9F"/>
    <w:rsid w:val="00640808"/>
    <w:rsid w:val="006450C4"/>
    <w:rsid w:val="00647046"/>
    <w:rsid w:val="006506A3"/>
    <w:rsid w:val="006561F8"/>
    <w:rsid w:val="006610C8"/>
    <w:rsid w:val="00662161"/>
    <w:rsid w:val="00662D65"/>
    <w:rsid w:val="0066561B"/>
    <w:rsid w:val="00665C97"/>
    <w:rsid w:val="00665FB1"/>
    <w:rsid w:val="00671292"/>
    <w:rsid w:val="006736EE"/>
    <w:rsid w:val="0068280D"/>
    <w:rsid w:val="00684701"/>
    <w:rsid w:val="00692284"/>
    <w:rsid w:val="00692C21"/>
    <w:rsid w:val="006A1BD7"/>
    <w:rsid w:val="006C09E2"/>
    <w:rsid w:val="006C2658"/>
    <w:rsid w:val="006D0D76"/>
    <w:rsid w:val="006D7AF7"/>
    <w:rsid w:val="006F02B3"/>
    <w:rsid w:val="006F06C6"/>
    <w:rsid w:val="006F3243"/>
    <w:rsid w:val="006F5EDB"/>
    <w:rsid w:val="006F7B33"/>
    <w:rsid w:val="00700E33"/>
    <w:rsid w:val="00716A1E"/>
    <w:rsid w:val="00736DF3"/>
    <w:rsid w:val="0074549C"/>
    <w:rsid w:val="00746A3B"/>
    <w:rsid w:val="00746C65"/>
    <w:rsid w:val="00747432"/>
    <w:rsid w:val="00761861"/>
    <w:rsid w:val="007620AA"/>
    <w:rsid w:val="00764CD6"/>
    <w:rsid w:val="007736F3"/>
    <w:rsid w:val="00775DE1"/>
    <w:rsid w:val="00777E17"/>
    <w:rsid w:val="007802CF"/>
    <w:rsid w:val="007806A7"/>
    <w:rsid w:val="00780B13"/>
    <w:rsid w:val="00781381"/>
    <w:rsid w:val="007842CD"/>
    <w:rsid w:val="00790CEF"/>
    <w:rsid w:val="00794B14"/>
    <w:rsid w:val="0079652E"/>
    <w:rsid w:val="007A1151"/>
    <w:rsid w:val="007A3472"/>
    <w:rsid w:val="007A5605"/>
    <w:rsid w:val="007B4C92"/>
    <w:rsid w:val="007C2056"/>
    <w:rsid w:val="007C4E01"/>
    <w:rsid w:val="007D4843"/>
    <w:rsid w:val="007D5135"/>
    <w:rsid w:val="007F19CC"/>
    <w:rsid w:val="0080192D"/>
    <w:rsid w:val="00810A60"/>
    <w:rsid w:val="00821D1F"/>
    <w:rsid w:val="00833FB3"/>
    <w:rsid w:val="008345CF"/>
    <w:rsid w:val="008467F3"/>
    <w:rsid w:val="00846B40"/>
    <w:rsid w:val="008500A2"/>
    <w:rsid w:val="0085470D"/>
    <w:rsid w:val="00867B63"/>
    <w:rsid w:val="0087107B"/>
    <w:rsid w:val="008839A1"/>
    <w:rsid w:val="00891631"/>
    <w:rsid w:val="00896A1B"/>
    <w:rsid w:val="008B3300"/>
    <w:rsid w:val="008B5435"/>
    <w:rsid w:val="008E413B"/>
    <w:rsid w:val="008E5587"/>
    <w:rsid w:val="008E5AC7"/>
    <w:rsid w:val="009009F9"/>
    <w:rsid w:val="00900D67"/>
    <w:rsid w:val="00912EF2"/>
    <w:rsid w:val="00913956"/>
    <w:rsid w:val="00913E5D"/>
    <w:rsid w:val="00924497"/>
    <w:rsid w:val="00935D6F"/>
    <w:rsid w:val="009363FF"/>
    <w:rsid w:val="00936E46"/>
    <w:rsid w:val="00943418"/>
    <w:rsid w:val="00946F91"/>
    <w:rsid w:val="00947831"/>
    <w:rsid w:val="009508A9"/>
    <w:rsid w:val="00952B27"/>
    <w:rsid w:val="00954D04"/>
    <w:rsid w:val="00956F65"/>
    <w:rsid w:val="0096476F"/>
    <w:rsid w:val="0097169F"/>
    <w:rsid w:val="00975589"/>
    <w:rsid w:val="00975DE9"/>
    <w:rsid w:val="00976610"/>
    <w:rsid w:val="0097746E"/>
    <w:rsid w:val="009779BD"/>
    <w:rsid w:val="00981210"/>
    <w:rsid w:val="00982C1A"/>
    <w:rsid w:val="00987FCF"/>
    <w:rsid w:val="0099783F"/>
    <w:rsid w:val="009A1424"/>
    <w:rsid w:val="009A3EA4"/>
    <w:rsid w:val="009A438C"/>
    <w:rsid w:val="009A5DE5"/>
    <w:rsid w:val="009B0822"/>
    <w:rsid w:val="009B3BDB"/>
    <w:rsid w:val="009C3038"/>
    <w:rsid w:val="009D2277"/>
    <w:rsid w:val="009D275D"/>
    <w:rsid w:val="009E0BA7"/>
    <w:rsid w:val="009F2622"/>
    <w:rsid w:val="00A011F4"/>
    <w:rsid w:val="00A14581"/>
    <w:rsid w:val="00A1561B"/>
    <w:rsid w:val="00A1673A"/>
    <w:rsid w:val="00A22BE4"/>
    <w:rsid w:val="00A269FE"/>
    <w:rsid w:val="00A33F33"/>
    <w:rsid w:val="00A345C9"/>
    <w:rsid w:val="00A3656A"/>
    <w:rsid w:val="00A44295"/>
    <w:rsid w:val="00A47640"/>
    <w:rsid w:val="00A50290"/>
    <w:rsid w:val="00A564F0"/>
    <w:rsid w:val="00A57167"/>
    <w:rsid w:val="00A61392"/>
    <w:rsid w:val="00A715C4"/>
    <w:rsid w:val="00A72C16"/>
    <w:rsid w:val="00A81F85"/>
    <w:rsid w:val="00A83208"/>
    <w:rsid w:val="00AA22F1"/>
    <w:rsid w:val="00AA7C88"/>
    <w:rsid w:val="00AB0B41"/>
    <w:rsid w:val="00AB0BF7"/>
    <w:rsid w:val="00AB461A"/>
    <w:rsid w:val="00AB5A1F"/>
    <w:rsid w:val="00AC6BFA"/>
    <w:rsid w:val="00AD1D75"/>
    <w:rsid w:val="00AF0BB1"/>
    <w:rsid w:val="00AF157E"/>
    <w:rsid w:val="00AF35CA"/>
    <w:rsid w:val="00AF62B4"/>
    <w:rsid w:val="00B04AC9"/>
    <w:rsid w:val="00B05221"/>
    <w:rsid w:val="00B113FA"/>
    <w:rsid w:val="00B23DCD"/>
    <w:rsid w:val="00B23F27"/>
    <w:rsid w:val="00B26290"/>
    <w:rsid w:val="00B27D38"/>
    <w:rsid w:val="00B541A4"/>
    <w:rsid w:val="00B82185"/>
    <w:rsid w:val="00B82361"/>
    <w:rsid w:val="00B823A1"/>
    <w:rsid w:val="00B84A75"/>
    <w:rsid w:val="00B93BA3"/>
    <w:rsid w:val="00BA3BA0"/>
    <w:rsid w:val="00BA7184"/>
    <w:rsid w:val="00BA767F"/>
    <w:rsid w:val="00BC0589"/>
    <w:rsid w:val="00BC0A46"/>
    <w:rsid w:val="00BC1A93"/>
    <w:rsid w:val="00BD14D1"/>
    <w:rsid w:val="00BD2448"/>
    <w:rsid w:val="00BD64C1"/>
    <w:rsid w:val="00BF16EE"/>
    <w:rsid w:val="00C12EAD"/>
    <w:rsid w:val="00C14594"/>
    <w:rsid w:val="00C21201"/>
    <w:rsid w:val="00C23B3E"/>
    <w:rsid w:val="00C2689D"/>
    <w:rsid w:val="00C30313"/>
    <w:rsid w:val="00C31AF8"/>
    <w:rsid w:val="00C36B3F"/>
    <w:rsid w:val="00C47AD9"/>
    <w:rsid w:val="00C5195F"/>
    <w:rsid w:val="00C524DC"/>
    <w:rsid w:val="00C66E39"/>
    <w:rsid w:val="00C85D2B"/>
    <w:rsid w:val="00C86DD4"/>
    <w:rsid w:val="00C879B5"/>
    <w:rsid w:val="00C904C5"/>
    <w:rsid w:val="00C9631B"/>
    <w:rsid w:val="00CA1FB8"/>
    <w:rsid w:val="00CB1D68"/>
    <w:rsid w:val="00CB3291"/>
    <w:rsid w:val="00CC3673"/>
    <w:rsid w:val="00CD3996"/>
    <w:rsid w:val="00CE3D37"/>
    <w:rsid w:val="00CE42EC"/>
    <w:rsid w:val="00CF1385"/>
    <w:rsid w:val="00CF4C6F"/>
    <w:rsid w:val="00CF5DF9"/>
    <w:rsid w:val="00D07934"/>
    <w:rsid w:val="00D07D2D"/>
    <w:rsid w:val="00D169B1"/>
    <w:rsid w:val="00D25BA7"/>
    <w:rsid w:val="00D35FC8"/>
    <w:rsid w:val="00D438B3"/>
    <w:rsid w:val="00D54837"/>
    <w:rsid w:val="00D5506C"/>
    <w:rsid w:val="00D74B7B"/>
    <w:rsid w:val="00D848A7"/>
    <w:rsid w:val="00D87BFC"/>
    <w:rsid w:val="00D92FAE"/>
    <w:rsid w:val="00D97C59"/>
    <w:rsid w:val="00DA3172"/>
    <w:rsid w:val="00DA35E3"/>
    <w:rsid w:val="00DA6704"/>
    <w:rsid w:val="00DB1AD3"/>
    <w:rsid w:val="00DB3732"/>
    <w:rsid w:val="00DB4047"/>
    <w:rsid w:val="00DC5640"/>
    <w:rsid w:val="00DC5986"/>
    <w:rsid w:val="00DD4D98"/>
    <w:rsid w:val="00DD656E"/>
    <w:rsid w:val="00E02F29"/>
    <w:rsid w:val="00E0367B"/>
    <w:rsid w:val="00E04160"/>
    <w:rsid w:val="00E06BD8"/>
    <w:rsid w:val="00E11B88"/>
    <w:rsid w:val="00E17198"/>
    <w:rsid w:val="00E2108D"/>
    <w:rsid w:val="00E25A43"/>
    <w:rsid w:val="00E26B29"/>
    <w:rsid w:val="00E33FB8"/>
    <w:rsid w:val="00E52014"/>
    <w:rsid w:val="00E527F5"/>
    <w:rsid w:val="00E64AD4"/>
    <w:rsid w:val="00E6573F"/>
    <w:rsid w:val="00E65B6A"/>
    <w:rsid w:val="00E80E30"/>
    <w:rsid w:val="00EA325E"/>
    <w:rsid w:val="00EA37EE"/>
    <w:rsid w:val="00EA6FB0"/>
    <w:rsid w:val="00EB4096"/>
    <w:rsid w:val="00EB720E"/>
    <w:rsid w:val="00EC2726"/>
    <w:rsid w:val="00ED1937"/>
    <w:rsid w:val="00ED7984"/>
    <w:rsid w:val="00EE654A"/>
    <w:rsid w:val="00EF1F83"/>
    <w:rsid w:val="00EF5C0B"/>
    <w:rsid w:val="00EF704E"/>
    <w:rsid w:val="00F06822"/>
    <w:rsid w:val="00F07C2F"/>
    <w:rsid w:val="00F23C7D"/>
    <w:rsid w:val="00F32C9F"/>
    <w:rsid w:val="00F40D59"/>
    <w:rsid w:val="00F42C49"/>
    <w:rsid w:val="00F52BC8"/>
    <w:rsid w:val="00F52F46"/>
    <w:rsid w:val="00F56C56"/>
    <w:rsid w:val="00F56FED"/>
    <w:rsid w:val="00F57004"/>
    <w:rsid w:val="00F60A50"/>
    <w:rsid w:val="00F72FA0"/>
    <w:rsid w:val="00F76200"/>
    <w:rsid w:val="00F810F2"/>
    <w:rsid w:val="00F844B7"/>
    <w:rsid w:val="00F851B9"/>
    <w:rsid w:val="00F867EA"/>
    <w:rsid w:val="00F93FBA"/>
    <w:rsid w:val="00F95921"/>
    <w:rsid w:val="00F97B88"/>
    <w:rsid w:val="00FA043F"/>
    <w:rsid w:val="00FB1C01"/>
    <w:rsid w:val="00FB4B68"/>
    <w:rsid w:val="00FB61B2"/>
    <w:rsid w:val="00FC0937"/>
    <w:rsid w:val="00FC2EBB"/>
    <w:rsid w:val="00FF0397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C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524D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524D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524D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524D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524D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524D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700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C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C1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C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C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C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524D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524D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524D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524D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524D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524D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700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C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C1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C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C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07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9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4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3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00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St-1984/2013-613</izvorni_sadrzaj>
    <derivirana_varijabla naziv="DomainObject.PredzadnjaOdlukaIzPredmeta.Oznaka_1">St-1984/2013-613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ADFB7F-3A17-421A-870C-749AE2540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1273</properties:Words>
  <properties:Characters>7096</properties:Characters>
  <properties:Lines>156</properties:Lines>
  <properties:Paragraphs>55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2019-03-29T12:19:00Z</dcterms:created>
  <dc:creator>Korisnik</dc:creator>
  <cp:lastModifiedBy>Gordana Cvitković</cp:lastModifiedBy>
  <cp:lastPrinted>2019-04-01T10:53:00Z</cp:lastPrinted>
  <dcterms:modified xmlns:xsi="http://www.w3.org/2001/XMLSchema-instance" xsi:type="dcterms:W3CDTF">2019-04-01T10:53:00Z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(St-1984-13-Rješenje o dosudi i odbačaj -GASFIN-2.docx)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