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9ba" w14:paraId="07779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273A4" w:rsidP="008273A4" w:rsidR="008273A4" w:rsidRPr="008273A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273A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273A4">
        <w:rPr>
          <w:rFonts w:cs="Times New Roman" w:eastAsia="Times New Roman"/>
          <w:lang w:eastAsia="hr-HR"/>
        </w:rPr>
        <w:t>Broj: 14. St-1243/2015.</w:t>
      </w:r>
    </w:p>
    <w:p w:rsidRDefault="008273A4" w:rsidP="008273A4" w:rsidR="008273A4" w:rsidRPr="008273A4">
      <w:pPr>
        <w:spacing w:after="0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73A4" w:rsidP="008273A4" w:rsidR="008273A4" w:rsidRPr="008273A4">
      <w:pPr>
        <w:spacing w:after="0"/>
        <w:rPr>
          <w:rFonts w:cs="Times New Roman" w:eastAsia="Times New Roman"/>
          <w:b/>
          <w:lang w:eastAsia="hr-HR"/>
        </w:rPr>
      </w:pPr>
      <w:r w:rsidRPr="008273A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73A4">
        <w:rPr>
          <w:rFonts w:cs="Times New Roman" w:eastAsia="Times New Roman"/>
          <w:b/>
          <w:lang w:eastAsia="hr-HR"/>
        </w:rPr>
        <w:t>Sukoišanska</w:t>
      </w:r>
      <w:proofErr w:type="spellEnd"/>
      <w:r w:rsidRPr="008273A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73A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73A4">
        <w:rPr>
          <w:rFonts w:cs="Times New Roman" w:eastAsia="Times New Roman"/>
          <w:b/>
          <w:lang w:eastAsia="hr-HR"/>
        </w:rPr>
        <w:t>R J E Š E NJ E</w:t>
      </w: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b/>
          <w:lang w:eastAsia="hr-HR"/>
        </w:rPr>
        <w:tab/>
      </w:r>
      <w:r w:rsidRPr="008273A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ŽMUL, d.o.o., za trgovinu, ugostiteljstvo, turizam i poslovanje nekretninama, Split, </w:t>
      </w:r>
      <w:proofErr w:type="spellStart"/>
      <w:r w:rsidRPr="008273A4">
        <w:rPr>
          <w:rFonts w:cs="Times New Roman" w:eastAsia="Times New Roman"/>
          <w:lang w:eastAsia="hr-HR"/>
        </w:rPr>
        <w:t>Marmontova</w:t>
      </w:r>
      <w:proofErr w:type="spellEnd"/>
      <w:r w:rsidRPr="008273A4">
        <w:rPr>
          <w:rFonts w:cs="Times New Roman" w:eastAsia="Times New Roman"/>
          <w:lang w:eastAsia="hr-HR"/>
        </w:rPr>
        <w:t xml:space="preserve"> 3., OIB: 69929115882., MBS: 060247184., dana 20. travnja 2016. godine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r i j e š i o  j e</w:t>
      </w: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Otvara se skraćeni stečajni postupak nad Dužnikom: ŽMUL, d.o.o., za trgovinu, ugostiteljstvo, turizam i poslovanje nekretninama, Split, </w:t>
      </w:r>
      <w:proofErr w:type="spellStart"/>
      <w:r w:rsidRPr="008273A4">
        <w:rPr>
          <w:rFonts w:cs="Times New Roman" w:eastAsia="Times New Roman"/>
          <w:lang w:eastAsia="hr-HR"/>
        </w:rPr>
        <w:t>Marmontova</w:t>
      </w:r>
      <w:proofErr w:type="spellEnd"/>
      <w:r w:rsidRPr="008273A4">
        <w:rPr>
          <w:rFonts w:cs="Times New Roman" w:eastAsia="Times New Roman"/>
          <w:lang w:eastAsia="hr-HR"/>
        </w:rPr>
        <w:t xml:space="preserve"> 3., OIB: 69929115882., MBS: 060247184. Skraćeni stečajni postupak je otvoren dana 20. travnja 2016. godine u 12,30 sati, kada je ovo rješenje objavljeno na mrežnoj stranici e-Oglasna ploča sudova.</w:t>
      </w:r>
    </w:p>
    <w:p w:rsidRDefault="008273A4" w:rsidP="008273A4" w:rsidR="008273A4" w:rsidRPr="008273A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8273A4">
        <w:rPr>
          <w:rFonts w:cs="Times New Roman" w:eastAsia="Times New Roman"/>
          <w:lang w:eastAsia="hr-HR"/>
        </w:rPr>
        <w:t>Lovretska</w:t>
      </w:r>
      <w:proofErr w:type="spellEnd"/>
      <w:r w:rsidRPr="008273A4">
        <w:rPr>
          <w:rFonts w:cs="Times New Roman" w:eastAsia="Times New Roman"/>
          <w:lang w:eastAsia="hr-HR"/>
        </w:rPr>
        <w:t xml:space="preserve"> 10., Split, OIB: 43468134790.</w:t>
      </w:r>
    </w:p>
    <w:p w:rsidRDefault="008273A4" w:rsidP="008273A4" w:rsidR="008273A4" w:rsidRPr="008273A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Zaključuje se skraćeni stečajni postupak nad Dužnikom: ŽMUL, d.o.o., za trgovinu, ugostiteljstvo, turizam i poslovanje nekretninama, Split, </w:t>
      </w:r>
      <w:proofErr w:type="spellStart"/>
      <w:r w:rsidRPr="008273A4">
        <w:rPr>
          <w:rFonts w:cs="Times New Roman" w:eastAsia="Times New Roman"/>
          <w:lang w:eastAsia="hr-HR"/>
        </w:rPr>
        <w:t>Marmontova</w:t>
      </w:r>
      <w:proofErr w:type="spellEnd"/>
      <w:r w:rsidRPr="008273A4">
        <w:rPr>
          <w:rFonts w:cs="Times New Roman" w:eastAsia="Times New Roman"/>
          <w:lang w:eastAsia="hr-HR"/>
        </w:rPr>
        <w:t xml:space="preserve"> 3., OIB: 69929115882., MBS: 060247184.</w:t>
      </w:r>
    </w:p>
    <w:p w:rsidRDefault="008273A4" w:rsidP="008273A4" w:rsidR="008273A4" w:rsidRPr="008273A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273A4" w:rsidP="008273A4" w:rsidR="008273A4" w:rsidRPr="008273A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Obrazloženje</w:t>
      </w:r>
    </w:p>
    <w:p w:rsidRDefault="008273A4" w:rsidP="008273A4" w:rsidR="008273A4" w:rsidRPr="008273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BUCAL, d.o.o., za graditeljstvo, trgovinu i usluge, Split, Doverska 1.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1255. dana, u ukupnom iznosu od: 7.034,65 kn, kao i da prema podacima koji su dostavljeni od Hrvatskog zavoda za mirovinskog osiguranje, Dužnik nema zaposlenih.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ab/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273A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273A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273A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273A4">
        <w:rPr>
          <w:rFonts w:cs="Times New Roman" w:eastAsia="Times New Roman"/>
          <w:b/>
          <w:lang w:eastAsia="hr-HR" w:val="en-AU"/>
        </w:rPr>
        <w:t xml:space="preserve">: 14. </w:t>
      </w:r>
      <w:r w:rsidRPr="008273A4">
        <w:rPr>
          <w:rFonts w:cs="Times New Roman" w:eastAsia="Times New Roman"/>
          <w:b/>
          <w:lang w:eastAsia="hr-HR"/>
        </w:rPr>
        <w:t>St-1243/2015.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čime su bile ispunjene pretpostavke iz čl. 428. Stečajnog zakona (</w:t>
      </w:r>
      <w:r w:rsidRPr="008273A4">
        <w:rPr>
          <w:rFonts w:cs="Times New Roman" w:eastAsia="Times New Roman"/>
          <w:i/>
          <w:lang w:eastAsia="hr-HR"/>
        </w:rPr>
        <w:t>Narodne novine</w:t>
      </w:r>
      <w:r w:rsidRPr="008273A4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ab/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U Splitu, 20. travnja 2016. godine</w:t>
      </w:r>
    </w:p>
    <w:p w:rsidRDefault="008273A4" w:rsidP="008273A4" w:rsidR="008273A4" w:rsidRPr="008273A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S U D A C</w:t>
      </w:r>
    </w:p>
    <w:p w:rsidRDefault="008273A4" w:rsidP="008273A4" w:rsidR="008273A4" w:rsidRPr="008273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Jozo Ćaleta</w:t>
      </w:r>
    </w:p>
    <w:p w:rsidRDefault="008273A4" w:rsidP="008273A4" w:rsidR="008273A4" w:rsidRPr="008273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273A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273A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273A4">
        <w:rPr>
          <w:rFonts w:cs="Times New Roman" w:eastAsia="Times New Roman"/>
          <w:b/>
          <w:lang w:eastAsia="hr-HR" w:val="en-AU"/>
        </w:rPr>
        <w:t xml:space="preserve">: 14. </w:t>
      </w:r>
      <w:r w:rsidRPr="008273A4">
        <w:rPr>
          <w:rFonts w:cs="Times New Roman" w:eastAsia="Times New Roman"/>
          <w:b/>
          <w:lang w:eastAsia="hr-HR"/>
        </w:rPr>
        <w:t>St-1243/2015.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POUKA O PRAVNOM LIJEKU: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DNA: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Dužniku,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8273A4">
        <w:rPr>
          <w:rFonts w:cs="Times New Roman" w:eastAsia="Times New Roman"/>
          <w:lang w:eastAsia="hr-HR"/>
        </w:rPr>
        <w:t>Lovretska</w:t>
      </w:r>
      <w:proofErr w:type="spellEnd"/>
      <w:r w:rsidRPr="008273A4">
        <w:rPr>
          <w:rFonts w:cs="Times New Roman" w:eastAsia="Times New Roman"/>
          <w:lang w:eastAsia="hr-HR"/>
        </w:rPr>
        <w:t xml:space="preserve"> 10., Split, 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Županijsko državno odvjetništvo Split,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 xml:space="preserve">Porezna uprava Split, 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e-Oglasna ploča Suda – rok 20. dana,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sudski registar – nakon pravomoćnosti</w:t>
      </w:r>
    </w:p>
    <w:p w:rsidRDefault="008273A4" w:rsidP="008273A4" w:rsidR="008273A4" w:rsidRPr="008273A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273A4">
        <w:rPr>
          <w:rFonts w:cs="Times New Roman" w:eastAsia="Times New Roman"/>
          <w:lang w:eastAsia="hr-HR"/>
        </w:rPr>
        <w:t>u spis.</w:t>
      </w: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3A4" w:rsidP="008273A4" w:rsidR="008273A4" w:rsidRPr="008273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3A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St-1243/2015-5</izvorni_sadrzaj>
    <derivirana_varijabla naziv="DomainObject.Oznaka_1">St-1243/2015-5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ŽMUL, d.o.o. za trgovinu, ugostiteljstvo, turizam i poslovanje nekretninama</izvorni_sadrzaj>
    <derivirana_varijabla naziv="DomainObject.Predmet.ProtustrankaFormated_1">  ŽMUL, d.o.o. za trgovinu, ugostiteljstvo, turizam i poslovanje nekretninama</derivirana_varijabla>
  </DomainObject.Predmet.ProtustrankaFormated>
  <DomainObject.Predmet.ProtustrankaFormatedOIB>
    <izvorni_sadrzaj>  ŽMUL, d.o.o. za trgovinu, ugostiteljstvo, turizam i poslovanje nekretninama, OIB 69929115882</izvorni_sadrzaj>
    <derivirana_varijabla naziv="DomainObject.Predmet.ProtustrankaFormatedOIB_1">  ŽMUL, d.o.o. za trgovinu, ugostiteljstvo, turizam i poslovanje nekretninama, OIB 69929115882</derivirana_varijabla>
  </DomainObject.Predmet.ProtustrankaFormatedOIB>
  <DomainObject.Predmet.ProtustrankaFormatedWithAdress>
    <izvorni_sadrzaj> ŽMUL, d.o.o. za trgovinu, ugostiteljstvo, turizam i poslovanje nekretninama, Marmontova 3, 21000 Split</izvorni_sadrzaj>
    <derivirana_varijabla naziv="DomainObject.Predmet.ProtustrankaFormatedWithAdress_1"> ŽMUL, d.o.o. za trgovinu, ugostiteljstvo, turizam i poslovanje nekretninama, Marmontova 3, 21000 Split</derivirana_varijabla>
  </DomainObject.Predmet.ProtustrankaFormatedWithAdress>
  <DomainObject.Predmet.ProtustrankaFormatedWithAdressOIB>
    <izvorni_sadrzaj> ŽMUL, d.o.o. za trgovinu, ugostiteljstvo, turizam i poslovanje nekretninama, OIB 69929115882, Marmontova 3, 21000 Split</izvorni_sadrzaj>
    <derivirana_varijabla naziv="DomainObject.Predmet.ProtustrankaFormatedWithAdressOIB_1"> ŽMUL, d.o.o. za trgovinu, ugostiteljstvo, turizam i poslovanje nekretninama, OIB 69929115882, Marmontova 3, 21000 Split</derivirana_varijabla>
  </DomainObject.Predmet.ProtustrankaFormatedWithAdressOIB>
  <DomainObject.Predmet.ProtustrankaWithAdress>
    <izvorni_sadrzaj>ŽMUL, d.o.o. za trgovinu, ugostiteljstvo, turizam i poslovanje nekretninama Marmontova 3, 21000 Split</izvorni_sadrzaj>
    <derivirana_varijabla naziv="DomainObject.Predmet.ProtustrankaWithAdress_1">ŽMUL, d.o.o. za trgovinu, ugostiteljstvo, turizam i poslovanje nekretninama Marmontova 3, 21000 Split</derivirana_varijabla>
  </DomainObject.Predmet.ProtustrankaWithAdress>
  <DomainObject.Predmet.ProtustrankaWithAdressOIB>
    <izvorni_sadrzaj>ŽMUL, d.o.o. za trgovinu, ugostiteljstvo, turizam i poslovanje nekretninama, OIB 69929115882, Marmontova 3, 21000 Split</izvorni_sadrzaj>
    <derivirana_varijabla naziv="DomainObject.Predmet.ProtustrankaWithAdressOIB_1">ŽMUL, d.o.o. za trgovinu, ugostiteljstvo, turizam i poslovanje nekretninama, OIB 69929115882, Marmontova 3, 21000 Split</derivirana_varijabla>
  </DomainObject.Predmet.ProtustrankaWithAdressOIB>
  <DomainObject.Predmet.ProtustrankaNazivFormated>
    <izvorni_sadrzaj>ŽMUL, d.o.o. za trgovinu, ugostiteljstvo, turizam i poslovanje nekretninama</izvorni_sadrzaj>
    <derivirana_varijabla naziv="DomainObject.Predmet.ProtustrankaNazivFormated_1">ŽMUL, d.o.o. za trgovinu, ugostiteljstvo, turizam i poslovanje nekretninama</derivirana_varijabla>
  </DomainObject.Predmet.ProtustrankaNazivFormated>
  <DomainObject.Predmet.ProtustrankaNazivFormatedOIB>
    <izvorni_sadrzaj>ŽMUL, d.o.o. za trgovinu, ugostiteljstvo, turizam i poslovanje nekretninama, OIB 69929115882</izvorni_sadrzaj>
    <derivirana_varijabla naziv="DomainObject.Predmet.ProtustrankaNazivFormatedOIB_1">ŽMUL, d.o.o. za trgovinu, ugostiteljstvo, turizam i poslovanje nekretninama, OIB 69929115882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7034.65</izvorni_sadrzaj>
    <derivirana_varijabla naziv="DomainObject.Predmet.TrenutnaVrijednost_1">7034.65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ŽMUL, d.o.o. za trgovinu, ugostiteljstvo, turizam i poslovanje nekretninama</item>
    </izvorni_sadrzaj>
    <derivirana_varijabla naziv="DomainObject.Predmet.ProtuStrankaListFormated_1">
      <item>ŽMUL, d.o.o. za trgovinu, ugostiteljstvo, turizam i poslovanje nekretninama</item>
    </derivirana_varijabla>
  </DomainObject.Predmet.ProtuStrankaListFormated>
  <DomainObject.Predmet.ProtuStrankaListFormatedOIB>
    <izvorni_sadrzaj>
      <item>ŽMUL, d.o.o. za trgovinu, ugostiteljstvo, turizam i poslovanje nekretninama, OIB 69929115882</item>
    </izvorni_sadrzaj>
    <derivirana_varijabla naziv="DomainObject.Predmet.ProtuStrankaListFormatedOIB_1">
      <item>ŽMUL, d.o.o. za trgovinu, ugostiteljstvo, turizam i poslovanje nekretninama, OIB 69929115882</item>
    </derivirana_varijabla>
  </DomainObject.Predmet.ProtuStrankaListFormatedOIB>
  <DomainObject.Predmet.ProtuStrankaListFormatedWithAdress>
    <izvorni_sadrzaj>
      <item>ŽMUL, d.o.o. za trgovinu, ugostiteljstvo, turizam i poslovanje nekretninama, Marmontova 3, 21000 Split</item>
    </izvorni_sadrzaj>
    <derivirana_varijabla naziv="DomainObject.Predmet.ProtuStrankaListFormatedWithAdress_1">
      <item>ŽMUL, d.o.o. za trgovinu, ugostiteljstvo, turizam i poslovanje nekretninama, Marmontova 3, 21000 Split</item>
    </derivirana_varijabla>
  </DomainObject.Predmet.ProtuStrankaListFormatedWithAdress>
  <DomainObject.Predmet.ProtuStrankaListFormatedWithAdressOIB>
    <izvorni_sadrzaj>
      <item>ŽMUL, d.o.o. za trgovinu, ugostiteljstvo, turizam i poslovanje nekretninama, OIB 69929115882, Marmontova 3, 21000 Split</item>
    </izvorni_sadrzaj>
    <derivirana_varijabla naziv="DomainObject.Predmet.ProtuStrankaListFormatedWithAdressOIB_1">
      <item>ŽMUL, d.o.o. za trgovinu, ugostiteljstvo, turizam i poslovanje nekretninama, OIB 69929115882, Marmontova 3, 21000 Split</item>
    </derivirana_varijabla>
  </DomainObject.Predmet.ProtuStrankaListFormatedWithAdressOIB>
  <DomainObject.Predmet.ProtuStrankaListNazivFormated>
    <izvorni_sadrzaj>
      <item>ŽMUL, d.o.o. za trgovinu, ugostiteljstvo, turizam i poslovanje nekretninama</item>
    </izvorni_sadrzaj>
    <derivirana_varijabla naziv="DomainObject.Predmet.ProtuStrankaListNazivFormated_1">
      <item>ŽMUL, d.o.o. za trgovinu, ugostiteljstvo, turizam i poslovanje nekretninama</item>
    </derivirana_varijabla>
  </DomainObject.Predmet.ProtuStrankaListNazivFormated>
  <DomainObject.Predmet.ProtuStrankaListNazivFormatedOIB>
    <izvorni_sadrzaj>
      <item>ŽMUL, d.o.o. za trgovinu, ugostiteljstvo, turizam i poslovanje nekretninama, OIB 69929115882</item>
    </izvorni_sadrzaj>
    <derivirana_varijabla naziv="DomainObject.Predmet.ProtuStrankaListNazivFormatedOIB_1">
      <item>ŽMUL, d.o.o. za trgovinu, ugostiteljstvo, turizam i poslovanje nekretninama, OIB 69929115882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St-1243/2015-5</izvorni_sadrzaj>
    <derivirana_varijabla naziv="DomainObject.PoslovniBrojDokumenta_1">St-1243/2015-5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ŽMUL, d.o.o. za trgovinu, ugostiteljstvo, turizam i poslovanje nekretninama</izvorni_sadrzaj>
    <derivirana_varijabla naziv="DomainObject.Predmet.ProtustrankaIDrugi_1">ŽMUL, d.o.o. za trgovinu, ugostiteljstvo, turizam i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ŽMUL, d.o.o. za trgovinu, ugostiteljstvo, turizam i poslovanje nekretninama, OIB 69929115882, Marmontova 3, 21000 Split</izvorni_sadrzaj>
    <derivirana_varijabla naziv="DomainObject.Predmet.ProtustrankaIDrugiAdressOIB_1">ŽMUL, d.o.o. za trgovinu, ugostiteljstvo, turizam i poslovanje nekretninama, OIB 69929115882, Marmontova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ŽMUL, d.o.o. za trgovinu, ugostiteljstvo, turizam i poslovanje nekretninama</item>
      <item>FINANCIJSKA AGENCIJA RC SPLIT</item>
    </izvorni_sadrzaj>
    <derivirana_varijabla naziv="DomainObject.Predmet.SudioniciListNaziv_1">
      <item>ŽMUL, d.o.o. za trgovinu, ugostiteljstvo, turizam i poslovanje nekretninama</item>
      <item>FINANCIJSKA AGENCIJA RC SPLIT</item>
    </derivirana_varijabla>
  </DomainObject.Predmet.SudioniciListNaziv>
  <DomainObject.Predmet.SudioniciListAdressOIB>
    <izvorni_sadrzaj>
      <item>ŽMUL, d.o.o. za trgovinu, ugostiteljstvo, turizam i poslovanje nekretninama, OIB 69929115882, Marmontova 3,21000 Split</item>
      <item>FINANCIJSKA AGENCIJA RC SPLIT, OIB 85821130368, Mažuranićevo šetalište 24b,21000 Split</item>
    </izvorni_sadrzaj>
    <derivirana_varijabla naziv="DomainObject.Predmet.SudioniciListAdressOIB_1">
      <item>ŽMUL, d.o.o. za trgovinu, ugostiteljstvo, turizam i poslovanje nekretninama, OIB 69929115882, Marmontova 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B6D15-FD4C-48D1-B676-430AF6638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4309</properties:Characters>
  <properties:Lines>132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St-1243/2015-5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