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5ab7" w14:paraId="d965ab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</w:t>
      </w:r>
      <w:r w:rsidR="006F244C">
        <w:t>40</w:t>
      </w:r>
      <w:r w:rsidR="00177E17">
        <w:t>6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8770F9" w:rsidR="00224AFF" w:rsidRPr="00580384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 xml:space="preserve">Financijske agencije OIB 85821130368, Regionalni centar Zagreb </w:t>
      </w:r>
      <w:r w:rsidR="0047145E" w:rsidRPr="00016041">
        <w:t>Podružnica Zagreb, Trg svibanjskih žrtava 1995. 1, Zagreb</w:t>
      </w:r>
      <w:r w:rsidR="004A0D7B" w:rsidRPr="00016041">
        <w:t>, za pokretan</w:t>
      </w:r>
      <w:r w:rsidR="00D2228D" w:rsidRPr="00016041">
        <w:t>je skraćenog stečajnog postupka</w:t>
      </w:r>
      <w:r w:rsidR="004A0D7B" w:rsidRPr="00016041">
        <w:t xml:space="preserve"> nad dužnikom</w:t>
      </w:r>
      <w:r w:rsidR="00AF1FFD" w:rsidRPr="00016041">
        <w:t xml:space="preserve"> </w:t>
      </w:r>
      <w:r w:rsidR="00016041" w:rsidRPr="00016041">
        <w:rPr>
          <w:b/>
        </w:rPr>
        <w:t>KOLARZ-KAAL d.o.o.</w:t>
      </w:r>
      <w:r w:rsidR="007C56B0" w:rsidRPr="00016041">
        <w:rPr>
          <w:b/>
        </w:rPr>
        <w:t xml:space="preserve">, </w:t>
      </w:r>
      <w:r w:rsidR="00016041" w:rsidRPr="00016041">
        <w:rPr>
          <w:b/>
        </w:rPr>
        <w:t>Sesvete</w:t>
      </w:r>
      <w:r w:rsidR="007C56B0" w:rsidRPr="00016041">
        <w:rPr>
          <w:b/>
        </w:rPr>
        <w:t xml:space="preserve">, </w:t>
      </w:r>
      <w:proofErr w:type="spellStart"/>
      <w:r w:rsidR="00016041" w:rsidRPr="00016041">
        <w:rPr>
          <w:b/>
        </w:rPr>
        <w:t>Lukovdolska</w:t>
      </w:r>
      <w:proofErr w:type="spellEnd"/>
      <w:r w:rsidR="00016041" w:rsidRPr="00016041">
        <w:rPr>
          <w:b/>
        </w:rPr>
        <w:t xml:space="preserve"> 3</w:t>
      </w:r>
      <w:r w:rsidR="0013450E" w:rsidRPr="00016041">
        <w:rPr>
          <w:b/>
        </w:rPr>
        <w:t xml:space="preserve">, </w:t>
      </w:r>
      <w:r w:rsidR="007C56B0" w:rsidRPr="00016041">
        <w:rPr>
          <w:b/>
        </w:rPr>
        <w:t xml:space="preserve">MBS: </w:t>
      </w:r>
      <w:r w:rsidR="00016041" w:rsidRPr="00016041">
        <w:rPr>
          <w:b/>
        </w:rPr>
        <w:t>080425840</w:t>
      </w:r>
      <w:r w:rsidR="007C56B0" w:rsidRPr="00016041">
        <w:rPr>
          <w:b/>
        </w:rPr>
        <w:t xml:space="preserve">, OIB: </w:t>
      </w:r>
      <w:r w:rsidR="00016041" w:rsidRPr="00016041">
        <w:rPr>
          <w:b/>
        </w:rPr>
        <w:t>26792242517</w:t>
      </w:r>
      <w:r w:rsidR="004A4789" w:rsidRPr="00016041">
        <w:rPr>
          <w:b/>
        </w:rPr>
        <w:t>,</w:t>
      </w:r>
      <w:r w:rsidR="009E195D" w:rsidRPr="00016041">
        <w:t xml:space="preserve"> </w:t>
      </w:r>
      <w:r w:rsidR="004A0D7B" w:rsidRPr="00016041">
        <w:t>temeljem članka 430. Stečajnog zakona ( „Narodne nov</w:t>
      </w:r>
      <w:r w:rsidR="00316816" w:rsidRPr="00016041">
        <w:t>ine“ 71/15)</w:t>
      </w:r>
      <w:r w:rsidR="00224AFF" w:rsidRPr="00016041">
        <w:t xml:space="preserve">, dana </w:t>
      </w:r>
      <w:r w:rsidR="0047145E" w:rsidRPr="00580384">
        <w:t>2</w:t>
      </w:r>
      <w:r w:rsidR="00B33773" w:rsidRPr="00580384">
        <w:t>1</w:t>
      </w:r>
      <w:r w:rsidR="008123BC" w:rsidRPr="00580384">
        <w:t>. listopada</w:t>
      </w:r>
      <w:r w:rsidR="00DB3B95" w:rsidRPr="00580384">
        <w:t xml:space="preserve"> 2016</w:t>
      </w:r>
      <w:r w:rsidR="00224AFF" w:rsidRPr="00580384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016041" w:rsidRPr="00016041">
        <w:rPr>
          <w:b/>
        </w:rPr>
        <w:t xml:space="preserve">KOLARZ-KAAL d.o.o., Sesvete, </w:t>
      </w:r>
      <w:proofErr w:type="spellStart"/>
      <w:r w:rsidR="00016041" w:rsidRPr="00016041">
        <w:rPr>
          <w:b/>
        </w:rPr>
        <w:t>Lukovdolska</w:t>
      </w:r>
      <w:proofErr w:type="spellEnd"/>
      <w:r w:rsidR="00016041" w:rsidRPr="00016041">
        <w:rPr>
          <w:b/>
        </w:rPr>
        <w:t xml:space="preserve"> 3, MBS: 080425840, OIB: 26792242517</w:t>
      </w:r>
      <w:r w:rsidR="002E118A">
        <w:rPr>
          <w:b/>
        </w:rPr>
        <w:t xml:space="preserve"> </w:t>
      </w:r>
      <w:r w:rsidR="00224AFF">
        <w:t xml:space="preserve">iznosi </w:t>
      </w:r>
      <w:r w:rsidR="00016041">
        <w:t>243.431,97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 w:rsidRPr="00033CEA">
        <w:t xml:space="preserve">II Poziva se </w:t>
      </w:r>
      <w:r w:rsidR="00CF37F3" w:rsidRPr="00033CEA">
        <w:t>osob</w:t>
      </w:r>
      <w:r w:rsidR="006D6816" w:rsidRPr="00033CEA">
        <w:t>a</w:t>
      </w:r>
      <w:r w:rsidR="00CF37F3" w:rsidRPr="00033CEA">
        <w:t xml:space="preserve"> ovlašten</w:t>
      </w:r>
      <w:r w:rsidR="006D6816" w:rsidRPr="00033CEA">
        <w:t>a</w:t>
      </w:r>
      <w:r w:rsidR="00A7506A" w:rsidRPr="00033CEA">
        <w:t xml:space="preserve"> za zastupanje dužnika</w:t>
      </w:r>
      <w:r w:rsidR="00B1170E" w:rsidRPr="00033CEA">
        <w:t xml:space="preserve"> </w:t>
      </w:r>
      <w:r w:rsidR="00033CEA" w:rsidRPr="00033CEA">
        <w:t xml:space="preserve">Martin </w:t>
      </w:r>
      <w:proofErr w:type="spellStart"/>
      <w:r w:rsidR="00033CEA" w:rsidRPr="00033CEA">
        <w:t>Wögerbauer</w:t>
      </w:r>
      <w:proofErr w:type="spellEnd"/>
      <w:r w:rsidR="00033CEA" w:rsidRPr="00033CEA">
        <w:t>, OIB: 42150708664</w:t>
      </w:r>
      <w:r w:rsidR="00AF1FFD" w:rsidRPr="00033CEA">
        <w:t xml:space="preserve">, </w:t>
      </w:r>
      <w:r w:rsidR="00033CEA" w:rsidRPr="00033CEA">
        <w:t xml:space="preserve">Austrija, </w:t>
      </w:r>
      <w:proofErr w:type="spellStart"/>
      <w:r w:rsidR="00033CEA" w:rsidRPr="00033CEA">
        <w:t>Sulz</w:t>
      </w:r>
      <w:proofErr w:type="spellEnd"/>
      <w:r w:rsidR="00033CEA" w:rsidRPr="00033CEA">
        <w:t xml:space="preserve"> im </w:t>
      </w:r>
      <w:proofErr w:type="spellStart"/>
      <w:r w:rsidR="00033CEA" w:rsidRPr="00033CEA">
        <w:t>Wienerwald</w:t>
      </w:r>
      <w:proofErr w:type="spellEnd"/>
      <w:r w:rsidR="00033CEA" w:rsidRPr="00033CEA">
        <w:t xml:space="preserve">, </w:t>
      </w:r>
      <w:proofErr w:type="spellStart"/>
      <w:r w:rsidR="00033CEA" w:rsidRPr="00033CEA">
        <w:t>Haupstrasse</w:t>
      </w:r>
      <w:proofErr w:type="spellEnd"/>
      <w:r w:rsidR="00033CEA" w:rsidRPr="00033CEA">
        <w:t xml:space="preserve"> 50</w:t>
      </w:r>
      <w:r w:rsidR="00975702" w:rsidRPr="00033CEA">
        <w:t xml:space="preserve">, </w:t>
      </w:r>
      <w:r w:rsidR="00B32948" w:rsidRPr="00033CEA">
        <w:t xml:space="preserve">da </w:t>
      </w:r>
      <w:r w:rsidR="00936874" w:rsidRPr="00033CEA">
        <w:t xml:space="preserve">u roku od 15 dana od dana objave </w:t>
      </w:r>
      <w:r w:rsidR="00936874" w:rsidRPr="00FA1575">
        <w:t xml:space="preserve">ovog oglasa na e-oglasnoj ploči </w:t>
      </w:r>
      <w:r w:rsidR="00936874" w:rsidRPr="00DE1D5D">
        <w:t>suda</w:t>
      </w:r>
      <w:r w:rsidR="00B32948" w:rsidRPr="00DE1D5D">
        <w:t xml:space="preserve"> podnes</w:t>
      </w:r>
      <w:r w:rsidR="008D2A9E" w:rsidRPr="00DE1D5D">
        <w:t>e</w:t>
      </w:r>
      <w:r w:rsidR="00B32948" w:rsidRPr="00DE1D5D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</w:t>
      </w:r>
      <w:r w:rsidR="006F244C">
        <w:t>40</w:t>
      </w:r>
      <w:r w:rsidR="00177E17">
        <w:t>6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>Ako osob</w:t>
      </w:r>
      <w:r w:rsidR="008D2A9E">
        <w:t>a</w:t>
      </w:r>
      <w:r>
        <w:t xml:space="preserve"> </w:t>
      </w:r>
      <w:r w:rsidR="00316816">
        <w:t xml:space="preserve">iz točke II, </w:t>
      </w:r>
      <w:r>
        <w:t>ovlašten</w:t>
      </w:r>
      <w:r w:rsidR="008D2A9E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8D2A9E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B33773">
        <w:t>1</w:t>
      </w:r>
      <w:r w:rsidR="008123BC">
        <w:t>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716" w:rsidR="00451716">
      <w:r>
        <w:separator/>
      </w:r>
    </w:p>
  </w:endnote>
  <w:endnote w:id="0" w:type="continuationSeparator">
    <w:p w:rsidRDefault="00451716" w:rsidR="00451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716" w:rsidR="00451716">
      <w:r>
        <w:separator/>
      </w:r>
    </w:p>
  </w:footnote>
  <w:footnote w:id="0" w:type="continuationSeparator">
    <w:p w:rsidRDefault="00451716" w:rsidR="004517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041"/>
    <w:rsid w:val="00016B25"/>
    <w:rsid w:val="00033CEA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17"/>
    <w:rsid w:val="00177EC7"/>
    <w:rsid w:val="001B49A2"/>
    <w:rsid w:val="001B5F20"/>
    <w:rsid w:val="001B70D9"/>
    <w:rsid w:val="001C1653"/>
    <w:rsid w:val="001C2725"/>
    <w:rsid w:val="001C73F4"/>
    <w:rsid w:val="001C7F1E"/>
    <w:rsid w:val="001D158D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E118A"/>
    <w:rsid w:val="002F4AAF"/>
    <w:rsid w:val="002F66FE"/>
    <w:rsid w:val="00304963"/>
    <w:rsid w:val="00313E7C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1716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00F2"/>
    <w:rsid w:val="00567F63"/>
    <w:rsid w:val="00572ADD"/>
    <w:rsid w:val="00580384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4455A"/>
    <w:rsid w:val="00652724"/>
    <w:rsid w:val="00660CB0"/>
    <w:rsid w:val="00666402"/>
    <w:rsid w:val="00671C02"/>
    <w:rsid w:val="0067446F"/>
    <w:rsid w:val="0069656A"/>
    <w:rsid w:val="006A11E9"/>
    <w:rsid w:val="006A6EBE"/>
    <w:rsid w:val="006B29B9"/>
    <w:rsid w:val="006B5168"/>
    <w:rsid w:val="006C36CE"/>
    <w:rsid w:val="006C4FDF"/>
    <w:rsid w:val="006D6816"/>
    <w:rsid w:val="006E2725"/>
    <w:rsid w:val="006F0AA8"/>
    <w:rsid w:val="006F244C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80B96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196B"/>
    <w:rsid w:val="007E7376"/>
    <w:rsid w:val="007F1C41"/>
    <w:rsid w:val="008023F7"/>
    <w:rsid w:val="008123BC"/>
    <w:rsid w:val="00814EA3"/>
    <w:rsid w:val="00817C66"/>
    <w:rsid w:val="008233CD"/>
    <w:rsid w:val="00836CE2"/>
    <w:rsid w:val="0084069A"/>
    <w:rsid w:val="00842FDA"/>
    <w:rsid w:val="00855A65"/>
    <w:rsid w:val="00860129"/>
    <w:rsid w:val="00875548"/>
    <w:rsid w:val="008770F9"/>
    <w:rsid w:val="008A224F"/>
    <w:rsid w:val="008A6156"/>
    <w:rsid w:val="008A66B9"/>
    <w:rsid w:val="008A786C"/>
    <w:rsid w:val="008B0E56"/>
    <w:rsid w:val="008C7029"/>
    <w:rsid w:val="008D161A"/>
    <w:rsid w:val="008D2A9E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B40D7"/>
    <w:rsid w:val="009B46D8"/>
    <w:rsid w:val="009B51B6"/>
    <w:rsid w:val="009B67B3"/>
    <w:rsid w:val="009C1900"/>
    <w:rsid w:val="009C670C"/>
    <w:rsid w:val="009D2630"/>
    <w:rsid w:val="009E195D"/>
    <w:rsid w:val="009E5D6D"/>
    <w:rsid w:val="00A07CA2"/>
    <w:rsid w:val="00A11D60"/>
    <w:rsid w:val="00A17566"/>
    <w:rsid w:val="00A214C9"/>
    <w:rsid w:val="00A405B5"/>
    <w:rsid w:val="00A44965"/>
    <w:rsid w:val="00A46436"/>
    <w:rsid w:val="00A57AB7"/>
    <w:rsid w:val="00A57DB1"/>
    <w:rsid w:val="00A633A8"/>
    <w:rsid w:val="00A63F24"/>
    <w:rsid w:val="00A7506A"/>
    <w:rsid w:val="00A806EF"/>
    <w:rsid w:val="00A82556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1A55"/>
    <w:rsid w:val="00B23A07"/>
    <w:rsid w:val="00B24B41"/>
    <w:rsid w:val="00B32948"/>
    <w:rsid w:val="00B33773"/>
    <w:rsid w:val="00B67389"/>
    <w:rsid w:val="00B75A60"/>
    <w:rsid w:val="00B82540"/>
    <w:rsid w:val="00B86000"/>
    <w:rsid w:val="00B90487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5877"/>
    <w:rsid w:val="00C56925"/>
    <w:rsid w:val="00C66216"/>
    <w:rsid w:val="00C8590C"/>
    <w:rsid w:val="00C93ED2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1D5D"/>
    <w:rsid w:val="00DE5F69"/>
    <w:rsid w:val="00DF01D7"/>
    <w:rsid w:val="00DF7182"/>
    <w:rsid w:val="00E002C8"/>
    <w:rsid w:val="00E23AF8"/>
    <w:rsid w:val="00E25D90"/>
    <w:rsid w:val="00E60C19"/>
    <w:rsid w:val="00E6301D"/>
    <w:rsid w:val="00E67FCB"/>
    <w:rsid w:val="00E723E7"/>
    <w:rsid w:val="00E73E79"/>
    <w:rsid w:val="00E81BC1"/>
    <w:rsid w:val="00E859DA"/>
    <w:rsid w:val="00E96356"/>
    <w:rsid w:val="00EA028A"/>
    <w:rsid w:val="00EC0019"/>
    <w:rsid w:val="00EC38B1"/>
    <w:rsid w:val="00ED0975"/>
    <w:rsid w:val="00ED4C16"/>
    <w:rsid w:val="00EE38D7"/>
    <w:rsid w:val="00EE50AD"/>
    <w:rsid w:val="00F02A50"/>
    <w:rsid w:val="00F040DB"/>
    <w:rsid w:val="00F04C8D"/>
    <w:rsid w:val="00F10611"/>
    <w:rsid w:val="00F1067A"/>
    <w:rsid w:val="00F12A87"/>
    <w:rsid w:val="00F15837"/>
    <w:rsid w:val="00F2165F"/>
    <w:rsid w:val="00F26B12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A1575"/>
    <w:rsid w:val="00FA777F"/>
    <w:rsid w:val="00FB1D59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06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0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6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06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06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6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6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6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926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03712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1789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86659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3404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0671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8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411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330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2040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370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19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6921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40250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9626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8774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15271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19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63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75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65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39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29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31390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58621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28077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0615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84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47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431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9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0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37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2406</izvorni_sadrzaj>
    <derivirana_varijabla naziv="DomainObject.Predmet.Broj_1">2406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St-2406/2016</izvorni_sadrzaj>
    <derivirana_varijabla naziv="DomainObject.Predmet.OznakaBroj_1">St-2406/2016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KOLARZ-KAAL d.o.o.</izvorni_sadrzaj>
    <derivirana_varijabla naziv="DomainObject.Predmet.ProtustrankaFormated_1">  KOLARZ-KAAL d.o.o.</derivirana_varijabla>
  </DomainObject.Predmet.ProtustrankaFormated>
  <DomainObject.Predmet.ProtustrankaFormatedOIB>
    <izvorni_sadrzaj>  KOLARZ-KAAL d.o.o., OIB 26792242517</izvorni_sadrzaj>
    <derivirana_varijabla naziv="DomainObject.Predmet.ProtustrankaFormatedOIB_1">  KOLARZ-KAAL d.o.o., OIB 26792242517</derivirana_varijabla>
  </DomainObject.Predmet.ProtustrankaFormatedOIB>
  <DomainObject.Predmet.ProtustrankaFormatedWithAdress>
    <izvorni_sadrzaj> KOLARZ-KAAL d.o.o., Lukovdolska 3, 10360 Sesvete</izvorni_sadrzaj>
    <derivirana_varijabla naziv="DomainObject.Predmet.ProtustrankaFormatedWithAdress_1"> KOLARZ-KAAL d.o.o., Lukovdolska 3, 10360 Sesvete</derivirana_varijabla>
  </DomainObject.Predmet.ProtustrankaFormatedWithAdress>
  <DomainObject.Predmet.ProtustrankaFormatedWithAdressOIB>
    <izvorni_sadrzaj> KOLARZ-KAAL d.o.o., OIB 26792242517, Lukovdolska 3, 10360 Sesvete</izvorni_sadrzaj>
    <derivirana_varijabla naziv="DomainObject.Predmet.ProtustrankaFormatedWithAdressOIB_1"> KOLARZ-KAAL d.o.o., OIB 26792242517, Lukovdolska 3, 10360 Sesvete</derivirana_varijabla>
  </DomainObject.Predmet.ProtustrankaFormatedWithAdressOIB>
  <DomainObject.Predmet.ProtustrankaWithAdress>
    <izvorni_sadrzaj>KOLARZ-KAAL d.o.o. Lukovdolska 3, 10360 Sesvete</izvorni_sadrzaj>
    <derivirana_varijabla naziv="DomainObject.Predmet.ProtustrankaWithAdress_1">KOLARZ-KAAL d.o.o. Lukovdolska 3, 10360 Sesvete</derivirana_varijabla>
  </DomainObject.Predmet.ProtustrankaWithAdress>
  <DomainObject.Predmet.ProtustrankaWithAdressOIB>
    <izvorni_sadrzaj>KOLARZ-KAAL d.o.o., OIB 26792242517, Lukovdolska 3, 10360 Sesvete</izvorni_sadrzaj>
    <derivirana_varijabla naziv="DomainObject.Predmet.ProtustrankaWithAdressOIB_1">KOLARZ-KAAL d.o.o., OIB 26792242517, Lukovdolska 3, 10360 Sesvete</derivirana_varijabla>
  </DomainObject.Predmet.ProtustrankaWithAdressOIB>
  <DomainObject.Predmet.ProtustrankaNazivFormated>
    <izvorni_sadrzaj>KOLARZ-KAAL d.o.o.</izvorni_sadrzaj>
    <derivirana_varijabla naziv="DomainObject.Predmet.ProtustrankaNazivFormated_1">KOLARZ-KAAL d.o.o.</derivirana_varijabla>
  </DomainObject.Predmet.ProtustrankaNazivFormated>
  <DomainObject.Predmet.ProtustrankaNazivFormatedOIB>
    <izvorni_sadrzaj>KOLARZ-KAAL d.o.o., OIB 26792242517</izvorni_sadrzaj>
    <derivirana_varijabla naziv="DomainObject.Predmet.ProtustrankaNazivFormatedOIB_1">KOLARZ-KAAL d.o.o., OIB 26792242517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KOLARZ-KAAL d.o.o.</item>
    </izvorni_sadrzaj>
    <derivirana_varijabla naziv="DomainObject.Predmet.ProtuStrankaListFormated_1">
      <item>KOLARZ-KAAL d.o.o.</item>
    </derivirana_varijabla>
  </DomainObject.Predmet.ProtuStrankaListFormated>
  <DomainObject.Predmet.ProtuStrankaListFormatedOIB>
    <izvorni_sadrzaj>
      <item>KOLARZ-KAAL d.o.o., OIB 26792242517</item>
    </izvorni_sadrzaj>
    <derivirana_varijabla naziv="DomainObject.Predmet.ProtuStrankaListFormatedOIB_1">
      <item>KOLARZ-KAAL d.o.o., OIB 26792242517</item>
    </derivirana_varijabla>
  </DomainObject.Predmet.ProtuStrankaListFormatedOIB>
  <DomainObject.Predmet.ProtuStrankaListFormatedWithAdress>
    <izvorni_sadrzaj>
      <item>KOLARZ-KAAL d.o.o., Lukovdolska 3, 10360 Sesvete</item>
    </izvorni_sadrzaj>
    <derivirana_varijabla naziv="DomainObject.Predmet.ProtuStrankaListFormatedWithAdress_1">
      <item>KOLARZ-KAAL d.o.o., Lukovdolska 3, 10360 Sesvete</item>
    </derivirana_varijabla>
  </DomainObject.Predmet.ProtuStrankaListFormatedWithAdress>
  <DomainObject.Predmet.ProtuStrankaListFormatedWithAdressOIB>
    <izvorni_sadrzaj>
      <item>KOLARZ-KAAL d.o.o., OIB 26792242517, Lukovdolska 3, 10360 Sesvete</item>
    </izvorni_sadrzaj>
    <derivirana_varijabla naziv="DomainObject.Predmet.ProtuStrankaListFormatedWithAdressOIB_1">
      <item>KOLARZ-KAAL d.o.o., OIB 26792242517, Lukovdolska 3, 10360 Sesvete</item>
    </derivirana_varijabla>
  </DomainObject.Predmet.ProtuStrankaListFormatedWithAdressOIB>
  <DomainObject.Predmet.ProtuStrankaListNazivFormated>
    <izvorni_sadrzaj>
      <item>KOLARZ-KAAL d.o.o.</item>
    </izvorni_sadrzaj>
    <derivirana_varijabla naziv="DomainObject.Predmet.ProtuStrankaListNazivFormated_1">
      <item>KOLARZ-KAAL d.o.o.</item>
    </derivirana_varijabla>
  </DomainObject.Predmet.ProtuStrankaListNazivFormated>
  <DomainObject.Predmet.ProtuStrankaListNazivFormatedOIB>
    <izvorni_sadrzaj>
      <item>KOLARZ-KAAL d.o.o., OIB 26792242517</item>
    </izvorni_sadrzaj>
    <derivirana_varijabla naziv="DomainObject.Predmet.ProtuStrankaListNazivFormatedOIB_1">
      <item>KOLARZ-KAAL d.o.o., OIB 26792242517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KOLARZ-KAAL d.o.o.</izvorni_sadrzaj>
    <derivirana_varijabla naziv="DomainObject.Predmet.ProtustrankaIDrugi_1">KOLARZ-KAAL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KOLARZ-KAAL d.o.o., OIB 26792242517, Lukovdolska 3, 10360 Sesvete</izvorni_sadrzaj>
    <derivirana_varijabla naziv="DomainObject.Predmet.ProtustrankaIDrugiAdressOIB_1">KOLARZ-KAAL d.o.o., OIB 26792242517, Lukovdolska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KOLARZ-KAAL d.o.o.</item>
      <item>FINA Regionalni centar Zagreb</item>
    </izvorni_sadrzaj>
    <derivirana_varijabla naziv="DomainObject.Predmet.SudioniciListNaziv_1">
      <item>KOLARZ-KAAL d.o.o.</item>
      <item>FINA Regionalni centar Zagreb</item>
    </derivirana_varijabla>
  </DomainObject.Predmet.SudioniciListNaziv>
  <DomainObject.Predmet.SudioniciListAdressOIB>
    <izvorni_sadrzaj>
      <item>KOLARZ-KAAL d.o.o., OIB 26792242517, Lukovdolska 3,10360 Sesvete</item>
      <item>FINA Regionalni centar Zagreb, OIB 85821130368, Trg svibanjskih žrtava 1995. br. 1,10000 Zagreb</item>
    </izvorni_sadrzaj>
    <derivirana_varijabla naziv="DomainObject.Predmet.SudioniciListAdressOIB_1">
      <item>KOLARZ-KAAL d.o.o., OIB 26792242517, Lukovdolska 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26792242517</item>
      <item>, OIB 85821130368</item>
    </izvorni_sadrzaj>
    <derivirana_varijabla naziv="DomainObject.Predmet.SudioniciListNazivOIB_1">
      <item>, OIB 26792242517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1965</properties:Characters>
  <properties:Lines>48</properties:Lines>
  <properties:Paragraphs>16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2016-10-20T06:39:00Z</cp:lastPrinted>
  <dcterms:modified xmlns:xsi="http://www.w3.org/2001/XMLSchema-instance" xsi:type="dcterms:W3CDTF">2016-10-21T08:53:00Z</dcterms:modified>
  <cp:revision>137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