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5a04" w14:paraId="0425a04" w:rsidRDefault="00EC6E07" w:rsidP="00EC6E07" w:rsidR="00EC6E07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C6E07" w:rsidP="001E1B70" w:rsidR="00EC6E07" w:rsidRPr="00B942EC">
      <w:r>
        <w:t xml:space="preserve">     </w:t>
      </w:r>
      <w:r w:rsidRPr="00B942EC">
        <w:t>REPUBLIKA HRVATSKA</w:t>
      </w:r>
    </w:p>
    <w:p w:rsidRDefault="00EC6E07" w:rsidP="001E1B70" w:rsidR="00EC6E07" w:rsidRPr="00B942EC">
      <w:r w:rsidRPr="00B942EC">
        <w:t>TRGOVAČKI SUD U ZAGREBU</w:t>
      </w:r>
    </w:p>
    <w:p w:rsidRDefault="00EC6E07" w:rsidP="00EC6E07" w:rsidR="00EC6E07">
      <w:r w:rsidRPr="00B942EC">
        <w:t xml:space="preserve">        </w:t>
      </w:r>
      <w:r>
        <w:t xml:space="preserve"> </w:t>
      </w:r>
      <w:r w:rsidRPr="00B942EC">
        <w:t>Zagreb, Amruševa 2/II.</w:t>
      </w:r>
    </w:p>
    <w:p w:rsidRDefault="00EC6E07" w:rsidP="00EC6E07" w:rsidR="00EC6E07"/>
    <w:p w:rsidRDefault="00EC6E07" w:rsidP="00EC6E07" w:rsidR="00EC6E07"/>
    <w:p w:rsidRDefault="00EC6E07" w:rsidP="00EC6E07" w:rsidR="00EC6E07"/>
    <w:p w:rsidRDefault="00EC6E07" w:rsidP="00EC6E07" w:rsidR="00EC6E07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Pr="00EC6E07">
        <w:t>2047/15</w:t>
      </w:r>
      <w:r>
        <w:t>, temeljem odredbe članka 430. Stečajnog zakon</w:t>
      </w:r>
      <w:r w:rsidR="00A263A7">
        <w:t>a (Narodne novine,</w:t>
      </w:r>
      <w:r>
        <w:t xml:space="preserve"> broj</w:t>
      </w:r>
      <w:r w:rsidR="00A263A7">
        <w:t>:</w:t>
      </w:r>
      <w:r>
        <w:t xml:space="preserve"> 71/</w:t>
      </w:r>
      <w:r w:rsidR="00A263A7">
        <w:t>20</w:t>
      </w:r>
      <w:r>
        <w:t>15, dalje</w:t>
      </w:r>
      <w:r w:rsidR="00A263A7">
        <w:t xml:space="preserve"> u tekstu</w:t>
      </w:r>
      <w:r>
        <w:t xml:space="preserve">: SZ), dana </w:t>
      </w:r>
      <w:r w:rsidR="005823E0">
        <w:t>28</w:t>
      </w:r>
      <w:r w:rsidR="00A263A7">
        <w:t>. siječnja</w:t>
      </w:r>
      <w:r>
        <w:t xml:space="preserve"> 201</w:t>
      </w:r>
      <w:r w:rsidR="005823E0">
        <w:t>6</w:t>
      </w:r>
      <w:r>
        <w:t>., objavljuje:</w:t>
      </w:r>
    </w:p>
    <w:p w:rsidRDefault="00A263A7" w:rsidP="00EC6E07" w:rsidR="00A263A7">
      <w:pPr>
        <w:jc w:val="both"/>
        <w:rPr>
          <w:sz w:val="40"/>
          <w:szCs w:val="40"/>
        </w:rPr>
      </w:pPr>
    </w:p>
    <w:p w:rsidRDefault="00EC6E07" w:rsidP="00EC6E07" w:rsidR="00EC6E07">
      <w:pPr>
        <w:jc w:val="center"/>
        <w:rPr>
          <w:b/>
        </w:rPr>
      </w:pPr>
      <w:r>
        <w:rPr>
          <w:b/>
        </w:rPr>
        <w:t>O G L A S</w:t>
      </w:r>
    </w:p>
    <w:p w:rsidRDefault="00EC6E07" w:rsidP="00EC6E07" w:rsidR="00EC6E07">
      <w:pPr>
        <w:rPr>
          <w:b/>
        </w:rPr>
      </w:pPr>
    </w:p>
    <w:p w:rsidRDefault="00A263A7" w:rsidP="00D36349" w:rsidR="00EC6E07">
      <w:pPr>
        <w:jc w:val="both"/>
      </w:pPr>
      <w:r>
        <w:t>I.</w:t>
      </w:r>
      <w:r w:rsidR="00EC6E07">
        <w:tab/>
        <w:t xml:space="preserve">Za dužnika </w:t>
      </w:r>
      <w:r w:rsidRPr="00A263A7">
        <w:t>ACR – AUDIO I MULTIMEDIA d.o.o., Šenkovec, Laduč, Zagrebačka ulica 80, OIB: 72071573597</w:t>
      </w:r>
      <w:r w:rsidR="00EC6E07">
        <w:t xml:space="preserve">. </w:t>
      </w:r>
    </w:p>
    <w:p w:rsidRDefault="00EC6E07" w:rsidP="00D36349" w:rsidR="00EC6E07">
      <w:pPr>
        <w:pStyle w:val="Odlomakpopisa"/>
        <w:ind w:left="1428"/>
        <w:jc w:val="both"/>
      </w:pPr>
    </w:p>
    <w:p w:rsidRDefault="00EC6E07" w:rsidP="00D36349" w:rsidR="00EC6E07">
      <w:pPr>
        <w:jc w:val="both"/>
      </w:pPr>
      <w:r>
        <w:t>II</w:t>
      </w:r>
      <w:r w:rsidR="00A263A7">
        <w:t>.</w:t>
      </w:r>
      <w:r>
        <w:tab/>
        <w:t>Iznos duga evidentiran na temelju neizvršenih osnova za plaćanje je</w:t>
      </w:r>
      <w:r w:rsidR="00A263A7">
        <w:t>st</w:t>
      </w:r>
      <w:r>
        <w:t xml:space="preserve"> </w:t>
      </w:r>
      <w:r w:rsidR="00A263A7" w:rsidRPr="00A263A7">
        <w:t>461,96</w:t>
      </w:r>
      <w:r w:rsidRPr="00A263A7">
        <w:t xml:space="preserve">  </w:t>
      </w:r>
      <w:r>
        <w:t>kn.</w:t>
      </w:r>
    </w:p>
    <w:p w:rsidRDefault="00EC6E07" w:rsidP="00EC6E07" w:rsidR="00EC6E07">
      <w:pPr>
        <w:ind w:left="360"/>
      </w:pPr>
      <w:r>
        <w:t xml:space="preserve"> </w:t>
      </w:r>
    </w:p>
    <w:p w:rsidRDefault="00EC6E07" w:rsidP="00EC6E07" w:rsidR="00EC6E07">
      <w:pPr>
        <w:jc w:val="both"/>
      </w:pPr>
      <w:r>
        <w:t>III</w:t>
      </w:r>
      <w:r w:rsidR="00A263A7">
        <w:t>.</w:t>
      </w:r>
      <w:r>
        <w:tab/>
        <w:t xml:space="preserve">Pozivaju se osobe ovlaštene za zastupanje dužnika po zakonu u roku 15 dana od dana objave </w:t>
      </w:r>
      <w:r w:rsidR="00A263A7">
        <w:t xml:space="preserve">ovog </w:t>
      </w:r>
      <w:r>
        <w:t>oglasa, pozivom na gornji broj spisa, podnijeti sudu javnobilježnički ovjerovljen popis imovine i obveza na propisanom obrascu.</w:t>
      </w:r>
    </w:p>
    <w:p w:rsidRDefault="00EC6E07" w:rsidP="00EC6E07" w:rsidR="00EC6E07">
      <w:pPr>
        <w:ind w:firstLine="720"/>
        <w:jc w:val="both"/>
      </w:pPr>
    </w:p>
    <w:p w:rsidRDefault="00EC6E07" w:rsidP="00EC6E07" w:rsidR="00EC6E07">
      <w:pPr>
        <w:jc w:val="both"/>
      </w:pPr>
      <w:r>
        <w:t>IV</w:t>
      </w:r>
      <w:r w:rsidR="00A263A7">
        <w:t>.</w:t>
      </w:r>
      <w:r>
        <w:tab/>
        <w:t>Pozivaju se vjerovnici dužnika najkasnije u roku od 45 dana od dana objave ovog oglasa, pozivom na gornji broj spisa, predloži</w:t>
      </w:r>
      <w:r w:rsidR="00BC71C9">
        <w:t>ti otvaranje stečajnog postupka</w:t>
      </w:r>
      <w:r>
        <w:t xml:space="preserve"> te po pozivu suda predujmiti sredstva za namirenje troškova postupka.</w:t>
      </w:r>
    </w:p>
    <w:p w:rsidRDefault="00EC6E07" w:rsidP="00EC6E07" w:rsidR="00EC6E07">
      <w:pPr>
        <w:pStyle w:val="Odlomakpopisa"/>
      </w:pPr>
    </w:p>
    <w:p w:rsidRDefault="00EC6E07" w:rsidP="00EC6E07" w:rsidR="00EC6E07">
      <w:pPr>
        <w:jc w:val="both"/>
      </w:pPr>
      <w:r>
        <w:t>V</w:t>
      </w:r>
      <w:r w:rsidR="00A263A7">
        <w:t>.</w:t>
      </w:r>
      <w:r>
        <w:tab/>
      </w:r>
      <w:r w:rsidR="00BC71C9">
        <w:t>A</w:t>
      </w:r>
      <w:r>
        <w:t>ko osobe ovlaštene za zastupanje dužnika po zakonu u roku od 15 dana ne podnesu popis imovine i obveza dužnika ili ako iz tog popisa proizlazi da dužnik ima imovinu koja nije dostatna za namirenje predvidi</w:t>
      </w:r>
      <w:r w:rsidR="00BC71C9">
        <w:t>vih troškova stečajnog postupka</w:t>
      </w:r>
      <w:r>
        <w:t xml:space="preserve">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C6E07" w:rsidP="00EC6E07" w:rsidR="00EC6E07">
      <w:pPr>
        <w:jc w:val="center"/>
      </w:pPr>
    </w:p>
    <w:p w:rsidRDefault="00BC71C9" w:rsidP="00EC6E07" w:rsidR="00EC6E07">
      <w:pPr>
        <w:jc w:val="center"/>
      </w:pPr>
      <w:r>
        <w:t>U Zagrebu</w:t>
      </w:r>
      <w:r w:rsidR="00EC6E07">
        <w:t xml:space="preserve"> </w:t>
      </w:r>
      <w:r w:rsidR="005823E0">
        <w:t>28</w:t>
      </w:r>
      <w:r>
        <w:t>. siječnja 2016</w:t>
      </w:r>
      <w:r w:rsidR="00EC6E07">
        <w:t>.</w:t>
      </w:r>
    </w:p>
    <w:p w:rsidRDefault="00EC6E07" w:rsidP="00EC6E07" w:rsidR="00EC6E07"/>
    <w:p w:rsidRDefault="00BC71C9" w:rsidP="006F50F7" w:rsidR="00BC71C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BC71C9" w:rsidP="006F50F7" w:rsidR="00BC71C9">
      <w:pPr>
        <w:jc w:val="right"/>
      </w:pPr>
      <w:r>
        <w:t>Ivana Manestar</w:t>
      </w:r>
    </w:p>
    <w:p w:rsidRDefault="00BC71C9" w:rsidP="007B4140" w:rsidR="00BC71C9" w:rsidRPr="007B4140">
      <w:pPr>
        <w:jc w:val="both"/>
      </w:pPr>
      <w:r>
        <w:tab/>
      </w:r>
    </w:p>
    <w:p w:rsidRDefault="00EC6E07" w:rsidP="00EC6E07" w:rsidR="00EC6E07">
      <w:pPr>
        <w:jc w:val="right"/>
      </w:pPr>
    </w:p>
    <w:p w:rsidRDefault="00EC6E07" w:rsidP="00EC6E07" w:rsidR="00EC6E07">
      <w:pPr>
        <w:jc w:val="right"/>
      </w:pPr>
    </w:p>
    <w:p w:rsidRDefault="00EC6E07" w:rsidP="00EC6E07" w:rsidR="00EC6E07">
      <w:r>
        <w:t xml:space="preserve">DNA: </w:t>
      </w:r>
    </w:p>
    <w:p w:rsidRDefault="00EC6E07" w:rsidP="00BC71C9" w:rsidR="00EC6E07">
      <w:pPr>
        <w:pStyle w:val="Odlomakpopisa"/>
        <w:numPr>
          <w:ilvl w:val="0"/>
          <w:numId w:val="1"/>
        </w:numPr>
      </w:pPr>
      <w:r>
        <w:t>e</w:t>
      </w:r>
      <w:r w:rsidR="00BC71C9">
        <w:t xml:space="preserve"> - oglasna ploč</w:t>
      </w:r>
      <w:r>
        <w:t>a 45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2721"/>
    <w:rsid w:val="000A71A2"/>
    <w:rsid w:val="00102721"/>
    <w:rsid w:val="001032F4"/>
    <w:rsid w:val="00131E95"/>
    <w:rsid w:val="0019711A"/>
    <w:rsid w:val="001A1D04"/>
    <w:rsid w:val="00325BC2"/>
    <w:rsid w:val="00457EF8"/>
    <w:rsid w:val="005823E0"/>
    <w:rsid w:val="007A1913"/>
    <w:rsid w:val="00950F54"/>
    <w:rsid w:val="00A263A7"/>
    <w:rsid w:val="00A53DC3"/>
    <w:rsid w:val="00B4105F"/>
    <w:rsid w:val="00BC71C9"/>
    <w:rsid w:val="00CA63C1"/>
    <w:rsid w:val="00D05353"/>
    <w:rsid w:val="00D36349"/>
    <w:rsid w:val="00D90085"/>
    <w:rsid w:val="00EC6E0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0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6E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6E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0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0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C6E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6E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0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81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St-2047/2015-5</izvorni_sadrzaj>
    <derivirana_varijabla naziv="DomainObject.Oznaka_1">St-2047/2015-5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St-2047/2015</izvorni_sadrzaj>
    <derivirana_varijabla naziv="DomainObject.Predmet.OznakaBroj_1">St-2047/2015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ACR - Audio i Multimedia d.o.o.</izvorni_sadrzaj>
    <derivirana_varijabla naziv="DomainObject.Predmet.ProtustrankaFormated_1">  ACR - Audio i Multimedia d.o.o.</derivirana_varijabla>
  </DomainObject.Predmet.ProtustrankaFormated>
  <DomainObject.Predmet.ProtustrankaFormatedOIB>
    <izvorni_sadrzaj>  ACR - Audio i Multimedia d.o.o., OIB 72071573597</izvorni_sadrzaj>
    <derivirana_varijabla naziv="DomainObject.Predmet.ProtustrankaFormatedOIB_1">  ACR - Audio i Multimedia d.o.o., OIB 72071573597</derivirana_varijabla>
  </DomainObject.Predmet.ProtustrankaFormatedOIB>
  <DomainObject.Predmet.ProtustrankaFormatedWithAdress>
    <izvorni_sadrzaj> ACR - Audio i Multimedia d.o.o., Laduč, Zagrebačka ulica 80, 10292 Šenkovec</izvorni_sadrzaj>
    <derivirana_varijabla naziv="DomainObject.Predmet.ProtustrankaFormatedWithAdress_1"> ACR - Audio i Multimedia d.o.o., Laduč, Zagrebačka ulica 80, 10292 Šenkovec</derivirana_varijabla>
  </DomainObject.Predmet.ProtustrankaFormatedWithAdress>
  <DomainObject.Predmet.ProtustrankaFormatedWithAdressOIB>
    <izvorni_sadrzaj> ACR - Audio i Multimedia d.o.o., OIB 72071573597, Laduč, Zagrebačka ulica 80, 10292 Šenkovec</izvorni_sadrzaj>
    <derivirana_varijabla naziv="DomainObject.Predmet.ProtustrankaFormatedWithAdressOIB_1"> ACR - Audio i Multimedia d.o.o., OIB 72071573597, Laduč, Zagrebačka ulica 80, 10292 Šenkovec</derivirana_varijabla>
  </DomainObject.Predmet.ProtustrankaFormatedWithAdressOIB>
  <DomainObject.Predmet.ProtustrankaWithAdress>
    <izvorni_sadrzaj>ACR - Audio i Multimedia d.o.o. Laduč, Zagrebačka ulica 80, 10292 Šenkovec</izvorni_sadrzaj>
    <derivirana_varijabla naziv="DomainObject.Predmet.ProtustrankaWithAdress_1">ACR - Audio i Multimedia d.o.o. Laduč, Zagrebačka ulica 80, 10292 Šenkovec</derivirana_varijabla>
  </DomainObject.Predmet.ProtustrankaWithAdress>
  <DomainObject.Predmet.ProtustrankaWithAdressOIB>
    <izvorni_sadrzaj>ACR - Audio i Multimedia d.o.o., OIB 72071573597, Laduč, Zagrebačka ulica 80, 10292 Šenkovec</izvorni_sadrzaj>
    <derivirana_varijabla naziv="DomainObject.Predmet.ProtustrankaWithAdressOIB_1">ACR - Audio i Multimedia d.o.o., OIB 72071573597, Laduč, Zagrebačka ulica 80, 10292 Šenkovec</derivirana_varijabla>
  </DomainObject.Predmet.ProtustrankaWithAdressOIB>
  <DomainObject.Predmet.ProtustrankaNazivFormated>
    <izvorni_sadrzaj>ACR - Audio i Multimedia d.o.o.</izvorni_sadrzaj>
    <derivirana_varijabla naziv="DomainObject.Predmet.ProtustrankaNazivFormated_1">ACR - Audio i Multimedia d.o.o.</derivirana_varijabla>
  </DomainObject.Predmet.ProtustrankaNazivFormated>
  <DomainObject.Predmet.ProtustrankaNazivFormatedOIB>
    <izvorni_sadrzaj>ACR - Audio i Multimedia d.o.o., OIB 72071573597</izvorni_sadrzaj>
    <derivirana_varijabla naziv="DomainObject.Predmet.ProtustrankaNazivFormatedOIB_1">ACR - Audio i Multimedia d.o.o., OIB 72071573597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ACR - Audio i Multimedia d.o.o.</item>
    </izvorni_sadrzaj>
    <derivirana_varijabla naziv="DomainObject.Predmet.ProtuStrankaListFormated_1">
      <item>ACR - Audio i Multimedia d.o.o.</item>
    </derivirana_varijabla>
  </DomainObject.Predmet.ProtuStrankaListFormated>
  <DomainObject.Predmet.ProtuStrankaListFormatedOIB>
    <izvorni_sadrzaj>
      <item>ACR - Audio i Multimedia d.o.o., OIB 72071573597</item>
    </izvorni_sadrzaj>
    <derivirana_varijabla naziv="DomainObject.Predmet.ProtuStrankaListFormatedOIB_1">
      <item>ACR - Audio i Multimedia d.o.o., OIB 72071573597</item>
    </derivirana_varijabla>
  </DomainObject.Predmet.ProtuStrankaListFormatedOIB>
  <DomainObject.Predmet.ProtuStrankaListFormatedWithAdress>
    <izvorni_sadrzaj>
      <item>ACR - Audio i Multimedia d.o.o., Laduč, Zagrebačka ulica 80, 10292 Šenkovec</item>
    </izvorni_sadrzaj>
    <derivirana_varijabla naziv="DomainObject.Predmet.ProtuStrankaListFormatedWithAdress_1">
      <item>ACR - Audio i Multimedia d.o.o., Laduč, Zagrebačka ulica 80, 10292 Šenkovec</item>
    </derivirana_varijabla>
  </DomainObject.Predmet.ProtuStrankaListFormatedWithAdress>
  <DomainObject.Predmet.ProtuStrankaListFormatedWithAdressOIB>
    <izvorni_sadrzaj>
      <item>ACR - Audio i Multimedia d.o.o., OIB 72071573597, Laduč, Zagrebačka ulica 80, 10292 Šenkovec</item>
    </izvorni_sadrzaj>
    <derivirana_varijabla naziv="DomainObject.Predmet.ProtuStrankaListFormatedWithAdressOIB_1">
      <item>ACR - Audio i Multimedia d.o.o., OIB 72071573597, Laduč, Zagrebačka ulica 80, 10292 Šenkovec</item>
    </derivirana_varijabla>
  </DomainObject.Predmet.ProtuStrankaListFormatedWithAdressOIB>
  <DomainObject.Predmet.ProtuStrankaListNazivFormated>
    <izvorni_sadrzaj>
      <item>ACR - Audio i Multimedia d.o.o.</item>
    </izvorni_sadrzaj>
    <derivirana_varijabla naziv="DomainObject.Predmet.ProtuStrankaListNazivFormated_1">
      <item>ACR - Audio i Multimedia d.o.o.</item>
    </derivirana_varijabla>
  </DomainObject.Predmet.ProtuStrankaListNazivFormated>
  <DomainObject.Predmet.ProtuStrankaListNazivFormatedOIB>
    <izvorni_sadrzaj>
      <item>ACR - Audio i Multimedia d.o.o., OIB 72071573597</item>
    </izvorni_sadrzaj>
    <derivirana_varijabla naziv="DomainObject.Predmet.ProtuStrankaListNazivFormatedOIB_1">
      <item>ACR - Audio i Multimedia d.o.o., OIB 72071573597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St-2047/2015-5</izvorni_sadrzaj>
    <derivirana_varijabla naziv="DomainObject.PoslovniBrojDokumenta_1">St-2047/2015-5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ACR - Audio i Multimedia d.o.o.</izvorni_sadrzaj>
    <derivirana_varijabla naziv="DomainObject.Predmet.ProtustrankaIDrugi_1">ACR - Audio i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ACR - Audio i Multimedia d.o.o., OIB 72071573597, Laduč, Zagrebačka ulica 80, 10292 Šenkovec</izvorni_sadrzaj>
    <derivirana_varijabla naziv="DomainObject.Predmet.ProtustrankaIDrugiAdressOIB_1">ACR - Audio i Multimedia d.o.o., OIB 72071573597, Laduč, Zagrebačka ulica 80,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ACR - Audio i Multimedia d.o.o.</item>
      <item>FINA Regionalni centar Zagreb</item>
    </izvorni_sadrzaj>
    <derivirana_varijabla naziv="DomainObject.Predmet.SudioniciListNaziv_1">
      <item>ACR - Audio i Multimedia d.o.o.</item>
      <item>FINA Regionalni centar Zagreb</item>
    </derivirana_varijabla>
  </DomainObject.Predmet.SudioniciListNaziv>
  <DomainObject.Predmet.SudioniciListAdressOIB>
    <izvorni_sadrzaj>
      <item>ACR - Audio i Multimedia d.o.o., OIB 72071573597, Laduč, Zagrebačka ulica 80,10292 Šenkovec</item>
      <item>FINA Regionalni centar Zagreb, OIB 85821130368, Trg svibanjskih žrtava 1995. 1,10000 Zagreb</item>
    </izvorni_sadrzaj>
    <derivirana_varijabla naziv="DomainObject.Predmet.SudioniciListAdressOIB_1">
      <item>ACR - Audio i Multimedia d.o.o., OIB 72071573597, Laduč, Zagrebačka ulica 80,10292 Šenkovec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72071573597</item>
      <item>, OIB 85821130368</item>
    </izvorni_sadrzaj>
    <derivirana_varijabla naziv="DomainObject.Predmet.SudioniciListNazivOIB_1">
      <item>, OIB 72071573597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1339</properties:Characters>
  <properties:Lines>43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2016-01-15T07:29:00Z</dcterms:created>
  <dc:creator>Ivana Manestar</dc:creator>
  <dc:description/>
  <cp:keywords/>
  <cp:lastModifiedBy>Goran Plavšić</cp:lastModifiedBy>
  <cp:lastPrinted>2016-01-28T10:45:00Z</cp:lastPrinted>
  <dcterms:modified xmlns:xsi="http://www.w3.org/2001/XMLSchema-instance" xsi:type="dcterms:W3CDTF">2016-01-28T10:48:00Z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