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97d8" w14:paraId="ef997d8" w:rsidRDefault="00330700" w:rsidP="00330700" w:rsidR="0033070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700" w:rsidP="00330700" w:rsidR="00330700" w:rsidRPr="006533E0">
      <w:r w:rsidRPr="006533E0">
        <w:t>REPUBLIKA HRVATSKA</w:t>
      </w:r>
    </w:p>
    <w:p w:rsidRDefault="00330700" w:rsidP="00330700" w:rsidR="00330700" w:rsidRPr="006533E0">
      <w:r w:rsidRPr="006533E0">
        <w:t>TRGOVAČKI SUD U ZAGREBU</w:t>
      </w:r>
    </w:p>
    <w:p w:rsidRDefault="00330700" w:rsidP="00330700" w:rsidR="00330700" w:rsidRPr="006533E0">
      <w:r w:rsidRPr="006533E0">
        <w:t xml:space="preserve">Zagreb, </w:t>
      </w:r>
      <w:proofErr w:type="spellStart"/>
      <w:r w:rsidRPr="006533E0">
        <w:t>Amruševa</w:t>
      </w:r>
      <w:proofErr w:type="spellEnd"/>
      <w:r w:rsidRPr="006533E0">
        <w:t xml:space="preserve"> 2/II     </w:t>
      </w:r>
      <w:r w:rsidRPr="006533E0">
        <w:tab/>
      </w:r>
      <w:r w:rsidRPr="006533E0">
        <w:tab/>
      </w:r>
      <w:r w:rsidRPr="006533E0">
        <w:tab/>
      </w:r>
      <w:r w:rsidRPr="006533E0">
        <w:tab/>
      </w:r>
      <w:r w:rsidRPr="006533E0">
        <w:tab/>
      </w:r>
      <w:r w:rsidRPr="006533E0">
        <w:tab/>
      </w:r>
      <w:r>
        <w:t xml:space="preserve">            </w:t>
      </w:r>
      <w:r w:rsidRPr="006533E0">
        <w:t>72 St-</w:t>
      </w:r>
      <w:r w:rsidR="008B7095">
        <w:t>4663/2016</w:t>
      </w:r>
      <w:r w:rsidR="00B7463B">
        <w:t>-11</w:t>
      </w:r>
    </w:p>
    <w:p w:rsidRDefault="00330700" w:rsidP="00330700" w:rsidR="00330700" w:rsidRPr="006533E0"/>
    <w:p w:rsidRDefault="00330700" w:rsidP="00330700" w:rsidR="00330700" w:rsidRPr="006533E0">
      <w:pPr>
        <w:jc w:val="center"/>
      </w:pPr>
      <w:r w:rsidRPr="006533E0">
        <w:t>REPUBLIKA HRVATSKA</w:t>
      </w:r>
    </w:p>
    <w:p w:rsidRDefault="00330700" w:rsidP="00330700" w:rsidR="00330700">
      <w:pPr>
        <w:jc w:val="center"/>
      </w:pPr>
      <w:r>
        <w:t>R J E Š E NJ E</w:t>
      </w:r>
    </w:p>
    <w:p w:rsidRDefault="00330700" w:rsidP="00330700" w:rsidR="00330700">
      <w:pPr>
        <w:jc w:val="both"/>
      </w:pPr>
    </w:p>
    <w:p w:rsidRDefault="00330700" w:rsidP="00121FB9" w:rsidR="00121FB9">
      <w:pPr>
        <w:autoSpaceDE w:val="false"/>
        <w:autoSpaceDN w:val="false"/>
        <w:adjustRightInd w:val="false"/>
        <w:jc w:val="both"/>
      </w:pPr>
      <w:r>
        <w:t xml:space="preserve">Trgovački sud u Zagrebu, po sucu Nikoli Ribariću, u postupku </w:t>
      </w:r>
      <w:proofErr w:type="spellStart"/>
      <w:r>
        <w:t>predstečajne</w:t>
      </w:r>
      <w:proofErr w:type="spellEnd"/>
      <w:r>
        <w:t xml:space="preserve"> nagodbe u povodu prijedloga dužnika </w:t>
      </w:r>
      <w:r w:rsidR="008B7095" w:rsidRPr="008B7095">
        <w:rPr>
          <w:lang w:val="pl-PL"/>
        </w:rPr>
        <w:t>GALVANOTEHNIKA obrt za proizvodnju i usluge, Vrbovec, Zagrebačka 26, OIB: 33972884986</w:t>
      </w:r>
      <w:r w:rsidR="008B7095">
        <w:rPr>
          <w:lang w:val="pl-PL"/>
        </w:rPr>
        <w:t>,</w:t>
      </w:r>
      <w:r>
        <w:t xml:space="preserve"> dana </w:t>
      </w:r>
      <w:r w:rsidR="008B7095">
        <w:t>9</w:t>
      </w:r>
      <w:r w:rsidR="00121FB9">
        <w:t>.</w:t>
      </w:r>
      <w:r w:rsidR="008B7095">
        <w:t xml:space="preserve"> kolovoza</w:t>
      </w:r>
      <w:r w:rsidR="00121FB9">
        <w:t xml:space="preserve"> 2016. godine, </w:t>
      </w:r>
    </w:p>
    <w:p w:rsidRDefault="00503E21" w:rsidP="00503E21" w:rsidR="00503E21">
      <w:pPr>
        <w:jc w:val="both"/>
      </w:pPr>
    </w:p>
    <w:p w:rsidRDefault="00471994" w:rsidP="00A73AF6" w:rsidR="00471994">
      <w:pPr>
        <w:jc w:val="center"/>
      </w:pPr>
      <w:r>
        <w:t>r i j e š i o   j e</w:t>
      </w:r>
    </w:p>
    <w:p w:rsidRDefault="00471994" w:rsidP="00471994" w:rsidR="00471994"/>
    <w:p w:rsidRDefault="00A34244" w:rsidP="00471994" w:rsidR="00471994">
      <w:r>
        <w:t>I</w:t>
      </w:r>
      <w:r>
        <w:tab/>
      </w:r>
      <w:r w:rsidR="00471994">
        <w:t xml:space="preserve">Ročište radi sklapanja </w:t>
      </w:r>
      <w:proofErr w:type="spellStart"/>
      <w:r w:rsidR="00471994">
        <w:t>predstečajne</w:t>
      </w:r>
      <w:proofErr w:type="spellEnd"/>
      <w:r w:rsidR="00471994">
        <w:t xml:space="preserve"> </w:t>
      </w:r>
      <w:r w:rsidR="00A73AF6">
        <w:t>nagodbe u postupka nad dužnikom:</w:t>
      </w:r>
    </w:p>
    <w:p w:rsidRDefault="00C14F0D" w:rsidP="00471994" w:rsidR="00C14F0D"/>
    <w:p w:rsidRDefault="008B7095" w:rsidP="00A73AF6" w:rsidR="00471994">
      <w:r>
        <w:rPr>
          <w:lang w:val="pl-PL"/>
        </w:rPr>
        <w:t>GALVANOTEHNIKA obrt za proizvodnju i usluge, Vrbovec, Zagrebačka 26, OIB: 33972884986,</w:t>
      </w:r>
      <w:r w:rsidR="00A73AF6">
        <w:t xml:space="preserve"> </w:t>
      </w:r>
      <w:r w:rsidR="00471994">
        <w:t>određuje se  za dan:</w:t>
      </w:r>
    </w:p>
    <w:p w:rsidRDefault="00471994" w:rsidP="00471994" w:rsidR="00471994"/>
    <w:p w:rsidRDefault="008B7095" w:rsidP="00471994" w:rsidR="00471994" w:rsidRPr="00B519BE">
      <w:r>
        <w:t>14</w:t>
      </w:r>
      <w:r w:rsidR="00471994" w:rsidRPr="00B519BE">
        <w:t>.</w:t>
      </w:r>
      <w:r>
        <w:t xml:space="preserve"> rujna</w:t>
      </w:r>
      <w:r w:rsidR="00471994" w:rsidRPr="00B519BE">
        <w:t xml:space="preserve"> 201</w:t>
      </w:r>
      <w:r w:rsidR="006F2677" w:rsidRPr="00B519BE">
        <w:t>6</w:t>
      </w:r>
      <w:r w:rsidR="00471994" w:rsidRPr="00B519BE">
        <w:t xml:space="preserve">. u </w:t>
      </w:r>
      <w:r w:rsidR="00330700">
        <w:t>10,30</w:t>
      </w:r>
      <w:r w:rsidR="00471994" w:rsidRPr="00B519BE">
        <w:t xml:space="preserve"> sati u zgradi Trgovačkog suda Zagreb, Petrinjska  8,</w:t>
      </w:r>
      <w:r w:rsidR="00FD3B45" w:rsidRPr="00B519BE">
        <w:t xml:space="preserve"> </w:t>
      </w:r>
      <w:r w:rsidR="00330700">
        <w:t>SOBA 82/II</w:t>
      </w:r>
      <w:r w:rsidR="00471994" w:rsidRPr="00B519BE">
        <w:t xml:space="preserve"> (</w:t>
      </w:r>
      <w:r w:rsidR="007D4853" w:rsidRPr="00B519BE">
        <w:t>ulična zgrada</w:t>
      </w:r>
      <w:r w:rsidR="00471994" w:rsidRPr="00B519BE">
        <w:t>)</w:t>
      </w:r>
    </w:p>
    <w:p w:rsidRDefault="00965001" w:rsidP="00471994" w:rsidR="00965001"/>
    <w:p w:rsidRDefault="00965001" w:rsidP="00965001" w:rsidR="00965001">
      <w:pPr>
        <w:jc w:val="both"/>
      </w:pPr>
      <w:r>
        <w:t>na koje se pozivaju dužnik i svi vjerovnici</w:t>
      </w:r>
    </w:p>
    <w:p w:rsidRDefault="00503E21" w:rsidP="00965001" w:rsidR="00503E21">
      <w:pPr>
        <w:jc w:val="both"/>
      </w:pPr>
    </w:p>
    <w:p w:rsidRDefault="00503E21" w:rsidP="00503E21" w:rsidR="00503E21">
      <w:pPr>
        <w:jc w:val="both"/>
      </w:pPr>
      <w:r>
        <w:t>II</w:t>
      </w:r>
      <w:r>
        <w:tab/>
        <w:t xml:space="preserve">Uvid u tekst </w:t>
      </w:r>
      <w:proofErr w:type="spellStart"/>
      <w:r>
        <w:t>predstečajne</w:t>
      </w:r>
      <w:proofErr w:type="spellEnd"/>
      <w:r>
        <w:t xml:space="preserve"> nagodbe može se izvršiti u izvanparničnoj pisarnici Trgovačkog suda u Zagrebu, Zagreb, </w:t>
      </w:r>
      <w:proofErr w:type="spellStart"/>
      <w:r>
        <w:t>Amruševa</w:t>
      </w:r>
      <w:proofErr w:type="spellEnd"/>
      <w:r>
        <w:t xml:space="preserve"> 2, osam dana prije održavanja ročišta.</w:t>
      </w:r>
    </w:p>
    <w:p w:rsidRDefault="00503E21" w:rsidP="00503E21" w:rsidR="00503E21"/>
    <w:p w:rsidRDefault="00B519BE" w:rsidP="00503E21" w:rsidR="00503E21">
      <w:pPr>
        <w:jc w:val="center"/>
      </w:pPr>
      <w:r>
        <w:t>U Zagrebu</w:t>
      </w:r>
      <w:r w:rsidR="008B7095">
        <w:t>,</w:t>
      </w:r>
      <w:r>
        <w:t xml:space="preserve"> </w:t>
      </w:r>
      <w:r w:rsidR="008B7095">
        <w:t>9</w:t>
      </w:r>
      <w:r w:rsidR="00503E21">
        <w:t>.</w:t>
      </w:r>
      <w:r w:rsidR="008B7095">
        <w:t xml:space="preserve"> kolovoza</w:t>
      </w:r>
      <w:r w:rsidR="00503E21">
        <w:t xml:space="preserve"> 201</w:t>
      </w:r>
      <w:r>
        <w:t>6</w:t>
      </w:r>
      <w:r w:rsidR="00503E21">
        <w:t>. godine</w:t>
      </w:r>
    </w:p>
    <w:p w:rsidRDefault="00503E21" w:rsidP="00503E21" w:rsidR="00503E21"/>
    <w:p w:rsidRDefault="00B7463B" w:rsidP="00E91121" w:rsidR="00B7463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7463B" w:rsidP="00E91121" w:rsidR="00B7463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7463B" w:rsidP="00E91121" w:rsidR="00B7463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7463B" w:rsidP="00E91121" w:rsidR="00B7463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B7463B" w:rsidP="00E91121" w:rsidR="00B7463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041A2" w:rsidP="00503E21" w:rsidR="00D041A2"/>
    <w:p w:rsidRDefault="003F6EE9" w:rsidP="00503E21" w:rsidR="003F6EE9"/>
    <w:p w:rsidRDefault="003F6EE9" w:rsidP="00503E21" w:rsidR="003F6EE9"/>
    <w:p w:rsidRDefault="00503E21" w:rsidP="00503E21" w:rsidR="00503E21">
      <w:r>
        <w:t>UPUTA O PRAVNOM LIJEKU :</w:t>
      </w:r>
    </w:p>
    <w:p w:rsidRDefault="00503E21" w:rsidP="00471994" w:rsidR="00D041A2">
      <w:r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1. i 2. ZPP-a u vezi čl. 66.st. 14. ZFPPN-a).</w:t>
      </w:r>
    </w:p>
    <w:p w:rsidRDefault="00330700" w:rsidP="00471994" w:rsidR="00330700"/>
    <w:p w:rsidRDefault="003F6EE9" w:rsidP="00471994" w:rsidR="003F6EE9"/>
    <w:p w:rsidRDefault="00B7463B" w:rsidP="00471994" w:rsidR="00B7463B"/>
    <w:p w:rsidRDefault="00B7463B" w:rsidP="00471994" w:rsidR="00B7463B"/>
    <w:p w:rsidRDefault="00B7463B" w:rsidP="00471994" w:rsidR="00B7463B"/>
    <w:p w:rsidRDefault="00B7463B" w:rsidP="00471994" w:rsidR="00B7463B"/>
    <w:p w:rsidRDefault="00B7463B" w:rsidP="00471994" w:rsidR="00B7463B"/>
    <w:p w:rsidRDefault="00B7463B" w:rsidP="00471994" w:rsidR="00B7463B"/>
    <w:p w:rsidRDefault="00B7463B" w:rsidP="00471994" w:rsidR="00B7463B"/>
    <w:p w:rsidRDefault="00B7463B" w:rsidP="00471994" w:rsidR="00B7463B"/>
    <w:p w:rsidRDefault="00B7463B" w:rsidP="00471994" w:rsidR="00B7463B"/>
    <w:p w:rsidRDefault="00B7463B" w:rsidP="00471994" w:rsidR="00B7463B"/>
    <w:p w:rsidRDefault="00B7463B" w:rsidP="00471994" w:rsidR="00B7463B"/>
    <w:sectPr w:rsidR="00B7463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994"/>
    <w:rsid w:val="00075A92"/>
    <w:rsid w:val="00121FB9"/>
    <w:rsid w:val="00201A01"/>
    <w:rsid w:val="002A61CA"/>
    <w:rsid w:val="00330700"/>
    <w:rsid w:val="003F6EE9"/>
    <w:rsid w:val="00413855"/>
    <w:rsid w:val="00471994"/>
    <w:rsid w:val="00503E21"/>
    <w:rsid w:val="005B3E5B"/>
    <w:rsid w:val="005C1BC9"/>
    <w:rsid w:val="0067259B"/>
    <w:rsid w:val="006875DE"/>
    <w:rsid w:val="006B36D4"/>
    <w:rsid w:val="006F2677"/>
    <w:rsid w:val="007D4853"/>
    <w:rsid w:val="00830BB3"/>
    <w:rsid w:val="008433BD"/>
    <w:rsid w:val="008B0648"/>
    <w:rsid w:val="008B2E48"/>
    <w:rsid w:val="008B7095"/>
    <w:rsid w:val="00906D0D"/>
    <w:rsid w:val="00965001"/>
    <w:rsid w:val="00A34244"/>
    <w:rsid w:val="00A73AF6"/>
    <w:rsid w:val="00B519BE"/>
    <w:rsid w:val="00B7463B"/>
    <w:rsid w:val="00C14F0D"/>
    <w:rsid w:val="00D041A2"/>
    <w:rsid w:val="00DA5C01"/>
    <w:rsid w:val="00E30FE1"/>
    <w:rsid w:val="00ED388F"/>
    <w:rsid w:val="00FC7BC0"/>
    <w:rsid w:val="00FD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041A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041A2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21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21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1B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B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B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B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B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041A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041A2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21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21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1B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B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B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B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B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356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4663</izvorni_sadrzaj>
    <derivirana_varijabla naziv="DomainObject.Predmet.Broj_1">4663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St-4663/2016</izvorni_sadrzaj>
    <derivirana_varijabla naziv="DomainObject.Predmet.OznakaBroj_1">St-4663/2016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Stjepan Šlibar</izvorni_sadrzaj>
    <derivirana_varijabla naziv="DomainObject.Predmet.ProtustrankaFormated_1">  Stjepan Šlibar</derivirana_varijabla>
  </DomainObject.Predmet.ProtustrankaFormated>
  <DomainObject.Predmet.ProtustrankaFormatedOIB>
    <izvorni_sadrzaj>  Stjepan Šlibar, OIB 33972884986</izvorni_sadrzaj>
    <derivirana_varijabla naziv="DomainObject.Predmet.ProtustrankaFormatedOIB_1">  Stjepan Šlibar, OIB 33972884986</derivirana_varijabla>
  </DomainObject.Predmet.ProtustrankaFormatedOIB>
  <DomainObject.Predmet.ProtustrankaFormatedWithAdress>
    <izvorni_sadrzaj> Stjepan Šlibar, Zagrebačka 81, 10340 Vrbovec</izvorni_sadrzaj>
    <derivirana_varijabla naziv="DomainObject.Predmet.ProtustrankaFormatedWithAdress_1"> Stjepan Šlibar, Zagrebačka 81, 10340 Vrbovec</derivirana_varijabla>
  </DomainObject.Predmet.ProtustrankaFormatedWithAdress>
  <DomainObject.Predmet.ProtustrankaFormatedWithAdressOIB>
    <izvorni_sadrzaj> Stjepan Šlibar, OIB 33972884986, Zagrebačka 81, 10340 Vrbovec</izvorni_sadrzaj>
    <derivirana_varijabla naziv="DomainObject.Predmet.ProtustrankaFormatedWithAdressOIB_1"> Stjepan Šlibar, OIB 33972884986, Zagrebačka 81, 10340 Vrbovec</derivirana_varijabla>
  </DomainObject.Predmet.ProtustrankaFormatedWithAdressOIB>
  <DomainObject.Predmet.ProtustrankaWithAdress>
    <izvorni_sadrzaj>Stjepan Šlibar Zagrebačka 81, 10340 Vrbovec</izvorni_sadrzaj>
    <derivirana_varijabla naziv="DomainObject.Predmet.ProtustrankaWithAdress_1">Stjepan Šlibar Zagrebačka 81, 10340 Vrbovec</derivirana_varijabla>
  </DomainObject.Predmet.ProtustrankaWithAdress>
  <DomainObject.Predmet.ProtustrankaWithAdressOIB>
    <izvorni_sadrzaj>Stjepan Šlibar, OIB 33972884986, Zagrebačka 81, 10340 Vrbovec</izvorni_sadrzaj>
    <derivirana_varijabla naziv="DomainObject.Predmet.ProtustrankaWithAdressOIB_1">Stjepan Šlibar, OIB 33972884986, Zagrebačka 81, 10340 Vrbovec</derivirana_varijabla>
  </DomainObject.Predmet.ProtustrankaWithAdressOIB>
  <DomainObject.Predmet.ProtustrankaNazivFormated>
    <izvorni_sadrzaj>Stjepan Šlibar</izvorni_sadrzaj>
    <derivirana_varijabla naziv="DomainObject.Predmet.ProtustrankaNazivFormated_1">Stjepan Šlibar</derivirana_varijabla>
  </DomainObject.Predmet.ProtustrankaNazivFormated>
  <DomainObject.Predmet.ProtustrankaNazivFormatedOIB>
    <izvorni_sadrzaj>Stjepan Šlibar, OIB 33972884986</izvorni_sadrzaj>
    <derivirana_varijabla naziv="DomainObject.Predmet.ProtustrankaNazivFormatedOIB_1">Stjepan Šlibar, OIB 33972884986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Stjepan Šlibar</izvorni_sadrzaj>
    <derivirana_varijabla naziv="DomainObject.Predmet.StrankaFormated_1">  Stjepan Šlibar</derivirana_varijabla>
  </DomainObject.Predmet.StrankaFormated>
  <DomainObject.Predmet.StrankaFormatedOIB>
    <izvorni_sadrzaj>  Stjepan Šlibar, OIB 33972884986</izvorni_sadrzaj>
    <derivirana_varijabla naziv="DomainObject.Predmet.StrankaFormatedOIB_1">  Stjepan Šlibar, OIB 33972884986</derivirana_varijabla>
  </DomainObject.Predmet.StrankaFormatedOIB>
  <DomainObject.Predmet.StrankaFormatedWithAdress>
    <izvorni_sadrzaj> Stjepan Šlibar, Zagrebačka 81, 10340 Vrbovec</izvorni_sadrzaj>
    <derivirana_varijabla naziv="DomainObject.Predmet.StrankaFormatedWithAdress_1"> Stjepan Šlibar, Zagrebačka 81, 10340 Vrbovec</derivirana_varijabla>
  </DomainObject.Predmet.StrankaFormatedWithAdress>
  <DomainObject.Predmet.StrankaFormatedWithAdressOIB>
    <izvorni_sadrzaj> Stjepan Šlibar, OIB 33972884986, Zagrebačka 81, 10340 Vrbovec</izvorni_sadrzaj>
    <derivirana_varijabla naziv="DomainObject.Predmet.StrankaFormatedWithAdressOIB_1"> Stjepan Šlibar, OIB 33972884986, Zagrebačka 81, 10340 Vrbovec</derivirana_varijabla>
  </DomainObject.Predmet.StrankaFormatedWithAdressOIB>
  <DomainObject.Predmet.StrankaWithAdress>
    <izvorni_sadrzaj>Stjepan Šlibar Zagrebačka 81,10340 Vrbovec</izvorni_sadrzaj>
    <derivirana_varijabla naziv="DomainObject.Predmet.StrankaWithAdress_1">Stjepan Šlibar Zagrebačka 81,10340 Vrbovec</derivirana_varijabla>
  </DomainObject.Predmet.StrankaWithAdress>
  <DomainObject.Predmet.StrankaWithAdressOIB>
    <izvorni_sadrzaj>Stjepan Šlibar, OIB 33972884986, Zagrebačka 81,10340 Vrbovec</izvorni_sadrzaj>
    <derivirana_varijabla naziv="DomainObject.Predmet.StrankaWithAdressOIB_1">Stjepan Šlibar, OIB 33972884986, Zagrebačka 81,10340 Vrbovec</derivirana_varijabla>
  </DomainObject.Predmet.StrankaWithAdressOIB>
  <DomainObject.Predmet.StrankaNazivFormated>
    <izvorni_sadrzaj>Stjepan Šlibar</izvorni_sadrzaj>
    <derivirana_varijabla naziv="DomainObject.Predmet.StrankaNazivFormated_1">Stjepan Šlibar</derivirana_varijabla>
  </DomainObject.Predmet.StrankaNazivFormated>
  <DomainObject.Predmet.StrankaNazivFormatedOIB>
    <izvorni_sadrzaj>Stjepan Šlibar, OIB 33972884986</izvorni_sadrzaj>
    <derivirana_varijabla naziv="DomainObject.Predmet.StrankaNazivFormatedOIB_1">Stjepan Šlibar, OIB 33972884986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Stjepan Šlibar</item>
    </izvorni_sadrzaj>
    <derivirana_varijabla naziv="DomainObject.Predmet.StrankaListFormated_1">
      <item>Stjepan Šlibar</item>
    </derivirana_varijabla>
  </DomainObject.Predmet.StrankaListFormated>
  <DomainObject.Predmet.StrankaListFormatedOIB>
    <izvorni_sadrzaj>
      <item>Stjepan Šlibar, OIB 33972884986</item>
    </izvorni_sadrzaj>
    <derivirana_varijabla naziv="DomainObject.Predmet.StrankaListFormatedOIB_1">
      <item>Stjepan Šlibar, OIB 33972884986</item>
    </derivirana_varijabla>
  </DomainObject.Predmet.StrankaListFormatedOIB>
  <DomainObject.Predmet.StrankaListFormatedWithAdress>
    <izvorni_sadrzaj>
      <item>Stjepan Šlibar, Zagrebačka 81, 10340 Vrbovec</item>
    </izvorni_sadrzaj>
    <derivirana_varijabla naziv="DomainObject.Predmet.StrankaListFormatedWithAdress_1">
      <item>Stjepan Šlibar, Zagrebačka 81, 10340 Vrbovec</item>
    </derivirana_varijabla>
  </DomainObject.Predmet.StrankaListFormatedWithAdress>
  <DomainObject.Predmet.StrankaListFormatedWithAdressOIB>
    <izvorni_sadrzaj>
      <item>Stjepan Šlibar, OIB 33972884986, Zagrebačka 81, 10340 Vrbovec</item>
    </izvorni_sadrzaj>
    <derivirana_varijabla naziv="DomainObject.Predmet.StrankaListFormatedWithAdressOIB_1">
      <item>Stjepan Šlibar, OIB 33972884986, Zagrebačka 81, 10340 Vrbovec</item>
    </derivirana_varijabla>
  </DomainObject.Predmet.StrankaListFormatedWithAdressOIB>
  <DomainObject.Predmet.StrankaListNazivFormated>
    <izvorni_sadrzaj>
      <item>Stjepan Šlibar</item>
    </izvorni_sadrzaj>
    <derivirana_varijabla naziv="DomainObject.Predmet.StrankaListNazivFormated_1">
      <item>Stjepan Šlibar</item>
    </derivirana_varijabla>
  </DomainObject.Predmet.StrankaListNazivFormated>
  <DomainObject.Predmet.StrankaListNazivFormatedOIB>
    <izvorni_sadrzaj>
      <item>Stjepan Šlibar, OIB 33972884986</item>
    </izvorni_sadrzaj>
    <derivirana_varijabla naziv="DomainObject.Predmet.StrankaListNazivFormatedOIB_1">
      <item>Stjepan Šlibar, OIB 33972884986</item>
    </derivirana_varijabla>
  </DomainObject.Predmet.StrankaListNazivFormatedOIB>
  <DomainObject.Predmet.ProtuStrankaListFormated>
    <izvorni_sadrzaj>
      <item>Stjepan Šlibar</item>
    </izvorni_sadrzaj>
    <derivirana_varijabla naziv="DomainObject.Predmet.ProtuStrankaListFormated_1">
      <item>Stjepan Šlibar</item>
    </derivirana_varijabla>
  </DomainObject.Predmet.ProtuStrankaListFormated>
  <DomainObject.Predmet.ProtuStrankaListFormatedOIB>
    <izvorni_sadrzaj>
      <item>Stjepan Šlibar, OIB 33972884986</item>
    </izvorni_sadrzaj>
    <derivirana_varijabla naziv="DomainObject.Predmet.ProtuStrankaListFormatedOIB_1">
      <item>Stjepan Šlibar, OIB 33972884986</item>
    </derivirana_varijabla>
  </DomainObject.Predmet.ProtuStrankaListFormatedOIB>
  <DomainObject.Predmet.ProtuStrankaListFormatedWithAdress>
    <izvorni_sadrzaj>
      <item>Stjepan Šlibar, Zagrebačka 81, 10340 Vrbovec</item>
    </izvorni_sadrzaj>
    <derivirana_varijabla naziv="DomainObject.Predmet.ProtuStrankaListFormatedWithAdress_1">
      <item>Stjepan Šlibar, Zagrebačka 81, 10340 Vrbovec</item>
    </derivirana_varijabla>
  </DomainObject.Predmet.ProtuStrankaListFormatedWithAdress>
  <DomainObject.Predmet.ProtuStrankaListFormatedWithAdressOIB>
    <izvorni_sadrzaj>
      <item>Stjepan Šlibar, OIB 33972884986, Zagrebačka 81, 10340 Vrbovec</item>
    </izvorni_sadrzaj>
    <derivirana_varijabla naziv="DomainObject.Predmet.ProtuStrankaListFormatedWithAdressOIB_1">
      <item>Stjepan Šlibar, OIB 33972884986, Zagrebačka 81, 10340 Vrbovec</item>
    </derivirana_varijabla>
  </DomainObject.Predmet.ProtuStrankaListFormatedWithAdressOIB>
  <DomainObject.Predmet.ProtuStrankaListNazivFormated>
    <izvorni_sadrzaj>
      <item>Stjepan Šlibar</item>
    </izvorni_sadrzaj>
    <derivirana_varijabla naziv="DomainObject.Predmet.ProtuStrankaListNazivFormated_1">
      <item>Stjepan Šlibar</item>
    </derivirana_varijabla>
  </DomainObject.Predmet.ProtuStrankaListNazivFormated>
  <DomainObject.Predmet.ProtuStrankaListNazivFormatedOIB>
    <izvorni_sadrzaj>
      <item>Stjepan Šlibar, OIB 33972884986</item>
    </izvorni_sadrzaj>
    <derivirana_varijabla naziv="DomainObject.Predmet.ProtuStrankaListNazivFormatedOIB_1">
      <item>Stjepan Šlibar, OIB 33972884986</item>
    </derivirana_varijabla>
  </DomainObject.Predmet.ProtuStrankaListNazivFormatedOIB>
  <DomainObject.Predmet.OstaliListFormated>
    <izvorni_sadrzaj>
      <item>GALVANOTEHNIKA, obrt za proizvodnju i usluge</item>
    </izvorni_sadrzaj>
    <derivirana_varijabla naziv="DomainObject.Predmet.OstaliListFormated_1">
      <item>GALVANOTEHNIKA, obrt za proizvodnju i usluge</item>
    </derivirana_varijabla>
  </DomainObject.Predmet.OstaliListFormated>
  <DomainObject.Predmet.OstaliListFormatedOIB>
    <izvorni_sadrzaj>
      <item>GALVANOTEHNIKA, obrt za proizvodnju i usluge</item>
    </izvorni_sadrzaj>
    <derivirana_varijabla naziv="DomainObject.Predmet.OstaliListFormatedOIB_1">
      <item>GALVANOTEHNIKA, obrt za proizvodnju i usluge</item>
    </derivirana_varijabla>
  </DomainObject.Predmet.OstaliListFormatedOIB>
  <DomainObject.Predmet.OstaliListFormatedWithAdress>
    <izvorni_sadrzaj>
      <item>GALVANOTEHNIKA, obrt za proizvodnju i usluge, Zagrebačka 26, 10340 Vrbovec</item>
    </izvorni_sadrzaj>
    <derivirana_varijabla naziv="DomainObject.Predmet.OstaliListFormatedWithAdress_1">
      <item>GALVANOTEHNIKA, obrt za proizvodnju i usluge, Zagrebačka 26, 10340 Vrbovec</item>
    </derivirana_varijabla>
  </DomainObject.Predmet.OstaliListFormatedWithAdress>
  <DomainObject.Predmet.OstaliListFormatedWithAdressOIB>
    <izvorni_sadrzaj>
      <item>GALVANOTEHNIKA, obrt za proizvodnju i usluge, Zagrebačka 26, 10340 Vrbovec</item>
    </izvorni_sadrzaj>
    <derivirana_varijabla naziv="DomainObject.Predmet.OstaliListFormatedWithAdressOIB_1">
      <item>GALVANOTEHNIKA, obrt za proizvodnju i usluge, Zagrebačka 26, 10340 Vrbovec</item>
    </derivirana_varijabla>
  </DomainObject.Predmet.OstaliListFormatedWithAdressOIB>
  <DomainObject.Predmet.OstaliListNazivFormated>
    <izvorni_sadrzaj>
      <item>GALVANOTEHNIKA, obrt za proizvodnju i usluge</item>
    </izvorni_sadrzaj>
    <derivirana_varijabla naziv="DomainObject.Predmet.OstaliListNazivFormated_1">
      <item>GALVANOTEHNIKA, obrt za proizvodnju i usluge</item>
    </derivirana_varijabla>
  </DomainObject.Predmet.OstaliListNazivFormated>
  <DomainObject.Predmet.OstaliListNazivFormatedOIB>
    <izvorni_sadrzaj>
      <item>GALVANOTEHNIKA, obrt za proizvodnju i usluge</item>
    </izvorni_sadrzaj>
    <derivirana_varijabla naziv="DomainObject.Predmet.OstaliListNazivFormatedOIB_1">
      <item>GALVANOTEHNIKA, obrt za proizvodnju i usluge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Stjepan Šlibar</izvorni_sadrzaj>
    <derivirana_varijabla naziv="DomainObject.Predmet.StrankaIDrugi_1">Stjepan Šlibar</derivirana_varijabla>
  </DomainObject.Predmet.StrankaIDrugi>
  <DomainObject.Predmet.ProtustrankaIDrugi>
    <izvorni_sadrzaj>Stjepan Šlibar</izvorni_sadrzaj>
    <derivirana_varijabla naziv="DomainObject.Predmet.ProtustrankaIDrugi_1">Stjepan Šlibar</derivirana_varijabla>
  </DomainObject.Predmet.ProtustrankaIDrugi>
  <DomainObject.Predmet.StrankaIDrugiAdressOIB>
    <izvorni_sadrzaj>Stjepan Šlibar, OIB 33972884986, Zagrebačka 81, 10340 Vrbovec</izvorni_sadrzaj>
    <derivirana_varijabla naziv="DomainObject.Predmet.StrankaIDrugiAdressOIB_1">Stjepan Šlibar, OIB 33972884986, Zagrebačka 81, 10340 Vrbovec</derivirana_varijabla>
  </DomainObject.Predmet.StrankaIDrugiAdressOIB>
  <DomainObject.Predmet.ProtustrankaIDrugiAdressOIB>
    <izvorni_sadrzaj>Stjepan Šlibar, OIB 33972884986, Zagrebačka 81, 10340 Vrbovec</izvorni_sadrzaj>
    <derivirana_varijabla naziv="DomainObject.Predmet.ProtustrankaIDrugiAdressOIB_1">Stjepan Šlibar, OIB 33972884986, Zagrebačka 81,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Stjepan Šlibar</item>
      <item>Stjepan Šlibar</item>
      <item>GALVANOTEHNIKA, obrt za proizvodnju i usluge</item>
    </izvorni_sadrzaj>
    <derivirana_varijabla naziv="DomainObject.Predmet.SudioniciListNaziv_1">
      <item>Stjepan Šlibar</item>
      <item>Stjepan Šlibar</item>
      <item>GALVANOTEHNIKA, obrt za proizvodnju i usluge</item>
    </derivirana_varijabla>
  </DomainObject.Predmet.SudioniciListNaziv>
  <DomainObject.Predmet.SudioniciListAdressOIB>
    <izvorni_sadrzaj>
      <item>Stjepan Šlibar, OIB 33972884986, Zagrebačka 81,10340 Vrbovec</item>
      <item>Stjepan Šlibar, OIB 33972884986, Zagrebačka 81,10340 Vrbovec</item>
      <item>GALVANOTEHNIKA, obrt za proizvodnju i usluge, Zagrebačka 26,10340 Vrbovec</item>
    </izvorni_sadrzaj>
    <derivirana_varijabla naziv="DomainObject.Predmet.SudioniciListAdressOIB_1">
      <item>Stjepan Šlibar, OIB 33972884986, Zagrebačka 81,10340 Vrbovec</item>
      <item>Stjepan Šlibar, OIB 33972884986, Zagrebačka 81,10340 Vrbovec</item>
      <item>GALVANOTEHNIKA, obrt za proizvodnju i usluge, Zagrebačka 26,10340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33972884986</item>
      <item>, OIB 33972884986</item>
      <item>, OIB null</item>
    </izvorni_sadrzaj>
    <derivirana_varijabla naziv="DomainObject.Predmet.SudioniciListNazivOIB_1">
      <item>, OIB 33972884986</item>
      <item>, OIB 33972884986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177</properties:Words>
  <properties:Characters>932</properties:Characters>
  <properties:Lines>52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2016-08-09T10:01:00Z</dcterms:created>
  <dc:creator>nribaric</dc:creator>
  <cp:lastModifiedBy>Jadranka Zelić</cp:lastModifiedBy>
  <cp:lastPrinted>2016-08-23T11:15:00Z</cp:lastPrinted>
  <dcterms:modified xmlns:xsi="http://www.w3.org/2001/XMLSchema-instance" xsi:type="dcterms:W3CDTF">2016-08-23T11:19:00Z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