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0c61" w14:paraId="6b50c61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33581D">
        <w:t>PARENZANA</w:t>
      </w:r>
      <w:r w:rsidR="00C47994">
        <w:t xml:space="preserve"> </w:t>
      </w:r>
      <w:r w:rsidR="0033581D">
        <w:t>j.</w:t>
      </w:r>
      <w:r w:rsidR="00C47994">
        <w:t xml:space="preserve">d.o.o. u stečaju </w:t>
      </w:r>
      <w:r w:rsidR="0033581D">
        <w:t>Poreč</w:t>
      </w:r>
      <w:r w:rsidR="00C47994">
        <w:t xml:space="preserve">, </w:t>
      </w:r>
      <w:r w:rsidR="0033581D">
        <w:t xml:space="preserve">Karla </w:t>
      </w:r>
      <w:proofErr w:type="spellStart"/>
      <w:r w:rsidR="0033581D">
        <w:t>Huguesa</w:t>
      </w:r>
      <w:proofErr w:type="spellEnd"/>
      <w:r w:rsidR="0033581D">
        <w:t xml:space="preserve"> 28</w:t>
      </w:r>
      <w:r w:rsidR="00C47994">
        <w:t xml:space="preserve">, OIB: </w:t>
      </w:r>
      <w:r w:rsidR="0033581D" w:rsidRPr="0033581D">
        <w:t>02747549614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33581D" w:rsidP="00181D83" w:rsidR="00181D83" w:rsidRPr="00C47994">
      <w:pPr>
        <w:jc w:val="center"/>
      </w:pPr>
      <w:r>
        <w:t>23</w:t>
      </w:r>
      <w:r w:rsidR="00C47994">
        <w:t xml:space="preserve">. </w:t>
      </w:r>
      <w:r>
        <w:t>listopada</w:t>
      </w:r>
      <w:r w:rsidR="00C47994">
        <w:t xml:space="preserve"> 2017</w:t>
      </w:r>
      <w:r w:rsidR="00181D83" w:rsidRPr="00C47994">
        <w:t xml:space="preserve">. godine u </w:t>
      </w:r>
      <w:r w:rsidR="00C47994">
        <w:t>10</w:t>
      </w:r>
      <w:r w:rsidR="00181D83" w:rsidRPr="00C47994">
        <w:t>:</w:t>
      </w:r>
      <w:r w:rsidR="00880CB3">
        <w:t>15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33581D">
        <w:t>2</w:t>
      </w:r>
      <w:r w:rsidR="00C47994">
        <w:t xml:space="preserve">. </w:t>
      </w:r>
      <w:r w:rsidR="0033581D">
        <w:t>listopada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B34612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33581D">
        <w:t xml:space="preserve">Jasna </w:t>
      </w:r>
      <w:proofErr w:type="spellStart"/>
      <w:r w:rsidR="0033581D">
        <w:t>Kučević</w:t>
      </w:r>
      <w:proofErr w:type="spellEnd"/>
      <w:r w:rsidRPr="00C47994">
        <w:t>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 w:rsidRPr="00C47994">
        <w:t>Razlučni</w:t>
      </w:r>
      <w:proofErr w:type="spellEnd"/>
      <w:r w:rsidRPr="00C47994">
        <w:t xml:space="preserve"> vjerovnici:</w:t>
      </w:r>
    </w:p>
    <w:p w:rsidRDefault="0033581D" w:rsidP="0033581D" w:rsidR="00320D0B">
      <w:pPr>
        <w:pStyle w:val="Odlomakpopisa"/>
        <w:numPr>
          <w:ilvl w:val="0"/>
          <w:numId w:val="3"/>
        </w:numPr>
      </w:pPr>
      <w:r>
        <w:t>Istarska kreditna banka Umag d.d.</w:t>
      </w:r>
    </w:p>
    <w:p w:rsidRDefault="0033581D" w:rsidP="0033581D" w:rsidR="0033581D" w:rsidRPr="00C47994">
      <w:pPr>
        <w:pStyle w:val="Odlomakpopisa"/>
        <w:numPr>
          <w:ilvl w:val="0"/>
          <w:numId w:val="3"/>
        </w:numPr>
      </w:pPr>
      <w:r>
        <w:t>Republika Hrvatska, Ministarstvo financija, Porezna uprava, po ŽDO Pula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>e-oglasna ploča sudova - 8 dana</w:t>
      </w:r>
    </w:p>
    <w:p w:rsidRDefault="007C73F7" w:rsidR="007C73F7" w:rsidRPr="00181D83">
      <w:pPr>
        <w:rPr>
          <w:color w:val="FF0000"/>
        </w:rPr>
      </w:pPr>
    </w:p>
    <w:sectPr w:rsidSect="00D949A9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82F" w:rsidR="0097082F">
      <w:r>
        <w:separator/>
      </w:r>
    </w:p>
  </w:endnote>
  <w:endnote w:id="0" w:type="continuationSeparator">
    <w:p w:rsidRDefault="0097082F" w:rsidR="0097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82F" w:rsidR="0097082F">
      <w:r>
        <w:separator/>
      </w:r>
    </w:p>
  </w:footnote>
  <w:footnote w:id="0" w:type="continuationSeparator">
    <w:p w:rsidRDefault="0097082F" w:rsidR="00970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94" w:rsidP="00C47994" w:rsidR="00E47065" w:rsidRPr="004C5D48">
    <w:pPr>
      <w:ind w:left="5664"/>
      <w:jc w:val="both"/>
    </w:pPr>
    <w:r>
      <w:t xml:space="preserve">      </w:t>
    </w:r>
    <w:r w:rsidR="00C14E43" w:rsidRPr="004C5D48">
      <w:t xml:space="preserve">Poslovni broj </w:t>
    </w:r>
    <w:r w:rsidR="00C14E43">
      <w:t>1 St-</w:t>
    </w:r>
    <w:r w:rsidR="0033581D">
      <w:t>782</w:t>
    </w:r>
    <w:r w:rsidR="00C14E43" w:rsidRPr="004C5D48">
      <w:t>/</w:t>
    </w:r>
    <w:r w:rsidR="0033581D">
      <w:t>16</w:t>
    </w:r>
    <w:r w:rsidR="00C14E43" w:rsidRPr="004C5D48">
      <w:t>-</w:t>
    </w:r>
    <w:r w:rsidR="0033581D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7D7737"/>
    <w:multiLevelType w:val="hybridMultilevel"/>
    <w:tmpl w:val="41B05334"/>
    <w:lvl w:tplc="5658E224" w:ilvl="0">
      <w:start w:val="1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735B2"/>
    <w:rsid w:val="00320D0B"/>
    <w:rsid w:val="0033581D"/>
    <w:rsid w:val="0066188A"/>
    <w:rsid w:val="00746825"/>
    <w:rsid w:val="007C73F7"/>
    <w:rsid w:val="00880CB3"/>
    <w:rsid w:val="0097082F"/>
    <w:rsid w:val="00AC60DE"/>
    <w:rsid w:val="00B34612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61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61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61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61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46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461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61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61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61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61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46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461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St-782/2016-50</izvorni_sadrzaj>
    <derivirana_varijabla naziv="DomainObject.Oznaka_1">St-782/2016-50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St-782/2016-50</izvorni_sadrzaj>
    <derivirana_varijabla naziv="DomainObject.PoslovniBrojDokumenta_1">St-782/2016-50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1010</properties:Characters>
  <properties:Lines>39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2017-02-20T07:42:00Z</dcterms:created>
  <dc:creator>Damir Rabar</dc:creator>
  <cp:lastModifiedBy>wsadmin</cp:lastModifiedBy>
  <cp:lastPrinted>2017-10-02T12:35:00Z</cp:lastPrinted>
  <dcterms:modified xmlns:xsi="http://www.w3.org/2001/XMLSchema-instance" xsi:type="dcterms:W3CDTF">2017-10-02T12:35:00Z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St-782/2016-50 / Odluka - Ostalo</vt:lpwstr>
  </prop:property>
  <prop:property name="CC_coloring" pid="5" fmtid="{D5CDD505-2E9C-101B-9397-08002B2CF9AE}">
    <vt:bool>false</vt:bool>
  </prop:property>
</prop:Properties>
</file>