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7f39" w14:paraId="1157f39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326EB">
        <w:t>3</w:t>
      </w:r>
      <w:r w:rsidR="00FA653F">
        <w:t>8</w:t>
      </w:r>
      <w:r w:rsidR="00DC671D">
        <w:t>9</w:t>
      </w:r>
      <w:r w:rsidR="003C5692">
        <w:t>/17-</w:t>
      </w:r>
      <w:r w:rsidR="00F326EB">
        <w:t>1</w:t>
      </w:r>
      <w:r w:rsidR="00DC671D">
        <w:t>5</w:t>
      </w:r>
    </w:p>
    <w:p w:rsidRDefault="00DC671D" w:rsidP="006B542C" w:rsidR="006B542C" w:rsidRPr="00E24B1F">
      <w:r>
        <w:rPr>
          <w:b/>
          <w:bCs/>
          <w:noProof/>
        </w:rPr>
        <w:t xml:space="preserve">         </w:t>
      </w:r>
      <w:r w:rsidR="007032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FA653F" w:rsidR="00FA653F">
      <w:pPr>
        <w:jc w:val="both"/>
      </w:pPr>
      <w:r>
        <w:tab/>
      </w:r>
      <w:r w:rsidR="00DC671D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DC671D">
        <w:t xml:space="preserve">OIB 85821130368 </w:t>
      </w:r>
      <w:r w:rsidR="00DC671D" w:rsidRPr="00611430">
        <w:t xml:space="preserve">za otvaranje stečajnog postupka nad dužnikom </w:t>
      </w:r>
      <w:r w:rsidR="00DC671D">
        <w:t>PANONSKO MORE društvo s ograničenom odgovornošću za proizvodnju, turizam, trgovinu, usluge i putnička agencija, Vukovar, Olajnica 6/21</w:t>
      </w:r>
      <w:r w:rsidR="00DC671D" w:rsidRPr="00450C50">
        <w:t xml:space="preserve">, </w:t>
      </w:r>
      <w:r w:rsidR="00DC671D">
        <w:t>MBS 030116556, OIB 45110824013, dana 2. srpnja 2018.</w:t>
      </w: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A31DE0" w:rsidR="00B324DF">
      <w:pPr>
        <w:pStyle w:val="Tijeloteksta"/>
        <w:numPr>
          <w:ilvl w:val="0"/>
          <w:numId w:val="11"/>
        </w:numPr>
      </w:pPr>
      <w:r>
        <w:t>Privremeno</w:t>
      </w:r>
      <w:r w:rsidR="00DC671D">
        <w:t>m</w:t>
      </w:r>
      <w:r>
        <w:t xml:space="preserve"> stečajno</w:t>
      </w:r>
      <w:r w:rsidR="00DC671D">
        <w:t>m</w:t>
      </w:r>
      <w:r>
        <w:t xml:space="preserve"> upravitelj</w:t>
      </w:r>
      <w:r w:rsidR="00DC671D">
        <w:t>u</w:t>
      </w:r>
      <w:r>
        <w:t xml:space="preserve"> </w:t>
      </w:r>
      <w:r w:rsidR="00DC671D" w:rsidRPr="00DC671D">
        <w:t>dr. sc. Boris Ljubanović, Osijek, Šetalište kar. Franje Šepera 8c, OIB 19311655846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A31DE0" w:rsidRPr="00A31DE0">
        <w:t>PANONSKO MORE društvo s ograničenom odgovornošću za proizvodnju, turizam, trgovinu, usluge i putnička agencija, Vukovar, Olajnica 6/21, MBS 030116556, OIB 45110824013</w:t>
      </w:r>
      <w:r>
        <w:t xml:space="preserve">, </w:t>
      </w:r>
      <w:r w:rsidR="00B324DF">
        <w:t>u iznosu ukupnog troška od 3.500,00 kn uplatom na žiro-račun privremen</w:t>
      </w:r>
      <w:r w:rsidR="00A31DE0">
        <w:t>og</w:t>
      </w:r>
      <w:r w:rsidR="00B324DF">
        <w:t xml:space="preserve"> stečajn</w:t>
      </w:r>
      <w:r w:rsidR="00A31DE0">
        <w:t>og</w:t>
      </w:r>
      <w:r w:rsidR="00B324DF">
        <w:t xml:space="preserve"> upravitelj</w:t>
      </w:r>
      <w:r w:rsidR="00A31DE0">
        <w:t>a</w:t>
      </w:r>
      <w:r w:rsidR="00B324DF">
        <w:t xml:space="preserve"> broj </w:t>
      </w:r>
      <w:r w:rsidR="00A31DE0">
        <w:t>HR2423600003111336145 kod Zagrebačke banke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3251D4">
        <w:t>s predmeta St-</w:t>
      </w:r>
      <w:r w:rsidR="00602E2D">
        <w:t>3</w:t>
      </w:r>
      <w:r w:rsidR="003251D4">
        <w:t>8</w:t>
      </w:r>
      <w:r w:rsidR="006E6A85">
        <w:t>9</w:t>
      </w:r>
      <w:r w:rsidR="003251D4">
        <w:t>/17</w:t>
      </w:r>
      <w:r>
        <w:t xml:space="preserve"> izvrši isplatu privremeno</w:t>
      </w:r>
      <w:r w:rsidR="006E6A85">
        <w:t>m</w:t>
      </w:r>
      <w:r>
        <w:t xml:space="preserve"> stečajno</w:t>
      </w:r>
      <w:r w:rsidR="006E6A85">
        <w:t>m</w:t>
      </w:r>
      <w:r>
        <w:t xml:space="preserve"> upravitelj</w:t>
      </w:r>
      <w:r w:rsidR="006E6A85">
        <w:t>u</w:t>
      </w:r>
      <w:r w:rsidR="003251D4">
        <w:t>i</w:t>
      </w:r>
      <w:r>
        <w:t xml:space="preserve"> na nje</w:t>
      </w:r>
      <w:r w:rsidR="006E6A85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602E2D">
        <w:t>3</w:t>
      </w:r>
      <w:r w:rsidR="003251D4">
        <w:t>8</w:t>
      </w:r>
      <w:r w:rsidR="006E6A85">
        <w:t>9</w:t>
      </w:r>
      <w:r>
        <w:t>/17-</w:t>
      </w:r>
      <w:r w:rsidR="006E6A85">
        <w:t>5</w:t>
      </w:r>
      <w:r>
        <w:t xml:space="preserve"> od </w:t>
      </w:r>
      <w:r w:rsidR="00602E2D">
        <w:t>2</w:t>
      </w:r>
      <w:r w:rsidR="006E6A85">
        <w:t>0</w:t>
      </w:r>
      <w:r>
        <w:t>.</w:t>
      </w:r>
      <w:r w:rsidR="005173CE">
        <w:t>0</w:t>
      </w:r>
      <w:r w:rsidR="00602E2D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6E6A85">
        <w:t>dr. sc. Boris Ljubanović</w:t>
      </w:r>
      <w:r w:rsidR="00953E81">
        <w:t xml:space="preserve"> iz Osijeka</w:t>
      </w:r>
      <w:r>
        <w:t xml:space="preserve"> za privremen</w:t>
      </w:r>
      <w:r w:rsidR="00254B90">
        <w:t>og</w:t>
      </w:r>
      <w:r>
        <w:t xml:space="preserve"> stečajn</w:t>
      </w:r>
      <w:r w:rsidR="00254B90">
        <w:t>og</w:t>
      </w:r>
      <w:r>
        <w:t xml:space="preserve"> upravitelj</w:t>
      </w:r>
      <w:r w:rsidR="00254B90">
        <w:t>a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>
        <w:lastRenderedPageBreak/>
        <w:t>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AF7B34">
        <w:t>i</w:t>
      </w:r>
      <w:r>
        <w:t xml:space="preserve"> stečajn</w:t>
      </w:r>
      <w:r w:rsidR="00AF7B34">
        <w:t>i</w:t>
      </w:r>
      <w:r>
        <w:t xml:space="preserve"> upravitelj obavi</w:t>
      </w:r>
      <w:r w:rsidR="00AF7B34">
        <w:t>o</w:t>
      </w:r>
      <w:r>
        <w:t xml:space="preserve"> je sve potrebne radnje, te je sastavi</w:t>
      </w:r>
      <w:r w:rsidR="00AF7B34">
        <w:t>o</w:t>
      </w:r>
      <w:r>
        <w:t xml:space="preserve"> i dostavi</w:t>
      </w:r>
      <w:r w:rsidR="00AF7B34">
        <w:t>o</w:t>
      </w:r>
      <w:r>
        <w:t xml:space="preserve"> svoje pisano izvješće i nazoči</w:t>
      </w:r>
      <w:r w:rsidR="00AF7B34">
        <w:t>o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AF7B34">
        <w:t>21</w:t>
      </w:r>
      <w:r>
        <w:t>.</w:t>
      </w:r>
      <w:r w:rsidR="00640C35">
        <w:t>0</w:t>
      </w:r>
      <w:r w:rsidR="00AF7B34">
        <w:t>5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AF7B34" w:rsidRPr="00AF7B34">
        <w:t xml:space="preserve">2. srpnja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AF7B34">
        <w:t>i</w:t>
      </w:r>
      <w:r>
        <w:t xml:space="preserve"> stečajn</w:t>
      </w:r>
      <w:r w:rsidR="00AF7B34">
        <w:t>i</w:t>
      </w:r>
      <w:r>
        <w:t xml:space="preserve"> upravitelj</w:t>
      </w:r>
      <w:r w:rsidR="00533C87">
        <w:t xml:space="preserve"> </w:t>
      </w:r>
      <w:r w:rsidR="00AF7B34">
        <w:t>dr. sc. Boris Ljubanović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3EE" w:rsidR="004D13EE">
      <w:r>
        <w:separator/>
      </w:r>
    </w:p>
  </w:endnote>
  <w:endnote w:id="0" w:type="continuationSeparator">
    <w:p w:rsidRDefault="004D13EE" w:rsidR="004D1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3EE" w:rsidR="004D13EE">
      <w:r>
        <w:separator/>
      </w:r>
    </w:p>
  </w:footnote>
  <w:footnote w:id="0" w:type="continuationSeparator">
    <w:p w:rsidRDefault="004D13EE" w:rsidR="004D1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2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DC671D" w:rsidRPr="00DC671D">
      <w:t>389/17-15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13EE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3C87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2E2D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E6A85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2C5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1DE0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AF7B34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71D"/>
    <w:rsid w:val="00DC6EDA"/>
    <w:rsid w:val="00DD084E"/>
    <w:rsid w:val="00DD1702"/>
    <w:rsid w:val="00DD5408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26EB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2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7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2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7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PANONSKO MORE društvo s ograničenom odgovornošću za proizvodnju, turizam, trgovinu, usluge i putnička agencija</izvorni_sadrzaj>
    <derivirana_varijabla naziv="DomainObject.Predmet.ProtustrankaFormated_1">  PANONSKO MORE društvo s ograničenom odgovornošću za proizvodnju, turizam, trgovinu, usluge i putnička agencija</derivirana_varijabla>
  </DomainObject.Predmet.ProtustrankaFormated>
  <DomainObject.Predmet.ProtustrankaFormatedOIB>
    <izvorni_sadrzaj>  PANONSKO MORE društvo s ograničenom odgovornošću za proizvodnju, turizam, trgovinu, usluge i putnička agencija, OIB 45110824013</izvorni_sadrzaj>
    <derivirana_varijabla naziv="DomainObject.Predmet.ProtustrankaFormatedOIB_1">  PANONSKO MORE društvo s ograničenom odgovornošću za proizvodnju, turizam, trgovinu, usluge i putnička agencija, OIB 45110824013</derivirana_varijabla>
  </DomainObject.Predmet.ProtustrankaFormatedOIB>
  <DomainObject.Predmet.ProtustrankaFormatedWithAdress>
    <izvorni_sadrzaj> PANONSKO MORE društvo s ograničenom odgovornošću za proizvodnju, turizam, trgovinu, usluge i putnička agencija, Olajnica 621, 32000 Vukovar</izvorni_sadrzaj>
    <derivirana_varijabla naziv="DomainObject.Predmet.ProtustrankaFormatedWithAdress_1"> PANONSKO MORE društvo s ograničenom odgovornošću za proizvodnju, turizam, trgovinu, usluge i putnička agencija, Olajnica 621, 32000 Vukovar</derivirana_varijabla>
  </DomainObject.Predmet.ProtustrankaFormatedWithAdress>
  <DomainObject.Predmet.ProtustrankaFormatedWithAdressOIB>
    <izvorni_sadrzaj> PANONSKO MORE društvo s ograničenom odgovornošću za proizvodnju, turizam, trgovinu, usluge i putnička agencija, OIB 45110824013, Olajnica 621, 32000 Vukovar</izvorni_sadrzaj>
    <derivirana_varijabla naziv="DomainObject.Predmet.ProtustrankaFormatedWithAdressOIB_1"> PANONSKO MORE društvo s ograničenom odgovornošću za proizvodnju, turizam, trgovinu, usluge i putnička agencija, OIB 45110824013, Olajnica 621, 32000 Vukovar</derivirana_varijabla>
  </DomainObject.Predmet.ProtustrankaFormatedWithAdressOIB>
  <DomainObject.Predmet.ProtustrankaWithAdress>
    <izvorni_sadrzaj>PANONSKO MORE društvo s ograničenom odgovornošću za proizvodnju, turizam, trgovinu, usluge i putnička agencija Olajnica 621, 32000 Vukovar</izvorni_sadrzaj>
    <derivirana_varijabla naziv="DomainObject.Predmet.ProtustrankaWithAdress_1">PANONSKO MORE društvo s ograničenom odgovornošću za proizvodnju, turizam, trgovinu, usluge i putnička agencija Olajnica 621, 32000 Vukovar</derivirana_varijabla>
  </DomainObject.Predmet.ProtustrankaWithAdress>
  <DomainObject.Predmet.ProtustrankaWithAdressOIB>
    <izvorni_sadrzaj>PANONSKO MORE društvo s ograničenom odgovornošću za proizvodnju, turizam, trgovinu, usluge i putnička agencija, OIB 45110824013, Olajnica 621, 32000 Vukovar</izvorni_sadrzaj>
    <derivirana_varijabla naziv="DomainObject.Predmet.ProtustrankaWithAdressOIB_1">PANONSKO MORE društvo s ograničenom odgovornošću za proizvodnju, turizam, trgovinu, usluge i putnička agencija, OIB 45110824013, Olajnica 621, 32000 Vukovar</derivirana_varijabla>
  </DomainObject.Predmet.ProtustrankaWithAdressOIB>
  <DomainObject.Predmet.ProtustrankaNazivFormated>
    <izvorni_sadrzaj>PANONSKO MORE društvo s ograničenom odgovornošću za proizvodnju, turizam, trgovinu, usluge i putnička agencija</izvorni_sadrzaj>
    <derivirana_varijabla naziv="DomainObject.Predmet.ProtustrankaNazivFormated_1">PANONSKO MORE društvo s ograničenom odgovornošću za proizvodnju, turizam, trgovinu, usluge i putnička agencija</derivirana_varijabla>
  </DomainObject.Predmet.ProtustrankaNazivFormated>
  <DomainObject.Predmet.ProtustrankaNazivFormatedOIB>
    <izvorni_sadrzaj>PANONSKO MORE društvo s ograničenom odgovornošću za proizvodnju, turizam, trgovinu, usluge i putnička agencija, OIB 45110824013</izvorni_sadrzaj>
    <derivirana_varijabla naziv="DomainObject.Predmet.ProtustrankaNazivFormatedOIB_1">PANONSKO MORE društvo s ograničenom odgovornošću za proizvodnju, turizam, trgovinu, usluge i putnička agencija, OIB 45110824013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PANONSKO MORE društvo s ograničenom odgovornošću za proizvodnju, turizam, trgovinu, usluge i putnička agencija</item>
    </izvorni_sadrzaj>
    <derivirana_varijabla naziv="DomainObject.Predmet.ProtuStrankaListFormated_1">
      <item>PANONSKO MORE društvo s ograničenom odgovornošću za proizvodnju, turizam, trgovinu, usluge i putnička agencija</item>
    </derivirana_varijabla>
  </DomainObject.Predmet.ProtuStrankaListFormated>
  <DomainObject.Predmet.ProtuStrankaListFormatedOIB>
    <izvorni_sadrzaj>
      <item>PANONSKO MORE društvo s ograničenom odgovornošću za proizvodnju, turizam, trgovinu, usluge i putnička agencija, OIB 45110824013</item>
    </izvorni_sadrzaj>
    <derivirana_varijabla naziv="DomainObject.Predmet.ProtuStrankaListFormatedOIB_1">
      <item>PANONSKO MORE društvo s ograničenom odgovornošću za proizvodnju, turizam, trgovinu, usluge i putnička agencija, OIB 45110824013</item>
    </derivirana_varijabla>
  </DomainObject.Predmet.ProtuStrankaListFormatedOIB>
  <DomainObject.Predmet.ProtuStrankaListFormatedWithAdress>
    <izvorni_sadrzaj>
      <item>PANONSKO MORE društvo s ograničenom odgovornošću za proizvodnju, turizam, trgovinu, usluge i putnička agencija, Olajnica 621, 32000 Vukovar</item>
    </izvorni_sadrzaj>
    <derivirana_varijabla naziv="DomainObject.Predmet.ProtuStrankaListFormatedWithAdress_1">
      <item>PANONSKO MORE društvo s ograničenom odgovornošću za proizvodnju, turizam, trgovinu, usluge i putnička agencija, Olajnica 621, 32000 Vukovar</item>
    </derivirana_varijabla>
  </DomainObject.Predmet.ProtuStrankaListFormatedWithAdress>
  <DomainObject.Predmet.ProtuStrankaListFormatedWithAdressOIB>
    <izvorni_sadrzaj>
      <item>PANONSKO MORE društvo s ograničenom odgovornošću za proizvodnju, turizam, trgovinu, usluge i putnička agencija, OIB 45110824013, Olajnica 621, 32000 Vukovar</item>
    </izvorni_sadrzaj>
    <derivirana_varijabla naziv="DomainObject.Predmet.ProtuStrankaListFormatedWithAdressOIB_1">
      <item>PANONSKO MORE društvo s ograničenom odgovornošću za proizvodnju, turizam, trgovinu, usluge i putnička agencija, OIB 45110824013, Olajnica 621, 32000 Vukovar</item>
    </derivirana_varijabla>
  </DomainObject.Predmet.ProtuStrankaListFormatedWithAdressOIB>
  <DomainObject.Predmet.ProtuStrankaListNazivFormated>
    <izvorni_sadrzaj>
      <item>PANONSKO MORE društvo s ograničenom odgovornošću za proizvodnju, turizam, trgovinu, usluge i putnička agencija</item>
    </izvorni_sadrzaj>
    <derivirana_varijabla naziv="DomainObject.Predmet.ProtuStrankaListNazivFormated_1">
      <item>PANONSKO MORE društvo s ograničenom odgovornošću za proizvodnju, turizam, trgovinu, usluge i putnička agencija</item>
    </derivirana_varijabla>
  </DomainObject.Predmet.ProtuStrankaListNazivFormated>
  <DomainObject.Predmet.ProtuStrankaListNazivFormatedOIB>
    <izvorni_sadrzaj>
      <item>PANONSKO MORE društvo s ograničenom odgovornošću za proizvodnju, turizam, trgovinu, usluge i putnička agencija, OIB 45110824013</item>
    </izvorni_sadrzaj>
    <derivirana_varijabla naziv="DomainObject.Predmet.ProtuStrankaListNazivFormatedOIB_1">
      <item>PANONSKO MORE društvo s ograničenom odgovornošću za proizvodnju, turizam, trgovinu, usluge i putnička agencija, OIB 45110824013</item>
    </derivirana_varijabla>
  </DomainObject.Predmet.ProtuStrankaListNazivFormatedOIB>
  <DomainObject.Predmet.OstaliListFormated>
    <izvorni_sadrzaj>
      <item>Zrinka Šesto</item>
    </izvorni_sadrzaj>
    <derivirana_varijabla naziv="DomainObject.Predmet.OstaliListFormated_1">
      <item>Zrinka Šesto</item>
    </derivirana_varijabla>
  </DomainObject.Predmet.OstaliListFormated>
  <DomainObject.Predmet.OstaliListFormatedOIB>
    <izvorni_sadrzaj>
      <item>Zrinka Šesto, OIB 21582513173</item>
    </izvorni_sadrzaj>
    <derivirana_varijabla naziv="DomainObject.Predmet.OstaliListFormatedOIB_1">
      <item>Zrinka Šesto, OIB 21582513173</item>
    </derivirana_varijabla>
  </DomainObject.Predmet.OstaliListFormatedOIB>
  <DomainObject.Predmet.OstaliListFormatedWithAdress>
    <izvorni_sadrzaj>
      <item>Zrinka Šesto, Olajnica 621, 32000 Vukovar</item>
    </izvorni_sadrzaj>
    <derivirana_varijabla naziv="DomainObject.Predmet.OstaliListFormatedWithAdress_1">
      <item>Zrinka Šesto, Olajnica 621, 32000 Vukovar</item>
    </derivirana_varijabla>
  </DomainObject.Predmet.OstaliListFormatedWithAdress>
  <DomainObject.Predmet.OstaliListFormatedWithAdressOIB>
    <izvorni_sadrzaj>
      <item>Zrinka Šesto, OIB 21582513173, Olajnica 621, 32000 Vukovar</item>
    </izvorni_sadrzaj>
    <derivirana_varijabla naziv="DomainObject.Predmet.OstaliListFormatedWithAdressOIB_1">
      <item>Zrinka Šesto, OIB 21582513173, Olajnica 621, 32000 Vukovar</item>
    </derivirana_varijabla>
  </DomainObject.Predmet.OstaliListFormatedWithAdressOIB>
  <DomainObject.Predmet.OstaliListNazivFormated>
    <izvorni_sadrzaj>
      <item>Zrinka Šesto</item>
    </izvorni_sadrzaj>
    <derivirana_varijabla naziv="DomainObject.Predmet.OstaliListNazivFormated_1">
      <item>Zrinka Šesto</item>
    </derivirana_varijabla>
  </DomainObject.Predmet.OstaliListNazivFormated>
  <DomainObject.Predmet.OstaliListNazivFormatedOIB>
    <izvorni_sadrzaj>
      <item>Zrinka Šesto, OIB 21582513173</item>
    </izvorni_sadrzaj>
    <derivirana_varijabla naziv="DomainObject.Predmet.OstaliListNazivFormatedOIB_1">
      <item>Zrinka Šesto, OIB 21582513173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PANONSKO MORE društvo s ograničenom odgovornošću za proizvodnju, turizam, trgovinu, usluge i putnička agencija</izvorni_sadrzaj>
    <derivirana_varijabla naziv="DomainObject.Predmet.ProtustrankaIDrugi_1">PANONSKO MORE društvo s ograničenom odgovornošću za proizvodnju, turizam, trgovinu, usluge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PANONSKO MORE društvo s ograničenom odgovornošću za proizvodnju, turizam, trgovinu, usluge i putnička agencija, OIB 45110824013, Olajnica 621, 32000 Vukovar</izvorni_sadrzaj>
    <derivirana_varijabla naziv="DomainObject.Predmet.ProtustrankaIDrugiAdressOIB_1">PANONSKO MORE društvo s ograničenom odgovornošću za proizvodnju, turizam, trgovinu, usluge i putnička agencija, OIB 45110824013, Olajnica 621,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PANONSKO MORE društvo s ograničenom odgovornošću za proizvodnju, turizam, trgovinu, usluge i putnička agencija</item>
      <item>Zrinka Šesto</item>
    </izvorni_sadrzaj>
    <derivirana_varijabla naziv="DomainObject.Predmet.SudioniciListNaziv_1">
      <item>FINA RC OSIJEK</item>
      <item>PANONSKO MORE društvo s ograničenom odgovornošću za proizvodnju, turizam, trgovinu, usluge i putnička agencija</item>
      <item>Zrinka Šesto</item>
    </derivirana_varijabla>
  </DomainObject.Predmet.SudioniciListNaziv>
  <DomainObject.Predmet.SudioniciListAdressOIB>
    <izvorni_sadrzaj>
      <item>FINA RC OSIJEK, OIB 85821130368</item>
      <item>PANONSKO MORE društvo s ograničenom odgovornošću za proizvodnju, turizam, trgovinu, usluge i putnička agencija, OIB 45110824013, Olajnica 621,32000 Vukovar</item>
      <item>Zrinka Šesto, OIB 21582513173, Olajnica 621,32000 Vukovar</item>
    </izvorni_sadrzaj>
    <derivirana_varijabla naziv="DomainObject.Predmet.SudioniciListAdressOIB_1">
      <item>FINA RC OSIJEK, OIB 85821130368</item>
      <item>PANONSKO MORE društvo s ograničenom odgovornošću za proizvodnju, turizam, trgovinu, usluge i putnička agencija, OIB 45110824013, Olajnica 621,32000 Vukovar</item>
      <item>Zrinka Šesto, OIB 21582513173, Olajnica 621,32000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45110824013</item>
      <item>, OIB 21582513173</item>
    </izvorni_sadrzaj>
    <derivirana_varijabla naziv="DomainObject.Predmet.SudioniciListNazivOIB_1">
      <item>, OIB 85821130368</item>
      <item>, OIB 45110824013</item>
      <item>, OIB 21582513173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2FA50-893C-4736-A652-6BB1B745E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2539</properties:Characters>
  <properties:Lines>75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2018-07-02T10:21:00Z</dcterms:modified>
  <cp:revision>11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