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0a6d" w14:paraId="5e30a6d" w:rsidRDefault="0093536D" w:rsidP="00120463" w:rsidR="0093536D">
      <w:pPr>
        <w15:collapsed w:val="false"/>
        <w:rPr>
          <w:b/>
        </w:rPr>
      </w:pPr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4158EB">
      <w:r w:rsidRPr="004158EB"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5E129C" w:rsidP="005E129C" w:rsidR="00C6342D" w:rsidRPr="005F002B">
      <w:pPr>
        <w:ind w:left="5040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 w:rsidR="002E77E1">
        <w:rPr>
          <w:b/>
        </w:rPr>
        <w:t>ZORAN VENCL</w:t>
      </w:r>
    </w:p>
    <w:p w:rsidRDefault="002E77E1" w:rsidP="004158EB" w:rsidR="004158EB">
      <w:pPr>
        <w:ind w:firstLine="360"/>
        <w:jc w:val="right"/>
        <w:rPr>
          <w:b/>
        </w:rPr>
      </w:pPr>
      <w:r>
        <w:rPr>
          <w:b/>
        </w:rPr>
        <w:t xml:space="preserve">Pula </w:t>
      </w:r>
    </w:p>
    <w:p w:rsidRDefault="002E77E1" w:rsidP="004158EB" w:rsidR="005E129C">
      <w:pPr>
        <w:ind w:firstLine="360"/>
        <w:jc w:val="right"/>
        <w:rPr>
          <w:b/>
        </w:rPr>
      </w:pPr>
      <w:proofErr w:type="spellStart"/>
      <w:r>
        <w:rPr>
          <w:b/>
        </w:rPr>
        <w:t>Valmade</w:t>
      </w:r>
      <w:proofErr w:type="spellEnd"/>
      <w:r>
        <w:rPr>
          <w:b/>
        </w:rPr>
        <w:t xml:space="preserve"> 49</w:t>
      </w:r>
    </w:p>
    <w:p w:rsidRDefault="005E129C" w:rsidP="005E129C" w:rsidR="005E129C">
      <w:pPr>
        <w:jc w:val="both"/>
      </w:pPr>
    </w:p>
    <w:p w:rsidRDefault="005E129C" w:rsidP="005E129C" w:rsidR="005E129C">
      <w:pPr>
        <w:ind w:firstLine="708"/>
        <w:jc w:val="both"/>
      </w:pPr>
    </w:p>
    <w:p w:rsidRDefault="005E129C" w:rsidP="005E129C" w:rsidR="005E129C">
      <w:pPr>
        <w:ind w:firstLine="708"/>
        <w:jc w:val="both"/>
      </w:pPr>
    </w:p>
    <w:p w:rsidRDefault="00120463" w:rsidP="008878EE" w:rsidR="005E129C">
      <w:pPr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2E77E1">
        <w:t>47</w:t>
      </w:r>
      <w:r w:rsidR="001A7D41" w:rsidRPr="005F002B">
        <w:t>/</w:t>
      </w:r>
      <w:r w:rsidR="00E5502B">
        <w:t>17</w:t>
      </w:r>
      <w:r w:rsidR="00753F74" w:rsidRPr="005F002B">
        <w:t>-</w:t>
      </w:r>
      <w:r w:rsidR="008878EE">
        <w:t>26</w:t>
      </w:r>
      <w:r w:rsidR="001A7D41" w:rsidRPr="005F002B">
        <w:t xml:space="preserve"> </w:t>
      </w:r>
      <w:r w:rsidRPr="005F002B">
        <w:t xml:space="preserve">od </w:t>
      </w:r>
      <w:r w:rsidR="008878EE">
        <w:t>21</w:t>
      </w:r>
      <w:r w:rsidR="00ED3120">
        <w:t xml:space="preserve">. </w:t>
      </w:r>
      <w:r w:rsidR="00E5502B">
        <w:t>ožujka</w:t>
      </w:r>
      <w:r w:rsidR="00ED3120">
        <w:t xml:space="preserve"> </w:t>
      </w:r>
      <w:r w:rsidR="00E5502B">
        <w:t>2017</w:t>
      </w:r>
      <w:r w:rsidRPr="005F002B">
        <w:t>. pokrenut</w:t>
      </w:r>
      <w:r w:rsidR="00A5553C">
        <w:t xml:space="preserve"> </w:t>
      </w:r>
      <w:r w:rsidRPr="005F002B">
        <w:t xml:space="preserve">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2E77E1">
        <w:t>B - VODA d.o.o.</w:t>
      </w:r>
      <w:r w:rsidR="005E129C">
        <w:t xml:space="preserve">, </w:t>
      </w:r>
      <w:r w:rsidR="002E77E1" w:rsidRPr="002E77E1">
        <w:t>Buzet</w:t>
      </w:r>
      <w:r w:rsidR="005E129C">
        <w:t xml:space="preserve">, </w:t>
      </w:r>
      <w:r w:rsidR="002E77E1" w:rsidRPr="002E77E1">
        <w:t>Sv. Ivan 6</w:t>
      </w:r>
      <w:r w:rsidR="005E129C">
        <w:t>,  OIB:</w:t>
      </w:r>
      <w:r w:rsidR="00E5502B" w:rsidRPr="00E5502B">
        <w:rPr>
          <w:rFonts w:cs="Arial" w:hAnsi="Arial" w:ascii="Arial"/>
          <w:color w:val="003366"/>
          <w:sz w:val="18"/>
          <w:szCs w:val="18"/>
        </w:rPr>
        <w:t xml:space="preserve"> </w:t>
      </w:r>
      <w:r w:rsidR="002E77E1" w:rsidRPr="002E77E1">
        <w:t>07852118545</w:t>
      </w:r>
      <w:r w:rsidR="005E129C">
        <w:t>.</w:t>
      </w:r>
    </w:p>
    <w:p w:rsidRDefault="00120463" w:rsidP="008878EE" w:rsidR="00120463" w:rsidRPr="005F002B">
      <w:pPr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>određeno je kod ovog suda za dan</w:t>
      </w:r>
      <w:r w:rsidR="00ED32D7" w:rsidRPr="005F002B">
        <w:t xml:space="preserve"> </w:t>
      </w:r>
      <w:r w:rsidR="008878EE">
        <w:t xml:space="preserve">26. travnja 2017. u 10,40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 xml:space="preserve">određeno je kod ovog suda za dan </w:t>
      </w:r>
      <w:r w:rsidR="008878EE">
        <w:t xml:space="preserve">26. travnja 2017. </w:t>
      </w:r>
      <w:r w:rsidR="0093536D">
        <w:t xml:space="preserve">u </w:t>
      </w:r>
      <w:r w:rsidR="008878EE">
        <w:t>10,5</w:t>
      </w:r>
      <w:r w:rsidR="00B6061C">
        <w:t xml:space="preserve">0 </w:t>
      </w:r>
      <w:r w:rsidR="0093536D" w:rsidRPr="005F002B">
        <w:t>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E546DA">
        <w:t xml:space="preserve"> </w:t>
      </w:r>
      <w:r w:rsidR="008878EE">
        <w:t>21</w:t>
      </w:r>
      <w:r w:rsidR="00ED3120">
        <w:t xml:space="preserve">. </w:t>
      </w:r>
      <w:r w:rsidR="00E5502B">
        <w:t>ožujka</w:t>
      </w:r>
      <w:r w:rsidR="00ED3120">
        <w:t xml:space="preserve"> 2</w:t>
      </w:r>
      <w:r w:rsidR="00E5502B">
        <w:t>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467604" w:rsidP="00756C50" w:rsidR="00467604" w:rsidRPr="005A523D">
      <w:pPr>
        <w:jc w:val="right"/>
      </w:pPr>
      <w:r w:rsidRPr="005A523D">
        <w:t xml:space="preserve">                                                                    </w:t>
      </w:r>
      <w:bookmarkStart w:name="_GoBack" w:id="0"/>
      <w:bookmarkEnd w:id="0"/>
      <w:r w:rsidRPr="005A523D">
        <w:t>Sutkinja</w:t>
      </w:r>
    </w:p>
    <w:p w:rsidRDefault="00467604" w:rsidP="00756C50" w:rsidR="00467604" w:rsidRPr="005A523D">
      <w:pPr>
        <w:jc w:val="right"/>
      </w:pP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  <w:t xml:space="preserve">                 Ana </w:t>
      </w:r>
      <w:proofErr w:type="spellStart"/>
      <w:r w:rsidRPr="005A523D">
        <w:t>Markač</w:t>
      </w:r>
      <w:proofErr w:type="spellEnd"/>
    </w:p>
    <w:p w:rsidRDefault="00467604" w:rsidP="00467604" w:rsidR="00467604"/>
    <w:p w:rsidRDefault="00506F5D" w:rsidP="00467604" w:rsidR="00506F5D" w:rsidRPr="005F002B">
      <w:pPr>
        <w:ind w:firstLine="360" w:left="5400"/>
        <w:jc w:val="center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FA6" w:rsidR="00C67FA6">
      <w:r>
        <w:separator/>
      </w:r>
    </w:p>
  </w:endnote>
  <w:endnote w:id="0" w:type="continuationSeparator">
    <w:p w:rsidRDefault="00C67FA6" w:rsidR="00C6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FA6" w:rsidR="00C67FA6">
      <w:r>
        <w:separator/>
      </w:r>
    </w:p>
  </w:footnote>
  <w:footnote w:id="0" w:type="continuationSeparator">
    <w:p w:rsidRDefault="00C67FA6" w:rsidR="00C67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2E77E1">
      <w:t>47</w:t>
    </w:r>
    <w:r w:rsidR="005E129C">
      <w:t>/</w:t>
    </w:r>
    <w:r w:rsidR="00E5502B">
      <w:t>17</w:t>
    </w:r>
    <w:r w:rsidR="005E129C">
      <w:t>-</w:t>
    </w:r>
    <w:r w:rsidR="002E77E1">
      <w:t>27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37B2"/>
    <w:rsid w:val="0029732E"/>
    <w:rsid w:val="002B39C1"/>
    <w:rsid w:val="002C28DA"/>
    <w:rsid w:val="002D2C7A"/>
    <w:rsid w:val="002E3CC9"/>
    <w:rsid w:val="002E77E1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58EB"/>
    <w:rsid w:val="0041719B"/>
    <w:rsid w:val="0042453D"/>
    <w:rsid w:val="0042541E"/>
    <w:rsid w:val="00430C97"/>
    <w:rsid w:val="00456E78"/>
    <w:rsid w:val="0046203B"/>
    <w:rsid w:val="00467604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F99"/>
    <w:rsid w:val="005A65C0"/>
    <w:rsid w:val="005B7A3F"/>
    <w:rsid w:val="005C4C07"/>
    <w:rsid w:val="005E117E"/>
    <w:rsid w:val="005E129C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532A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56C50"/>
    <w:rsid w:val="007625D3"/>
    <w:rsid w:val="00780F3D"/>
    <w:rsid w:val="00781CDA"/>
    <w:rsid w:val="007A1DC1"/>
    <w:rsid w:val="007A763B"/>
    <w:rsid w:val="007E425C"/>
    <w:rsid w:val="0080429C"/>
    <w:rsid w:val="0084577B"/>
    <w:rsid w:val="008547E6"/>
    <w:rsid w:val="00881FB3"/>
    <w:rsid w:val="00885AD5"/>
    <w:rsid w:val="008878EE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5553C"/>
    <w:rsid w:val="00A60137"/>
    <w:rsid w:val="00A62539"/>
    <w:rsid w:val="00A66D04"/>
    <w:rsid w:val="00A73523"/>
    <w:rsid w:val="00A75CA0"/>
    <w:rsid w:val="00A82235"/>
    <w:rsid w:val="00AB1C24"/>
    <w:rsid w:val="00AD1E5B"/>
    <w:rsid w:val="00AE5BDA"/>
    <w:rsid w:val="00B0613D"/>
    <w:rsid w:val="00B0620F"/>
    <w:rsid w:val="00B10DAD"/>
    <w:rsid w:val="00B331F5"/>
    <w:rsid w:val="00B44332"/>
    <w:rsid w:val="00B549C0"/>
    <w:rsid w:val="00B6061C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67FA6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5B53"/>
    <w:rsid w:val="00E069BC"/>
    <w:rsid w:val="00E073B9"/>
    <w:rsid w:val="00E27D91"/>
    <w:rsid w:val="00E546DA"/>
    <w:rsid w:val="00E5502B"/>
    <w:rsid w:val="00E57968"/>
    <w:rsid w:val="00E83C6A"/>
    <w:rsid w:val="00EA6402"/>
    <w:rsid w:val="00EB44F7"/>
    <w:rsid w:val="00ED01D6"/>
    <w:rsid w:val="00ED3120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56C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6C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C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C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C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56C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6C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C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C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C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59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 - VODA d.o.o. BUZET</izvorni_sadrzaj>
    <derivirana_varijabla naziv="DomainObject.Predmet.ProtustrankaFormated_1">  B - VODA d.o.o. BUZET</derivirana_varijabla>
  </DomainObject.Predmet.ProtustrankaFormated>
  <DomainObject.Predmet.ProtustrankaFormatedOIB>
    <izvorni_sadrzaj>  B - VODA d.o.o. BUZET, OIB 07852118545</izvorni_sadrzaj>
    <derivirana_varijabla naziv="DomainObject.Predmet.ProtustrankaFormatedOIB_1">  B - VODA d.o.o. BUZET, OIB 07852118545</derivirana_varijabla>
  </DomainObject.Predmet.ProtustrankaFormatedOIB>
  <DomainObject.Predmet.ProtustrankaFormatedWithAdress>
    <izvorni_sadrzaj> B - VODA d.o.o. BUZET, Sv. Ivan 6, 52420 Buzet</izvorni_sadrzaj>
    <derivirana_varijabla naziv="DomainObject.Predmet.ProtustrankaFormatedWithAdress_1"> B - VODA d.o.o. BUZET, Sv. Ivan 6, 52420 Buzet</derivirana_varijabla>
  </DomainObject.Predmet.ProtustrankaFormatedWithAdress>
  <DomainObject.Predmet.ProtustrankaFormatedWithAdressOIB>
    <izvorni_sadrzaj> B - VODA d.o.o. BUZET, OIB 07852118545, Sv. Ivan 6, 52420 Buzet</izvorni_sadrzaj>
    <derivirana_varijabla naziv="DomainObject.Predmet.ProtustrankaFormatedWithAdressOIB_1"> B - VODA d.o.o. BUZET, OIB 07852118545, Sv. Ivan 6, 52420 Buzet</derivirana_varijabla>
  </DomainObject.Predmet.ProtustrankaFormatedWithAdressOIB>
  <DomainObject.Predmet.ProtustrankaWithAdress>
    <izvorni_sadrzaj>B - VODA d.o.o. BUZET Sv. Ivan 6, 52420 Buzet</izvorni_sadrzaj>
    <derivirana_varijabla naziv="DomainObject.Predmet.ProtustrankaWithAdress_1">B - VODA d.o.o. BUZET Sv. Ivan 6, 52420 Buzet</derivirana_varijabla>
  </DomainObject.Predmet.ProtustrankaWithAdress>
  <DomainObject.Predmet.ProtustrankaWithAdressOIB>
    <izvorni_sadrzaj>B - VODA d.o.o. BUZET, OIB 07852118545, Sv. Ivan 6, 52420 Buzet</izvorni_sadrzaj>
    <derivirana_varijabla naziv="DomainObject.Predmet.ProtustrankaWithAdressOIB_1">B - VODA d.o.o. BUZET, OIB 07852118545, Sv. Ivan 6, 52420 Buzet</derivirana_varijabla>
  </DomainObject.Predmet.ProtustrankaWithAdressOIB>
  <DomainObject.Predmet.ProtustrankaNazivFormated>
    <izvorni_sadrzaj>B - VODA d.o.o. BUZET</izvorni_sadrzaj>
    <derivirana_varijabla naziv="DomainObject.Predmet.ProtustrankaNazivFormated_1">B - VODA d.o.o. BUZET</derivirana_varijabla>
  </DomainObject.Predmet.ProtustrankaNazivFormated>
  <DomainObject.Predmet.ProtustrankaNazivFormatedOIB>
    <izvorni_sadrzaj>B - VODA d.o.o. BUZET, OIB 07852118545</izvorni_sadrzaj>
    <derivirana_varijabla naziv="DomainObject.Predmet.ProtustrankaNazivFormatedOIB_1">B - VODA d.o.o. BUZET, OIB 07852118545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 - VODA d.o.o. BUZET</item>
    </izvorni_sadrzaj>
    <derivirana_varijabla naziv="DomainObject.Predmet.ProtuStrankaListFormated_1">
      <item>B - VODA d.o.o. BUZET</item>
    </derivirana_varijabla>
  </DomainObject.Predmet.ProtuStrankaListFormated>
  <DomainObject.Predmet.ProtuStrankaListFormatedOIB>
    <izvorni_sadrzaj>
      <item>B - VODA d.o.o. BUZET, OIB 07852118545</item>
    </izvorni_sadrzaj>
    <derivirana_varijabla naziv="DomainObject.Predmet.ProtuStrankaListFormatedOIB_1">
      <item>B - VODA d.o.o. BUZET, OIB 07852118545</item>
    </derivirana_varijabla>
  </DomainObject.Predmet.ProtuStrankaListFormatedOIB>
  <DomainObject.Predmet.ProtuStrankaListFormatedWithAdress>
    <izvorni_sadrzaj>
      <item>B - VODA d.o.o. BUZET, Sv. Ivan 6, 52420 Buzet</item>
    </izvorni_sadrzaj>
    <derivirana_varijabla naziv="DomainObject.Predmet.ProtuStrankaListFormatedWithAdress_1">
      <item>B - VODA d.o.o. BUZET, Sv. Ivan 6, 52420 Buzet</item>
    </derivirana_varijabla>
  </DomainObject.Predmet.ProtuStrankaListFormatedWithAdress>
  <DomainObject.Predmet.ProtuStrankaListFormatedWithAdressOIB>
    <izvorni_sadrzaj>
      <item>B - VODA d.o.o. BUZET, OIB 07852118545, Sv. Ivan 6, 52420 Buzet</item>
    </izvorni_sadrzaj>
    <derivirana_varijabla naziv="DomainObject.Predmet.ProtuStrankaListFormatedWithAdressOIB_1">
      <item>B - VODA d.o.o. BUZET, OIB 07852118545, Sv. Ivan 6, 52420 Buzet</item>
    </derivirana_varijabla>
  </DomainObject.Predmet.ProtuStrankaListFormatedWithAdressOIB>
  <DomainObject.Predmet.ProtuStrankaListNazivFormated>
    <izvorni_sadrzaj>
      <item>B - VODA d.o.o. BUZET</item>
    </izvorni_sadrzaj>
    <derivirana_varijabla naziv="DomainObject.Predmet.ProtuStrankaListNazivFormated_1">
      <item>B - VODA d.o.o. BUZET</item>
    </derivirana_varijabla>
  </DomainObject.Predmet.ProtuStrankaListNazivFormated>
  <DomainObject.Predmet.ProtuStrankaListNazivFormatedOIB>
    <izvorni_sadrzaj>
      <item>B - VODA d.o.o. BUZET, OIB 07852118545</item>
    </izvorni_sadrzaj>
    <derivirana_varijabla naziv="DomainObject.Predmet.ProtuStrankaListNazivFormatedOIB_1">
      <item>B - VODA d.o.o. BUZET, OIB 07852118545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 - VODA d.o.o. BUZET</izvorni_sadrzaj>
    <derivirana_varijabla naziv="DomainObject.Predmet.ProtustrankaIDrugi_1">B - VODA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 - VODA d.o.o. BUZET, OIB 07852118545, Sv. Ivan 6, 52420 Buzet</izvorni_sadrzaj>
    <derivirana_varijabla naziv="DomainObject.Predmet.ProtustrankaIDrugiAdressOIB_1">B - VODA d.o.o. BUZET, OIB 07852118545,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 - VODA d.o.o. BUZET</item>
    </izvorni_sadrzaj>
    <derivirana_varijabla naziv="DomainObject.Predmet.SudioniciListNaziv_1">
      <item>FINANCIJSKA AGENCIJA, RC RIJEKA, PODRUŽNICA PULA, PULA</item>
      <item>B - VODA 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 - VODA d.o.o. BUZET, OIB 07852118545, Sv. Ivan 6,52420 Buzet</item>
    </izvorni_sadrzaj>
    <derivirana_varijabla naziv="DomainObject.Predmet.SudioniciListAdressOIB_1">
      <item>FINANCIJSKA AGENCIJA, RC RIJEKA, PODRUŽNICA PULA, PULA, OIB 85821130368, Ulica grada Vukovara 70,10000 Zagreb</item>
      <item>B - VODA d.o.o. BUZET, OIB 07852118545,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07852118545</item>
    </izvorni_sadrzaj>
    <derivirana_varijabla naziv="DomainObject.Predmet.SudioniciListNazivOIB_1">
      <item>, OIB 85821130368</item>
      <item>, OIB 07852118545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0FDE5-B87A-4A86-88CE-AA7B2556A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773</properties:Characters>
  <properties:Lines>39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2017-03-21T12:16:00Z</dcterms:created>
  <dc:creator>Ardena Bajlo</dc:creator>
  <cp:lastModifiedBy>Marijana Žuža</cp:lastModifiedBy>
  <cp:lastPrinted>2017-03-21T12:17:00Z</cp:lastPrinted>
  <dcterms:modified xmlns:xsi="http://www.w3.org/2001/XMLSchema-instance" xsi:type="dcterms:W3CDTF">2017-03-22T09:44:00Z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