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c5c2" w14:paraId="a0cc5c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61E65">
        <w:rPr>
          <w:sz w:val="24"/>
        </w:rPr>
        <w:t>2407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B1634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 w:rsidRPr="00B16345">
        <w:rPr>
          <w:sz w:val="24"/>
          <w:szCs w:val="24"/>
          <w:lang w:val="pt-BR"/>
        </w:rPr>
        <w:t>postupku</w:t>
      </w:r>
      <w:r w:rsidR="00042168" w:rsidRPr="00B16345">
        <w:rPr>
          <w:sz w:val="24"/>
          <w:szCs w:val="24"/>
          <w:lang w:val="pt-BR"/>
        </w:rPr>
        <w:t xml:space="preserve"> nad dužnikom </w:t>
      </w:r>
      <w:r w:rsidR="00C34A6B">
        <w:rPr>
          <w:sz w:val="24"/>
          <w:szCs w:val="24"/>
          <w:lang w:val="pt-BR"/>
        </w:rPr>
        <w:t>PALERMO j.d.o.o., Za</w:t>
      </w:r>
      <w:r w:rsidR="004B105C">
        <w:rPr>
          <w:sz w:val="24"/>
          <w:szCs w:val="24"/>
          <w:lang w:val="pt-BR"/>
        </w:rPr>
        <w:t xml:space="preserve">greb, Martićeva 67, OIB: </w:t>
      </w:r>
      <w:proofErr w:type="spellStart"/>
      <w:r w:rsidR="00C34A6B" w:rsidRPr="00C34A6B">
        <w:rPr>
          <w:sz w:val="24"/>
          <w:szCs w:val="24"/>
        </w:rPr>
        <w:t>26880445119</w:t>
      </w:r>
      <w:proofErr w:type="spellEnd"/>
      <w:r w:rsidR="00B16345">
        <w:rPr>
          <w:sz w:val="24"/>
          <w:szCs w:val="24"/>
        </w:rPr>
        <w:t>,</w:t>
      </w:r>
      <w:r w:rsidR="009F7E2D" w:rsidRPr="00B16345">
        <w:rPr>
          <w:sz w:val="24"/>
          <w:szCs w:val="24"/>
        </w:rPr>
        <w:t xml:space="preserve"> </w:t>
      </w:r>
      <w:proofErr w:type="spellStart"/>
      <w:r w:rsidR="00057CB9">
        <w:rPr>
          <w:sz w:val="24"/>
          <w:szCs w:val="24"/>
        </w:rPr>
        <w:t>19</w:t>
      </w:r>
      <w:proofErr w:type="spellEnd"/>
      <w:r w:rsidR="002055C4" w:rsidRPr="00B16345">
        <w:rPr>
          <w:sz w:val="24"/>
          <w:szCs w:val="24"/>
        </w:rPr>
        <w:t>.</w:t>
      </w:r>
      <w:r w:rsidR="003B7317" w:rsidRPr="00B16345">
        <w:rPr>
          <w:sz w:val="24"/>
          <w:szCs w:val="24"/>
        </w:rPr>
        <w:t xml:space="preserve"> </w:t>
      </w:r>
      <w:r w:rsidR="00057CB9">
        <w:rPr>
          <w:sz w:val="24"/>
          <w:szCs w:val="24"/>
        </w:rPr>
        <w:t>srpnja</w:t>
      </w:r>
      <w:r w:rsidR="008600EF" w:rsidRPr="00B16345">
        <w:rPr>
          <w:sz w:val="24"/>
          <w:szCs w:val="24"/>
        </w:rPr>
        <w:t xml:space="preserve"> </w:t>
      </w:r>
      <w:proofErr w:type="spellStart"/>
      <w:r w:rsidR="008600EF" w:rsidRPr="00B16345">
        <w:rPr>
          <w:sz w:val="24"/>
          <w:szCs w:val="24"/>
        </w:rPr>
        <w:t>201</w:t>
      </w:r>
      <w:r w:rsidR="003B7317" w:rsidRPr="00B16345">
        <w:rPr>
          <w:sz w:val="24"/>
          <w:szCs w:val="24"/>
        </w:rPr>
        <w:t>7</w:t>
      </w:r>
      <w:proofErr w:type="spellEnd"/>
      <w:r w:rsidR="008600EF" w:rsidRPr="00B16345">
        <w:rPr>
          <w:sz w:val="24"/>
          <w:szCs w:val="24"/>
        </w:rPr>
        <w:t>.</w:t>
      </w:r>
      <w:r w:rsidR="000924C9" w:rsidRPr="00B16345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57CB9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520FEF">
        <w:rPr>
          <w:sz w:val="24"/>
          <w:szCs w:val="24"/>
          <w:lang w:val="pt-BR"/>
        </w:rPr>
        <w:t xml:space="preserve">PALERMO j.d.o.o., Zagreb, Martićeva 67, OIB: </w:t>
      </w:r>
      <w:proofErr w:type="spellStart"/>
      <w:r w:rsidR="00520FEF" w:rsidRPr="00C34A6B">
        <w:rPr>
          <w:sz w:val="24"/>
          <w:szCs w:val="24"/>
        </w:rPr>
        <w:t>26880445119</w:t>
      </w:r>
      <w:proofErr w:type="spellEnd"/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57CB9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057CB9">
        <w:rPr>
          <w:sz w:val="24"/>
          <w:szCs w:val="24"/>
        </w:rPr>
        <w:t>srpnja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A5A5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0A5A51" w:rsidP="000A5A51" w:rsidR="000A5A5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0A5A51" w:rsidP="000A5A51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57CB9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5A51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E50"/>
    <w:rsid w:val="00161E62"/>
    <w:rsid w:val="0016207A"/>
    <w:rsid w:val="00163542"/>
    <w:rsid w:val="0016422E"/>
    <w:rsid w:val="00167C07"/>
    <w:rsid w:val="0017065A"/>
    <w:rsid w:val="00172DF9"/>
    <w:rsid w:val="00177D29"/>
    <w:rsid w:val="00183D27"/>
    <w:rsid w:val="001864B6"/>
    <w:rsid w:val="00190D3E"/>
    <w:rsid w:val="001A028B"/>
    <w:rsid w:val="001A3C39"/>
    <w:rsid w:val="001A575E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E6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05C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0FEF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D796E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6345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4A6B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4EC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St-2407/2016-21</izvorni_sadrzaj>
    <derivirana_varijabla naziv="DomainObject.Oznaka_1">St-2407/2016-21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St-2407/2016</izvorni_sadrzaj>
    <derivirana_varijabla naziv="DomainObject.Predmet.OznakaBroj_1">St-2407/2016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Palermo jednostavno društvo s ograničenom odgovornošću za usluge zastupanog po punomoćniku Filip Kramarić</izvorni_sadrzaj>
    <derivirana_varijabla naziv="DomainObject.Predmet.ProtustrankaFormated_1">  Palermo jednostavno društvo s ograničenom odgovornošću za usluge zastupanog po punomoćniku Filip Kramarić</derivirana_varijabla>
  </DomainObject.Predmet.ProtustrankaFormated>
  <DomainObject.Predmet.ProtustrankaFormatedOIB>
    <izvorni_sadrzaj>  Palermo jednostavno društvo s ograničenom odgovornošću za usluge, OIB 26880445119 zastupanog po punomoćniku Filip Kramarić</izvorni_sadrzaj>
    <derivirana_varijabla naziv="DomainObject.Predmet.ProtustrankaFormatedOIB_1">  Palermo jednostavno društvo s ograničenom odgovornošću za usluge, OIB 26880445119 zastupanog po punomoćniku Filip Kramarić</derivirana_varijabla>
  </DomainObject.Predmet.ProtustrankaFormatedOIB>
  <DomainObject.Predmet.ProtustrankaFormatedWithAdress>
    <izvorni_sadrzaj> Palermo jednostavno društvo s ograničenom odgovornošću za usluge, Martićeva 67, 10000 Zagreb zastupanog po punomoćniku Filip Kramarić</izvorni_sadrzaj>
    <derivirana_varijabla naziv="DomainObject.Predmet.ProtustrankaFormatedWithAdress_1"> Palermo jednostavno društvo s ograničenom odgovornošću za usluge, Martićeva 67, 10000 Zagreb zastupanog po punomoćniku Filip Kramarić</derivirana_varijabla>
  </DomainObject.Predmet.ProtustrankaFormatedWithAdress>
  <DomainObject.Predmet.ProtustrankaFormatedWithAdressOIB>
    <izvorni_sadrzaj> Palermo jednostavno društvo s ograničenom odgovornošću za usluge, OIB 26880445119, Martićeva 67, 10000 Zagreb zastupanog po punomoćniku Filip Kramarić</izvorni_sadrzaj>
    <derivirana_varijabla naziv="DomainObject.Predmet.ProtustrankaFormatedWithAdressOIB_1"> Palermo jednostavno društvo s ograničenom odgovornošću za usluge, OIB 26880445119, Martićeva 67, 10000 Zagreb zastupanog po punomoćniku Filip Kramarić</derivirana_varijabla>
  </DomainObject.Predmet.ProtustrankaFormatedWithAdressOIB>
  <DomainObject.Predmet.ProtustrankaWithAdress>
    <izvorni_sadrzaj>Palermo jednostavno društvo s ograničenom odgovornošću za usluge Martićeva 67, 10000 Zagreb</izvorni_sadrzaj>
    <derivirana_varijabla naziv="DomainObject.Predmet.ProtustrankaWithAdress_1">Palermo jednostavno društvo s ograničenom odgovornošću za usluge Martićeva 67, 10000 Zagreb</derivirana_varijabla>
  </DomainObject.Predmet.ProtustrankaWithAdress>
  <DomainObject.Predmet.ProtustrankaWithAdressOIB>
    <izvorni_sadrzaj>Palermo jednostavno društvo s ograničenom odgovornošću za usluge, OIB 26880445119, Martićeva 67, 10000 Zagreb</izvorni_sadrzaj>
    <derivirana_varijabla naziv="DomainObject.Predmet.ProtustrankaWithAdressOIB_1">Palermo jednostavno društvo s ograničenom odgovornošću za usluge, OIB 26880445119, Martićeva 67, 10000 Zagreb</derivirana_varijabla>
  </DomainObject.Predmet.ProtustrankaWithAdressOIB>
  <DomainObject.Predmet.ProtustrankaNazivFormated>
    <izvorni_sadrzaj>Palermo jednostavno društvo s ograničenom odgovornošću za usluge</izvorni_sadrzaj>
    <derivirana_varijabla naziv="DomainObject.Predmet.ProtustrankaNazivFormated_1">Palermo jednostavno društvo s ograničenom odgovornošću za usluge</derivirana_varijabla>
  </DomainObject.Predmet.ProtustrankaNazivFormated>
  <DomainObject.Predmet.ProtustrankaNazivFormatedOIB>
    <izvorni_sadrzaj>Palermo jednostavno društvo s ograničenom odgovornošću za usluge, OIB 26880445119</izvorni_sadrzaj>
    <derivirana_varijabla naziv="DomainObject.Predmet.ProtustrankaNazivFormatedOIB_1">Palermo jednostavno društvo s ograničenom odgovornošću za usluge, OIB 26880445119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Palermo jednostavno društvo s ograničenom odgovornošću za usluge zastupanog po punomoćniku Filip Kramarić</item>
    </izvorni_sadrzaj>
    <derivirana_varijabla naziv="DomainObject.Predmet.ProtuStrankaListFormated_1">
      <item>Palermo jednostavno društvo s ograničenom odgovornošću za usluge zastupanog po punomoćniku Filip Kramarić</item>
    </derivirana_varijabla>
  </DomainObject.Predmet.ProtuStrankaListFormated>
  <DomainObject.Predmet.ProtuStrankaListFormatedOIB>
    <izvorni_sadrzaj>
      <item>Palermo jednostavno društvo s ograničenom odgovornošću za usluge, OIB 26880445119 zastupanog po punomoćniku Filip Kramarić</item>
    </izvorni_sadrzaj>
    <derivirana_varijabla naziv="DomainObject.Predmet.ProtuStrankaListFormatedOIB_1">
      <item>Palermo jednostavno društvo s ograničenom odgovornošću za usluge, OIB 26880445119 zastupanog po punomoćniku Filip Kramarić</item>
    </derivirana_varijabla>
  </DomainObject.Predmet.ProtuStrankaListFormatedOIB>
  <DomainObject.Predmet.ProtuStrankaListFormatedWithAdress>
    <izvorni_sadrzaj>
      <item>Palermo jednostavno društvo s ograničenom odgovornošću za usluge, Martićeva 67, 10000 Zagreb zastupanog po punomoćniku Filip Kramarić</item>
    </izvorni_sadrzaj>
    <derivirana_varijabla naziv="DomainObject.Predmet.ProtuStrankaListFormatedWithAdress_1">
      <item>Palermo jednostavno društvo s ograničenom odgovornošću za usluge, Martićeva 67, 10000 Zagreb zastupanog po punomoćniku Filip Kramarić</item>
    </derivirana_varijabla>
  </DomainObject.Predmet.ProtuStrankaListFormatedWithAdress>
  <DomainObject.Predmet.ProtuStrankaListFormatedWithAdressOIB>
    <izvorni_sadrzaj>
      <item>Palermo jednostavno društvo s ograničenom odgovornošću za usluge, OIB 26880445119, Martićeva 67, 10000 Zagreb zastupanog po punomoćniku Filip Kramarić</item>
    </izvorni_sadrzaj>
    <derivirana_varijabla naziv="DomainObject.Predmet.ProtuStrankaListFormatedWithAdressOIB_1">
      <item>Palermo jednostavno društvo s ograničenom odgovornošću za usluge, OIB 26880445119, Martićeva 67, 10000 Zagreb zastupanog po punomoćniku Filip Kramarić</item>
    </derivirana_varijabla>
  </DomainObject.Predmet.ProtuStrankaListFormatedWithAdressOIB>
  <DomainObject.Predmet.ProtuStrankaListNazivFormated>
    <izvorni_sadrzaj>
      <item>Palermo jednostavno društvo s ograničenom odgovornošću za usluge</item>
    </izvorni_sadrzaj>
    <derivirana_varijabla naziv="DomainObject.Predmet.ProtuStrankaListNazivFormated_1">
      <item>Palermo jednostavno društvo s ograničenom odgovornošću za usluge</item>
    </derivirana_varijabla>
  </DomainObject.Predmet.ProtuStrankaListNazivFormated>
  <DomainObject.Predmet.ProtuStrankaListNazivFormatedOIB>
    <izvorni_sadrzaj>
      <item>Palermo jednostavno društvo s ograničenom odgovornošću za usluge, OIB 26880445119</item>
    </izvorni_sadrzaj>
    <derivirana_varijabla naziv="DomainObject.Predmet.ProtuStrankaListNazivFormatedOIB_1">
      <item>Palermo jednostavno društvo s ograničenom odgovornošću za usluge, OIB 26880445119</item>
    </derivirana_varijabla>
  </DomainObject.Predmet.ProtuStrankaListNazivFormatedOIB>
  <DomainObject.Predmet.OstaliListFormated>
    <izvorni_sadrzaj>
      <item>Filip Kramarić punomoćnik sudionika u postupku Palermo jednostavno društvo s ograničenom odgovornošću za usluge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OstaliListFormated_1">
      <item>Filip Kramarić punomoćnik sudionika u postupku Palermo jednostavno društvo s ograničenom odgovornošću za usluge</item>
      <item>Filip Kramarić</item>
      <item>PRIVREDNA BANKA ZAGREB - DIONIČKO DRUŠTVO</item>
      <item>Raiffeisenbank Austria d.d.</item>
      <item>SOCIETE GENERALE-SPLITSKA BANKA dioničko društvo</item>
    </derivirana_varijabla>
  </DomainObject.Predmet.OstaliListFormated>
  <DomainObject.Predmet.OstaliListFormatedOIB>
    <izvorni_sadrzaj>
      <item>Filip Kramarić, OIB 22665623070 punomoćnik sudionika u postupku Palermo jednostavno društvo s ograničenom odgovornošću za usluge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izvorni_sadrzaj>
    <derivirana_varijabla naziv="DomainObject.Predmet.OstaliListFormatedOIB_1">
      <item>Filip Kramarić, OIB 22665623070 punomoćnik sudionika u postupku Palermo jednostavno društvo s ograničenom odgovornošću za usluge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derivirana_varijabla>
  </DomainObject.Predmet.OstaliListFormatedOIB>
  <DomainObject.Predmet.OstaliListFormatedWithAdress>
    <izvorni_sadrzaj>
      <item>Filip Kramarić, Vrgadski Put 7, 10000 Zagreb punomoćnik sudionika u postupku Palermo jednostavno društvo s ograničenom odgovornošću za usluge</item>
      <item>Filip Kramarić, Vrgadski Put 7, 10000 Zagreb</item>
      <item>PRIVREDNA BANKA ZAGREB - DIONIČKO DRUŠTVO, Radnička cesta 50, 10000 Zagreb</item>
      <item>Raiffeisenbank Austria d.d., Magazinska cesta 69, 10000 Zagreb</item>
      <item>SOCIETE GENERALE-SPLITSKA BANKA dioničko društvo, Ruđera Boškovića 16, 21000 Split</item>
    </izvorni_sadrzaj>
    <derivirana_varijabla naziv="DomainObject.Predmet.OstaliListFormatedWithAdress_1">
      <item>Filip Kramarić, Vrgadski Put 7, 10000 Zagreb punomoćnik sudionika u postupku Palermo jednostavno društvo s ograničenom odgovornošću za usluge</item>
      <item>Filip Kramarić, Vrgadski Put 7, 10000 Zagreb</item>
      <item>PRIVREDNA BANKA ZAGREB - DIONIČKO DRUŠTVO, Radnička cesta 50, 10000 Zagreb</item>
      <item>Raiffeisenbank Austria d.d., Magazinska cesta 69,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Filip Kramarić, OIB 22665623070, Vrgadski Put 7, 10000 Zagreb punomoćnik sudionika u postupku Palermo jednostavno društvo s ograničenom odgovornošću za usluge</item>
      <item>Filip Kramarić, OIB 22665623070, Vrgadski Put 7, 10000 Zagreb</item>
      <item>PRIVREDNA BANKA ZAGREB - DIONIČKO DRUŠTVO, OIB 02535697732, Radnička cesta 50, 10000 Zagreb</item>
      <item>Raiffeisenbank Austria d.d., OIB 53056966535, Magazinska cesta 69, 10000 Zagreb</item>
      <item>SOCIETE GENERALE-SPLITSKA BANKA dioničko društvo, OIB 69326397242, Ruđera Boškovića 16, 21000 Split</item>
    </izvorni_sadrzaj>
    <derivirana_varijabla naziv="DomainObject.Predmet.OstaliListFormatedWithAdressOIB_1">
      <item>Filip Kramarić, OIB 22665623070, Vrgadski Put 7, 10000 Zagreb punomoćnik sudionika u postupku Palermo jednostavno društvo s ograničenom odgovornošću za usluge</item>
      <item>Filip Kramarić, OIB 22665623070, Vrgadski Put 7, 10000 Zagreb</item>
      <item>PRIVREDNA BANKA ZAGREB - DIONIČKO DRUŠTVO, OIB 02535697732, Radnička cesta 50, 10000 Zagreb</item>
      <item>Raiffeisenbank Austria d.d., OIB 53056966535, Magazinska cesta 69,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Filip Kramarić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OstaliListNazivFormated_1">
      <item>Filip Kramarić</item>
      <item>Filip Kramarić</item>
      <item>PRIVREDNA BANKA ZAGREB - DIONIČKO DRUŠTVO</item>
      <item>Raiffeisenbank Austria d.d.</item>
      <item>SOCIETE GENERALE-SPLITSKA BANKA dioničko društvo</item>
    </derivirana_varijabla>
  </DomainObject.Predmet.OstaliListNazivFormated>
  <DomainObject.Predmet.OstaliListNazivFormatedOIB>
    <izvorni_sadrzaj>
      <item>Filip Kramarić, OIB 22665623070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izvorni_sadrzaj>
    <derivirana_varijabla naziv="DomainObject.Predmet.OstaliListNazivFormatedOIB_1">
      <item>Filip Kramarić, OIB 22665623070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St-2407/2016-21</izvorni_sadrzaj>
    <derivirana_varijabla naziv="DomainObject.PoslovniBrojDokumenta_1">St-2407/2016-21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Palermo jednostavno društvo s ograničenom odgovornošću za usluge</izvorni_sadrzaj>
    <derivirana_varijabla naziv="DomainObject.Predmet.ProtustrankaIDrugi_1">Palermo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Palermo jednostavno društvo s ograničenom odgovornošću za usluge, OIB 26880445119, Martićeva 67, 10000 Zagreb</izvorni_sadrzaj>
    <derivirana_varijabla naziv="DomainObject.Predmet.ProtustrankaIDrugiAdressOIB_1">Palermo jednostavno društvo s ograničenom odgovornošću za usluge, OIB 26880445119,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Palermo jednostavno društvo s ograničenom odgovornošću za usluge</item>
      <item>Filip Kramarić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SudioniciListNaziv_1">
      <item>FINA Regionalni centar Zagreb</item>
      <item>Palermo jednostavno društvo s ograničenom odgovornošću za usluge</item>
      <item>Filip Kramarić</item>
      <item>Filip Kramarić</item>
      <item>PRIVREDNA BANKA ZAGREB - DIONIČKO DRUŠTVO</item>
      <item>Raiffeisenbank Austria d.d.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Palermo jednostavno društvo s ograničenom odgovornošću za usluge, OIB 26880445119, Martićeva 67,10000 Zagreb</item>
      <item>Filip Kramarić, OIB 22665623070, Vrgadski Put 7,10000 Zagreb</item>
      <item>Filip Kramarić, OIB 22665623070, Vrgadski Put 7,10000 Zagreb</item>
      <item>PRIVREDNA BANKA ZAGREB - DIONIČKO DRUŠTVO, OIB 02535697732, Radnička cesta 50,10000 Zagreb</item>
      <item>Raiffeisenbank Austria d.d., OIB 53056966535, Magazinska cesta 69,10000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br 1,10000 Zagreb</item>
      <item>Palermo jednostavno društvo s ograničenom odgovornošću za usluge, OIB 26880445119, Martićeva 67,10000 Zagreb</item>
      <item>Filip Kramarić, OIB 22665623070, Vrgadski Put 7,10000 Zagreb</item>
      <item>Filip Kramarić, OIB 22665623070, Vrgadski Put 7,10000 Zagreb</item>
      <item>PRIVREDNA BANKA ZAGREB - DIONIČKO DRUŠTVO, OIB 02535697732, Radnička cesta 50,10000 Zagreb</item>
      <item>Raiffeisenbank Austria d.d., OIB 53056966535, Magazinska cesta 69,10000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26880445119</item>
      <item>, OIB 22665623070</item>
      <item>, OIB 22665623070</item>
      <item>, OIB 02535697732</item>
      <item>, OIB 53056966535</item>
      <item>, OIB 69326397242</item>
    </izvorni_sadrzaj>
    <derivirana_varijabla naziv="DomainObject.Predmet.SudioniciListNazivOIB_1">
      <item>, OIB 85821130368</item>
      <item>, OIB 26880445119</item>
      <item>, OIB 22665623070</item>
      <item>, OIB 22665623070</item>
      <item>, OIB 02535697732</item>
      <item>, OIB 53056966535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623</properties:Characters>
  <properties:Lines>29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2017-07-21T06:05:00Z</cp:lastPrinted>
  <dcterms:modified xmlns:xsi="http://www.w3.org/2001/XMLSchema-instance" xsi:type="dcterms:W3CDTF">2017-07-21T06:05:00Z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St-2407/2016-21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