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2a462" w14:paraId="b82a462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972C99" w:rsidP="00972C99" w:rsidR="00972C9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Zagrebu, po sudskom savjetniku</w:t>
      </w:r>
      <w:r>
        <w:rPr>
          <w:rFonts w:hAnsi="Times New Roman" w:ascii="Times New Roman"/>
          <w:szCs w:val="24"/>
          <w:lang w:val="hr-HR"/>
        </w:rPr>
        <w:t xml:space="preserve"> Bojanu Petrašu,</w:t>
      </w:r>
      <w:r>
        <w:rPr>
          <w:rFonts w:hAnsi="Times New Roman" w:ascii="Times New Roman"/>
        </w:rPr>
        <w:t xml:space="preserve"> u skraćenom stečajnom postupku pokrenutim  nad dužnikom  </w:t>
      </w:r>
      <w:r w:rsidR="000427B7">
        <w:rPr>
          <w:rFonts w:hAnsi="Times New Roman" w:ascii="Times New Roman"/>
        </w:rPr>
        <w:t>LAKI START d.o.o., Zagreb, Čileanska 2, OIB: 89745898018</w:t>
      </w:r>
      <w:r w:rsidR="00BE074A">
        <w:t>,</w:t>
      </w:r>
      <w:r w:rsidR="00BF05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dana 2</w:t>
      </w:r>
      <w:r w:rsidR="008665B7">
        <w:rPr>
          <w:rFonts w:hAnsi="Times New Roman" w:ascii="Times New Roman"/>
        </w:rPr>
        <w:t>7</w:t>
      </w:r>
      <w:r>
        <w:rPr>
          <w:rFonts w:hAnsi="Times New Roman" w:ascii="Times New Roman"/>
        </w:rPr>
        <w:t>. travnja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0427B7">
        <w:rPr>
          <w:rFonts w:hAnsi="Times New Roman" w:ascii="Times New Roman"/>
          <w:szCs w:val="24"/>
          <w:lang w:val="hr-HR"/>
        </w:rPr>
        <w:t xml:space="preserve">Neđad Kljajić, Zagreb, Čileanska 2,  OIB: 78885270021, </w:t>
      </w:r>
      <w:r w:rsidR="00BF05B2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BF05B2">
        <w:rPr>
          <w:rFonts w:hAnsi="Times New Roman" w:ascii="Times New Roman"/>
          <w:lang w:val="hr-HR"/>
        </w:rPr>
        <w:t>5</w:t>
      </w:r>
      <w:r w:rsidR="000427B7">
        <w:rPr>
          <w:rFonts w:hAnsi="Times New Roman" w:ascii="Times New Roman"/>
          <w:lang w:val="hr-HR"/>
        </w:rPr>
        <w:t>331/</w:t>
      </w:r>
      <w:r w:rsidR="00985FE7">
        <w:rPr>
          <w:rFonts w:hAnsi="Times New Roman" w:ascii="Times New Roman"/>
          <w:lang w:val="hr-HR"/>
        </w:rPr>
        <w:t xml:space="preserve">2015 od </w:t>
      </w:r>
      <w:r w:rsidR="004D4205">
        <w:rPr>
          <w:rFonts w:hAnsi="Times New Roman" w:ascii="Times New Roman"/>
          <w:lang w:val="hr-HR"/>
        </w:rPr>
        <w:t>2</w:t>
      </w:r>
      <w:r w:rsidR="00BE074A">
        <w:rPr>
          <w:rFonts w:hAnsi="Times New Roman" w:ascii="Times New Roman"/>
          <w:lang w:val="hr-HR"/>
        </w:rPr>
        <w:t>6</w:t>
      </w:r>
      <w:r w:rsidR="00985FE7">
        <w:rPr>
          <w:rFonts w:hAnsi="Times New Roman" w:ascii="Times New Roman"/>
          <w:lang w:val="hr-HR"/>
        </w:rPr>
        <w:t xml:space="preserve">. travnja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4D4205">
        <w:rPr>
          <w:rFonts w:hAnsi="Times New Roman" w:ascii="Times New Roman"/>
          <w:lang w:val="hr-HR"/>
        </w:rPr>
        <w:t>2</w:t>
      </w:r>
      <w:r w:rsidR="008665B7">
        <w:rPr>
          <w:rFonts w:hAnsi="Times New Roman" w:ascii="Times New Roman"/>
          <w:lang w:val="hr-HR"/>
        </w:rPr>
        <w:t>7</w:t>
      </w:r>
      <w:r w:rsidR="00985FE7">
        <w:rPr>
          <w:rFonts w:hAnsi="Times New Roman" w:ascii="Times New Roman"/>
          <w:lang w:val="hr-HR"/>
        </w:rPr>
        <w:t xml:space="preserve"> travnja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E424BB" w:rsidR="00BB1298" w:rsidRPr="00BB1298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675017">
        <w:rPr>
          <w:rFonts w:hAnsi="Times New Roman" w:ascii="Times New Roman"/>
          <w:lang w:val="hr-HR"/>
        </w:rPr>
        <w:t>,</w:t>
      </w:r>
      <w:r w:rsidR="00E424BB">
        <w:rPr>
          <w:rFonts w:hAnsi="Times New Roman" w:ascii="Times New Roman"/>
          <w:lang w:val="hr-HR"/>
        </w:rPr>
        <w:t xml:space="preserve"> 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75017" w:rsidP="003B6898" w:rsidR="00675017" w:rsidRPr="006750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675017">
        <w:rPr>
          <w:rFonts w:hAnsi="Times New Roman" w:ascii="Times New Roman"/>
        </w:rPr>
        <w:t>Za točnost otpravka:</w:t>
      </w:r>
    </w:p>
    <w:p w:rsidRDefault="00675017" w:rsidP="003B6898" w:rsidR="00675017" w:rsidRPr="006750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D44D4F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C5BF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972C99">
      <w:rPr>
        <w:rFonts w:hAnsi="Times New Roman" w:ascii="Times New Roman"/>
        <w:lang w:val="hr-HR"/>
      </w:rPr>
      <w:t>5</w:t>
    </w:r>
    <w:r w:rsidR="00BE074A">
      <w:rPr>
        <w:rFonts w:hAnsi="Times New Roman" w:ascii="Times New Roman"/>
        <w:lang w:val="hr-HR"/>
      </w:rPr>
      <w:t>3</w:t>
    </w:r>
    <w:r w:rsidR="000427B7">
      <w:rPr>
        <w:rFonts w:hAnsi="Times New Roman" w:ascii="Times New Roman"/>
        <w:lang w:val="hr-HR"/>
      </w:rPr>
      <w:t>31/</w:t>
    </w:r>
    <w:r w:rsidR="00D72BC3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F48C9">
      <w:rPr>
        <w:rFonts w:hAnsi="Times New Roman" w:ascii="Times New Roman"/>
        <w:lang w:val="hr-HR"/>
      </w:rPr>
      <w:t>94. St-5</w:t>
    </w:r>
    <w:r w:rsidR="00BE074A">
      <w:rPr>
        <w:rFonts w:hAnsi="Times New Roman" w:ascii="Times New Roman"/>
        <w:lang w:val="hr-HR"/>
      </w:rPr>
      <w:t>3</w:t>
    </w:r>
    <w:r w:rsidR="000427B7">
      <w:rPr>
        <w:rFonts w:hAnsi="Times New Roman" w:ascii="Times New Roman"/>
        <w:lang w:val="hr-HR"/>
      </w:rPr>
      <w:t>31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D340250"/>
    <w:multiLevelType w:val="hybridMultilevel"/>
    <w:tmpl w:val="023C04EC"/>
    <w:lvl w:tplc="FF82A5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B7"/>
    <w:rsid w:val="00044175"/>
    <w:rsid w:val="000B609B"/>
    <w:rsid w:val="000C47B3"/>
    <w:rsid w:val="001053AE"/>
    <w:rsid w:val="00112B50"/>
    <w:rsid w:val="00182088"/>
    <w:rsid w:val="001C5BF9"/>
    <w:rsid w:val="00291185"/>
    <w:rsid w:val="00376CC3"/>
    <w:rsid w:val="0042162E"/>
    <w:rsid w:val="004268A5"/>
    <w:rsid w:val="004B2C16"/>
    <w:rsid w:val="004D4205"/>
    <w:rsid w:val="004E5A23"/>
    <w:rsid w:val="004F7EED"/>
    <w:rsid w:val="00532B71"/>
    <w:rsid w:val="00586826"/>
    <w:rsid w:val="005940E9"/>
    <w:rsid w:val="006356C5"/>
    <w:rsid w:val="00675017"/>
    <w:rsid w:val="00691B86"/>
    <w:rsid w:val="007A29F9"/>
    <w:rsid w:val="007F6336"/>
    <w:rsid w:val="00840E3D"/>
    <w:rsid w:val="008665B7"/>
    <w:rsid w:val="0088299D"/>
    <w:rsid w:val="008968CC"/>
    <w:rsid w:val="00932D82"/>
    <w:rsid w:val="00953B38"/>
    <w:rsid w:val="00972C99"/>
    <w:rsid w:val="00985FE7"/>
    <w:rsid w:val="00996BF0"/>
    <w:rsid w:val="00997BA9"/>
    <w:rsid w:val="00A95334"/>
    <w:rsid w:val="00AB7883"/>
    <w:rsid w:val="00AF40B4"/>
    <w:rsid w:val="00B03169"/>
    <w:rsid w:val="00B20E19"/>
    <w:rsid w:val="00B80D4A"/>
    <w:rsid w:val="00BB1298"/>
    <w:rsid w:val="00BB2590"/>
    <w:rsid w:val="00BE074A"/>
    <w:rsid w:val="00BF05B2"/>
    <w:rsid w:val="00CC475E"/>
    <w:rsid w:val="00CD1517"/>
    <w:rsid w:val="00CF2939"/>
    <w:rsid w:val="00CF2B0F"/>
    <w:rsid w:val="00D44D4F"/>
    <w:rsid w:val="00D72BC3"/>
    <w:rsid w:val="00D77C43"/>
    <w:rsid w:val="00D955F3"/>
    <w:rsid w:val="00DB187C"/>
    <w:rsid w:val="00DB29D2"/>
    <w:rsid w:val="00DB4528"/>
    <w:rsid w:val="00DF48C9"/>
    <w:rsid w:val="00E424BB"/>
    <w:rsid w:val="00E610A4"/>
    <w:rsid w:val="00EA337F"/>
    <w:rsid w:val="00EE5750"/>
    <w:rsid w:val="00F62A72"/>
    <w:rsid w:val="00F667BC"/>
    <w:rsid w:val="00F752B6"/>
    <w:rsid w:val="00FD6A09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0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D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D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D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D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0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D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D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D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D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96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69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St-5331/2015-7</izvorni_sadrzaj>
    <derivirana_varijabla naziv="DomainObject.Oznaka_1">St-5331/2015-7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5331</izvorni_sadrzaj>
    <derivirana_varijabla naziv="DomainObject.Predmet.Broj_1">5331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St-5331/2015</izvorni_sadrzaj>
    <derivirana_varijabla naziv="DomainObject.Predmet.OznakaBroj_1">St-5331/2015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LAKI START d.o.o.</izvorni_sadrzaj>
    <derivirana_varijabla naziv="DomainObject.Predmet.ProtustrankaFormated_1">  LAKI START d.o.o.</derivirana_varijabla>
  </DomainObject.Predmet.ProtustrankaFormated>
  <DomainObject.Predmet.ProtustrankaFormatedOIB>
    <izvorni_sadrzaj>  LAKI START d.o.o., OIB 89746898018</izvorni_sadrzaj>
    <derivirana_varijabla naziv="DomainObject.Predmet.ProtustrankaFormatedOIB_1">  LAKI START d.o.o., OIB 89746898018</derivirana_varijabla>
  </DomainObject.Predmet.ProtustrankaFormatedOIB>
  <DomainObject.Predmet.ProtustrankaFormatedWithAdress>
    <izvorni_sadrzaj> LAKI START d.o.o., Čileanska 2, 10000 Zagreb</izvorni_sadrzaj>
    <derivirana_varijabla naziv="DomainObject.Predmet.ProtustrankaFormatedWithAdress_1"> LAKI START d.o.o., Čileanska 2, 10000 Zagreb</derivirana_varijabla>
  </DomainObject.Predmet.ProtustrankaFormatedWithAdress>
  <DomainObject.Predmet.ProtustrankaFormatedWithAdressOIB>
    <izvorni_sadrzaj> LAKI START d.o.o., OIB 89746898018, Čileanska 2, 10000 Zagreb</izvorni_sadrzaj>
    <derivirana_varijabla naziv="DomainObject.Predmet.ProtustrankaFormatedWithAdressOIB_1"> LAKI START d.o.o., OIB 89746898018, Čileanska 2, 10000 Zagreb</derivirana_varijabla>
  </DomainObject.Predmet.ProtustrankaFormatedWithAdressOIB>
  <DomainObject.Predmet.ProtustrankaWithAdress>
    <izvorni_sadrzaj>LAKI START d.o.o. Čileanska 2, 10000 Zagreb</izvorni_sadrzaj>
    <derivirana_varijabla naziv="DomainObject.Predmet.ProtustrankaWithAdress_1">LAKI START d.o.o. Čileanska 2, 10000 Zagreb</derivirana_varijabla>
  </DomainObject.Predmet.ProtustrankaWithAdress>
  <DomainObject.Predmet.ProtustrankaWithAdressOIB>
    <izvorni_sadrzaj>LAKI START d.o.o., OIB 89746898018, Čileanska 2, 10000 Zagreb</izvorni_sadrzaj>
    <derivirana_varijabla naziv="DomainObject.Predmet.ProtustrankaWithAdressOIB_1">LAKI START d.o.o., OIB 89746898018, Čileanska 2, 10000 Zagreb</derivirana_varijabla>
  </DomainObject.Predmet.ProtustrankaWithAdressOIB>
  <DomainObject.Predmet.ProtustrankaNazivFormated>
    <izvorni_sadrzaj>LAKI START d.o.o.</izvorni_sadrzaj>
    <derivirana_varijabla naziv="DomainObject.Predmet.ProtustrankaNazivFormated_1">LAKI START d.o.o.</derivirana_varijabla>
  </DomainObject.Predmet.ProtustrankaNazivFormated>
  <DomainObject.Predmet.ProtustrankaNazivFormatedOIB>
    <izvorni_sadrzaj>LAKI START d.o.o., OIB 89746898018</izvorni_sadrzaj>
    <derivirana_varijabla naziv="DomainObject.Predmet.ProtustrankaNazivFormatedOIB_1">LAKI START d.o.o., OIB 89746898018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LAKI START d.o.o.</item>
    </izvorni_sadrzaj>
    <derivirana_varijabla naziv="DomainObject.Predmet.ProtuStrankaListFormated_1">
      <item>LAKI START d.o.o.</item>
    </derivirana_varijabla>
  </DomainObject.Predmet.ProtuStrankaListFormated>
  <DomainObject.Predmet.ProtuStrankaListFormatedOIB>
    <izvorni_sadrzaj>
      <item>LAKI START d.o.o., OIB 89746898018</item>
    </izvorni_sadrzaj>
    <derivirana_varijabla naziv="DomainObject.Predmet.ProtuStrankaListFormatedOIB_1">
      <item>LAKI START d.o.o., OIB 89746898018</item>
    </derivirana_varijabla>
  </DomainObject.Predmet.ProtuStrankaListFormatedOIB>
  <DomainObject.Predmet.ProtuStrankaListFormatedWithAdress>
    <izvorni_sadrzaj>
      <item>LAKI START d.o.o., Čileanska 2, 10000 Zagreb</item>
    </izvorni_sadrzaj>
    <derivirana_varijabla naziv="DomainObject.Predmet.ProtuStrankaListFormatedWithAdress_1">
      <item>LAKI START d.o.o., Čileanska 2, 10000 Zagreb</item>
    </derivirana_varijabla>
  </DomainObject.Predmet.ProtuStrankaListFormatedWithAdress>
  <DomainObject.Predmet.ProtuStrankaListFormatedWithAdressOIB>
    <izvorni_sadrzaj>
      <item>LAKI START d.o.o., OIB 89746898018, Čileanska 2, 10000 Zagreb</item>
    </izvorni_sadrzaj>
    <derivirana_varijabla naziv="DomainObject.Predmet.ProtuStrankaListFormatedWithAdressOIB_1">
      <item>LAKI START d.o.o., OIB 89746898018, Čileanska 2, 10000 Zagreb</item>
    </derivirana_varijabla>
  </DomainObject.Predmet.ProtuStrankaListFormatedWithAdressOIB>
  <DomainObject.Predmet.ProtuStrankaListNazivFormated>
    <izvorni_sadrzaj>
      <item>LAKI START d.o.o.</item>
    </izvorni_sadrzaj>
    <derivirana_varijabla naziv="DomainObject.Predmet.ProtuStrankaListNazivFormated_1">
      <item>LAKI START d.o.o.</item>
    </derivirana_varijabla>
  </DomainObject.Predmet.ProtuStrankaListNazivFormated>
  <DomainObject.Predmet.ProtuStrankaListNazivFormatedOIB>
    <izvorni_sadrzaj>
      <item>LAKI START d.o.o., OIB 89746898018</item>
    </izvorni_sadrzaj>
    <derivirana_varijabla naziv="DomainObject.Predmet.ProtuStrankaListNazivFormatedOIB_1">
      <item>LAKI START d.o.o., OIB 89746898018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A. Mihanovića 3, 10000 Zagreb</item>
    </izvorni_sadrzaj>
    <derivirana_varijabla naziv="DomainObject.Predmet.OstaliListFormatedWithAdress_1">
      <item>HRVATSKI ZAVOD ZA MIROVINSKO OSIGURANJE, A. Mihanovića 3,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</izvorni_sadrzaj>
    <derivirana_varijabla naziv="DomainObject.Predmet.OstaliListFormatedWithAdressOIB_1">
      <item>HRVATSKI ZAVOD ZA MIROVINSKO OSIGURANJE, OIB 84397956623, A. Mihanovića 3,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St-5331/2015-7</izvorni_sadrzaj>
    <derivirana_varijabla naziv="DomainObject.PoslovniBrojDokumenta_1">St-5331/2015-7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LAKI START d.o.o.</izvorni_sadrzaj>
    <derivirana_varijabla naziv="DomainObject.Predmet.ProtustrankaIDrugi_1">LAKI START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LAKI START d.o.o., OIB 89746898018, Čileanska 2, 10000 Zagreb</izvorni_sadrzaj>
    <derivirana_varijabla naziv="DomainObject.Predmet.ProtustrankaIDrugiAdressOIB_1">LAKI START d.o.o., OIB 89746898018, Čileanska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LAKI START d.o.o.</item>
      <item>HRVATSKI ZAVOD ZA MIROVINSKO OSIGURANJE</item>
    </izvorni_sadrzaj>
    <derivirana_varijabla naziv="DomainObject.Predmet.SudioniciListNaziv_1">
      <item>FINA Regionalni centar Zagreb</item>
      <item>LAKI START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LAKI START d.o.o., OIB 89746898018, Čileanska 2,10000 Zagreb</item>
      <item>HRVATSKI ZAVOD ZA MIROVINSKO OSIGURANJE, OIB 84397956623, A. Mihanovića 3,10000 Zagreb</item>
    </izvorni_sadrzaj>
    <derivirana_varijabla naziv="DomainObject.Predmet.SudioniciListAdressOIB_1">
      <item>FINA Regionalni centar Zagreb, OIB 85821130368, Trg svibanjskih žrtava 1995. Br. 1,10000 Zagreb</item>
      <item>LAKI START d.o.o., OIB 89746898018, Čileanska 2,10000 Zagreb</item>
      <item>HRVATSKI ZAVOD ZA MIROVINSKO OSIGURANJE, OIB 84397956623, A.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89746898018</item>
      <item>, OIB 84397956623</item>
    </izvorni_sadrzaj>
    <derivirana_varijabla naziv="DomainObject.Predmet.SudioniciListNazivOIB_1">
      <item>, OIB 85821130368</item>
      <item>, OIB 89746898018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452</properties:Words>
  <properties:Characters>2393</properties:Characters>
  <properties:Lines>81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2016-04-25T09:00:00Z</dcterms:created>
  <dc:creator>Sudsko vijeæe</dc:creator>
  <cp:lastModifiedBy>Darinka Čusak</cp:lastModifiedBy>
  <cp:lastPrinted>2016-04-27T08:27:00Z</cp:lastPrinted>
  <dcterms:modified xmlns:xsi="http://www.w3.org/2001/XMLSchema-instance" xsi:type="dcterms:W3CDTF">2016-04-27T08:27:00Z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St-5331/2015-7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