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773a" w14:paraId="071773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D2F12" w:rsidP="009D2F1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D2F1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D2F12">
        <w:rPr>
          <w:rFonts w:cs="Times New Roman" w:eastAsia="Times New Roman"/>
          <w:szCs w:val="20"/>
          <w:lang w:eastAsia="hr-HR"/>
        </w:rPr>
        <w:t xml:space="preserve">               6 St-217/2016-2.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2F12">
        <w:rPr>
          <w:rFonts w:cs="Times New Roman" w:eastAsia="Times New Roman"/>
          <w:szCs w:val="20"/>
          <w:lang w:eastAsia="hr-HR"/>
        </w:rPr>
        <w:t>O G L A S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2F12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KABASCHI GRADNJA jednostavno društvo s ograničenom odgovornošću za graditeljstvo, </w:t>
      </w:r>
      <w:proofErr w:type="spellStart"/>
      <w:r w:rsidRPr="009D2F12">
        <w:rPr>
          <w:rFonts w:cs="Times New Roman" w:eastAsia="Times New Roman"/>
          <w:szCs w:val="20"/>
          <w:lang w:eastAsia="hr-HR"/>
        </w:rPr>
        <w:t>Bokane</w:t>
      </w:r>
      <w:proofErr w:type="spellEnd"/>
      <w:r w:rsidRPr="009D2F1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D2F12">
        <w:rPr>
          <w:rFonts w:cs="Times New Roman" w:eastAsia="Times New Roman"/>
          <w:szCs w:val="20"/>
          <w:lang w:eastAsia="hr-HR"/>
        </w:rPr>
        <w:t>Bokane</w:t>
      </w:r>
      <w:proofErr w:type="spellEnd"/>
      <w:r w:rsidRPr="009D2F12">
        <w:rPr>
          <w:rFonts w:cs="Times New Roman" w:eastAsia="Times New Roman"/>
          <w:szCs w:val="20"/>
          <w:lang w:eastAsia="hr-HR"/>
        </w:rPr>
        <w:t xml:space="preserve"> 29/a, MBS: 010093489, OIB: 48566382295, koji se vodi kod ovoga suda pod brojem St-217/2016, temeljem odredbe čl.430., 431. i 434. Stečajnog zakona (Narodne novine br. 71/15), objavljuje: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2F12">
        <w:rPr>
          <w:rFonts w:cs="Times New Roman" w:eastAsia="Times New Roman"/>
          <w:szCs w:val="20"/>
          <w:lang w:eastAsia="hr-HR"/>
        </w:rPr>
        <w:t xml:space="preserve">I. Na dan 18. ožujka 2016. dužnik u Očevidniku redoslijeda osnova za plaćanje ima evidentirane neizvršene osnove za plaćanje u ukupnom iznosu od 11.563,66 kn, u koji iznos je uračunata kamata i naknada Financijske agencije za provedbu ovrhe na novčanim sredstvima.  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2F12">
        <w:rPr>
          <w:rFonts w:cs="Times New Roman" w:eastAsia="Times New Roman"/>
          <w:szCs w:val="20"/>
          <w:lang w:eastAsia="hr-HR"/>
        </w:rPr>
        <w:t xml:space="preserve">II. Poziva se osoba ovlaštena za zastupanje dužnika – Josip </w:t>
      </w:r>
      <w:proofErr w:type="spellStart"/>
      <w:r w:rsidRPr="009D2F12">
        <w:rPr>
          <w:rFonts w:cs="Times New Roman" w:eastAsia="Times New Roman"/>
          <w:szCs w:val="20"/>
          <w:lang w:eastAsia="hr-HR"/>
        </w:rPr>
        <w:t>Matjačić</w:t>
      </w:r>
      <w:proofErr w:type="spellEnd"/>
      <w:r w:rsidRPr="009D2F1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D2F12">
        <w:rPr>
          <w:rFonts w:cs="Times New Roman" w:eastAsia="Times New Roman"/>
          <w:szCs w:val="20"/>
          <w:lang w:eastAsia="hr-HR"/>
        </w:rPr>
        <w:t>Oporovec</w:t>
      </w:r>
      <w:proofErr w:type="spellEnd"/>
      <w:r w:rsidRPr="009D2F1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D2F12">
        <w:rPr>
          <w:rFonts w:cs="Times New Roman" w:eastAsia="Times New Roman"/>
          <w:szCs w:val="20"/>
          <w:lang w:eastAsia="hr-HR"/>
        </w:rPr>
        <w:t>Oporovec</w:t>
      </w:r>
      <w:proofErr w:type="spellEnd"/>
      <w:r w:rsidRPr="009D2F12">
        <w:rPr>
          <w:rFonts w:cs="Times New Roman" w:eastAsia="Times New Roman"/>
          <w:szCs w:val="20"/>
          <w:lang w:eastAsia="hr-HR"/>
        </w:rPr>
        <w:t xml:space="preserve"> 154, OIB: 97191667608, da u roku od 15 dana od objave ovog oglasa na mrežnoj stranici e-Oglasna ploča Trgovačkog suda u Bjelovaru podnese sudu javnobilježnički ovjerovljen popis imovine i obveza na propisanom obrascu.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2F1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2F1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2F12">
        <w:rPr>
          <w:rFonts w:cs="Times New Roman" w:eastAsia="Times New Roman"/>
          <w:szCs w:val="20"/>
          <w:lang w:eastAsia="hr-HR"/>
        </w:rPr>
        <w:t xml:space="preserve">U Bjelovaru, 29. ožujka 2016. 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D2F1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D2F1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D2F1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D2F12">
        <w:rPr>
          <w:rFonts w:cs="Times New Roman" w:eastAsia="Times New Roman"/>
          <w:szCs w:val="20"/>
          <w:lang w:eastAsia="hr-HR"/>
        </w:rPr>
        <w:t>Rj</w:t>
      </w:r>
      <w:proofErr w:type="spellEnd"/>
      <w:r w:rsidRPr="009D2F12">
        <w:rPr>
          <w:rFonts w:cs="Times New Roman" w:eastAsia="Times New Roman"/>
          <w:szCs w:val="20"/>
          <w:lang w:eastAsia="hr-HR"/>
        </w:rPr>
        <w:t>.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2F12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9D2F12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2F12">
        <w:rPr>
          <w:rFonts w:cs="Times New Roman" w:eastAsia="Times New Roman"/>
          <w:szCs w:val="20"/>
          <w:lang w:eastAsia="hr-HR"/>
        </w:rPr>
        <w:t>II. Kal. 45 dana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2F12">
        <w:rPr>
          <w:rFonts w:cs="Times New Roman" w:eastAsia="Times New Roman"/>
          <w:szCs w:val="20"/>
          <w:lang w:eastAsia="hr-HR"/>
        </w:rPr>
        <w:t>Bjelovar, 29.3.2016.</w:t>
      </w:r>
    </w:p>
    <w:p w:rsidRDefault="009D2F12" w:rsidP="009D2F12" w:rsidR="009D2F12" w:rsidRPr="009D2F1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F12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836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St-217/2016-2</izvorni_sadrzaj>
    <derivirana_varijabla naziv="DomainObject.Oznaka_1">St-217/2016-2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KABASCHI GRADNJA jednostavno društvo s ograničenom odgovornošću za graditeljstvo, Bokane</izvorni_sadrzaj>
    <derivirana_varijabla naziv="DomainObject.Predmet.ProtustrankaFormated_1">  KABASCHI GRADNJA jednostavno društvo s ograničenom odgovornošću za graditeljstvo, Bokane</derivirana_varijabla>
  </DomainObject.Predmet.ProtustrankaFormated>
  <DomainObject.Predmet.ProtustrankaFormatedOIB>
    <izvorni_sadrzaj>  KABASCHI GRADNJA jednostavno društvo s ograničenom odgovornošću za graditeljstvo, Bokane, OIB 48566382295</izvorni_sadrzaj>
    <derivirana_varijabla naziv="DomainObject.Predmet.ProtustrankaFormatedOIB_1">  KABASCHI GRADNJA jednostavno društvo s ograničenom odgovornošću za graditeljstvo, Bokane, OIB 48566382295</derivirana_varijabla>
  </DomainObject.Predmet.ProtustrankaFormatedOIB>
  <DomainObject.Predmet.ProtustrankaFormatedWithAdress>
    <izvorni_sadrzaj> KABASCHI GRADNJA jednostavno društvo s ograničenom odgovornošću za graditeljstvo, Bokane, Bokane 29/a, 33522 Bokane</izvorni_sadrzaj>
    <derivirana_varijabla naziv="DomainObject.Predmet.ProtustrankaFormatedWithAdress_1"> KABASCHI GRADNJA jednostavno društvo s ograničenom odgovornošću za graditeljstvo, Bokane, Bokane 29/a, 33522 Bokane</derivirana_varijabla>
  </DomainObject.Predmet.ProtustrankaFormatedWithAdress>
  <DomainObject.Predmet.ProtustrankaFormatedWithAdressOIB>
    <izvorni_sadrzaj> KABASCHI GRADNJA jednostavno društvo s ograničenom odgovornošću za graditeljstvo, Bokane, OIB 48566382295, Bokane 29/a, 33522 Bokane</izvorni_sadrzaj>
    <derivirana_varijabla naziv="DomainObject.Predmet.ProtustrankaFormatedWithAdressOIB_1"> KABASCHI GRADNJA jednostavno društvo s ograničenom odgovornošću za graditeljstvo, Bokane, OIB 48566382295, Bokane 29/a, 33522 Bokane</derivirana_varijabla>
  </DomainObject.Predmet.ProtustrankaFormatedWithAdressOIB>
  <DomainObject.Predmet.ProtustrankaWithAdress>
    <izvorni_sadrzaj>KABASCHI GRADNJA jednostavno društvo s ograničenom odgovornošću za graditeljstvo, Bokane Bokane 29/a, 33522 Bokane</izvorni_sadrzaj>
    <derivirana_varijabla naziv="DomainObject.Predmet.ProtustrankaWithAdress_1">KABASCHI GRADNJA jednostavno društvo s ograničenom odgovornošću za graditeljstvo, Bokane Bokane 29/a, 33522 Bokane</derivirana_varijabla>
  </DomainObject.Predmet.ProtustrankaWithAdress>
  <DomainObject.Predmet.ProtustrankaWithAdressOIB>
    <izvorni_sadrzaj>KABASCHI GRADNJA jednostavno društvo s ograničenom odgovornošću za graditeljstvo, Bokane, OIB 48566382295, Bokane 29/a, 33522 Bokane</izvorni_sadrzaj>
    <derivirana_varijabla naziv="DomainObject.Predmet.ProtustrankaWithAdressOIB_1">KABASCHI GRADNJA jednostavno društvo s ograničenom odgovornošću za graditeljstvo, Bokane, OIB 48566382295, Bokane 29/a, 33522 Bokane</derivirana_varijabla>
  </DomainObject.Predmet.ProtustrankaWithAdressOIB>
  <DomainObject.Predmet.ProtustrankaNazivFormated>
    <izvorni_sadrzaj>KABASCHI GRADNJA jednostavno društvo s ograničenom odgovornošću za graditeljstvo, Bokane</izvorni_sadrzaj>
    <derivirana_varijabla naziv="DomainObject.Predmet.ProtustrankaNazivFormated_1">KABASCHI GRADNJA jednostavno društvo s ograničenom odgovornošću za graditeljstvo, Bokane</derivirana_varijabla>
  </DomainObject.Predmet.ProtustrankaNazivFormated>
  <DomainObject.Predmet.ProtustrankaNazivFormatedOIB>
    <izvorni_sadrzaj>KABASCHI GRADNJA jednostavno društvo s ograničenom odgovornošću za graditeljstvo, Bokane, OIB 48566382295</izvorni_sadrzaj>
    <derivirana_varijabla naziv="DomainObject.Predmet.ProtustrankaNazivFormatedOIB_1">KABASCHI GRADNJA jednostavno društvo s ograničenom odgovornošću za graditeljstvo, Bokane, OIB 48566382295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KABASCHI GRADNJA jednostavno društvo s ograničenom odgovornošću za graditeljstvo, Bokane</item>
    </izvorni_sadrzaj>
    <derivirana_varijabla naziv="DomainObject.Predmet.ProtuStrankaListFormated_1">
      <item>KABASCHI GRADNJA jednostavno društvo s ograničenom odgovornošću za graditeljstvo, Bokane</item>
    </derivirana_varijabla>
  </DomainObject.Predmet.ProtuStrankaListFormated>
  <DomainObject.Predmet.ProtuStrankaListFormatedOIB>
    <izvorni_sadrzaj>
      <item>KABASCHI GRADNJA jednostavno društvo s ograničenom odgovornošću za graditeljstvo, Bokane, OIB 48566382295</item>
    </izvorni_sadrzaj>
    <derivirana_varijabla naziv="DomainObject.Predmet.ProtuStrankaListFormatedOIB_1">
      <item>KABASCHI GRADNJA jednostavno društvo s ograničenom odgovornošću za graditeljstvo, Bokane, OIB 48566382295</item>
    </derivirana_varijabla>
  </DomainObject.Predmet.ProtuStrankaListFormatedOIB>
  <DomainObject.Predmet.ProtuStrankaListFormatedWithAdress>
    <izvorni_sadrzaj>
      <item>KABASCHI GRADNJA jednostavno društvo s ograničenom odgovornošću za graditeljstvo, Bokane, Bokane 29/a, 33522 Bokane</item>
    </izvorni_sadrzaj>
    <derivirana_varijabla naziv="DomainObject.Predmet.ProtuStrankaListFormatedWithAdress_1">
      <item>KABASCHI GRADNJA jednostavno društvo s ograničenom odgovornošću za graditeljstvo, Bokane, Bokane 29/a, 33522 Bokane</item>
    </derivirana_varijabla>
  </DomainObject.Predmet.ProtuStrankaListFormatedWithAdress>
  <DomainObject.Predmet.ProtuStrankaListFormatedWithAdressOIB>
    <izvorni_sadrzaj>
      <item>KABASCHI GRADNJA jednostavno društvo s ograničenom odgovornošću za graditeljstvo, Bokane, OIB 48566382295, Bokane 29/a, 33522 Bokane</item>
    </izvorni_sadrzaj>
    <derivirana_varijabla naziv="DomainObject.Predmet.ProtuStrankaListFormatedWithAdressOIB_1">
      <item>KABASCHI GRADNJA jednostavno društvo s ograničenom odgovornošću za graditeljstvo, Bokane, OIB 48566382295, Bokane 29/a, 33522 Bokane</item>
    </derivirana_varijabla>
  </DomainObject.Predmet.ProtuStrankaListFormatedWithAdressOIB>
  <DomainObject.Predmet.ProtuStrankaListNazivFormated>
    <izvorni_sadrzaj>
      <item>KABASCHI GRADNJA jednostavno društvo s ograničenom odgovornošću za graditeljstvo, Bokane</item>
    </izvorni_sadrzaj>
    <derivirana_varijabla naziv="DomainObject.Predmet.ProtuStrankaListNazivFormated_1">
      <item>KABASCHI GRADNJA jednostavno društvo s ograničenom odgovornošću za graditeljstvo, Bokane</item>
    </derivirana_varijabla>
  </DomainObject.Predmet.ProtuStrankaListNazivFormated>
  <DomainObject.Predmet.ProtuStrankaListNazivFormatedOIB>
    <izvorni_sadrzaj>
      <item>KABASCHI GRADNJA jednostavno društvo s ograničenom odgovornošću za graditeljstvo, Bokane, OIB 48566382295</item>
    </izvorni_sadrzaj>
    <derivirana_varijabla naziv="DomainObject.Predmet.ProtuStrankaListNazivFormatedOIB_1">
      <item>KABASCHI GRADNJA jednostavno društvo s ograničenom odgovornošću za graditeljstvo, Bokane, OIB 48566382295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St-217/2016-2</izvorni_sadrzaj>
    <derivirana_varijabla naziv="DomainObject.PoslovniBrojDokumenta_1">St-217/2016-2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KABASCHI GRADNJA jednostavno društvo s ograničenom odgovornošću za graditeljstvo, Bokane</izvorni_sadrzaj>
    <derivirana_varijabla naziv="DomainObject.Predmet.ProtustrankaIDrugi_1">KABASCHI GRADNJA jednostavno društvo s ograničenom odgovornošću za graditeljstvo, Bokane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KABASCHI GRADNJA jednostavno društvo s ograničenom odgovornošću za graditeljstvo, Bokane, OIB 48566382295, Bokane 29/a, 33522 Bokane</izvorni_sadrzaj>
    <derivirana_varijabla naziv="DomainObject.Predmet.ProtustrankaIDrugiAdressOIB_1">KABASCHI GRADNJA jednostavno društvo s ograničenom odgovornošću za graditeljstvo, Bokane, OIB 48566382295, Bokane 29/a, 33522 Bokane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KABASCHI GRADNJA jednostavno društvo s ograničenom odgovornošću za graditeljstvo, Bokane</item>
    </izvorni_sadrzaj>
    <derivirana_varijabla naziv="DomainObject.Predmet.SudioniciListNaziv_1">
      <item>FINA, RC ZAGREB, Podružnica Bjelovar</item>
      <item>KABASCHI GRADNJA jednostavno društvo s ograničenom odgovornošću za graditeljstvo, Bokane</item>
    </derivirana_varijabla>
  </DomainObject.Predmet.SudioniciListNaziv>
  <DomainObject.Predmet.SudioniciListAdressOIB>
    <izvorni_sadrzaj>
      <item>FINA, RC ZAGREB, Podružnica Bjelovar, OIB 85821130368, F. Supila 4,43000 Bjelovar</item>
      <item>KABASCHI GRADNJA jednostavno društvo s ograničenom odgovornošću za graditeljstvo, Bokane, OIB 48566382295, Bokane 29/a,33522 Bokane</item>
    </izvorni_sadrzaj>
    <derivirana_varijabla naziv="DomainObject.Predmet.SudioniciListAdressOIB_1">
      <item>FINA, RC ZAGREB, Podružnica Bjelovar, OIB 85821130368, F. Supila 4,43000 Bjelovar</item>
      <item>KABASCHI GRADNJA jednostavno društvo s ograničenom odgovornošću za graditeljstvo, Bokane, OIB 48566382295, Bokane 29/a,33522 Bokane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91E44-9488-4F01-A03D-73FA70CA1E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1751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2016-03-29T11:11:00Z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