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f5b6" w14:paraId="32af5b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FB7190">
        <w:t>3733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35002">
        <w:t>9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690390">
        <w:t xml:space="preserve">PODRUŽNICA ZAGREB BR. 6 UDRUGE MALOLJETNIH DRAGOVOLJACA DOMOVINSKOG RATA HRVATSKE, Zagreb, </w:t>
      </w:r>
      <w:proofErr w:type="spellStart"/>
      <w:r w:rsidR="00690390">
        <w:t>Kopernikova</w:t>
      </w:r>
      <w:proofErr w:type="spellEnd"/>
      <w:r w:rsidR="00690390">
        <w:t xml:space="preserve"> 1, </w:t>
      </w:r>
      <w:r w:rsidR="00EF791B">
        <w:t>OIB:</w:t>
      </w:r>
      <w:r w:rsidR="006C054C">
        <w:t xml:space="preserve"> </w:t>
      </w:r>
      <w:r w:rsidR="00690390">
        <w:t>22420651341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90390">
        <w:t>2.560,47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690390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35002">
        <w:t>9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C1FA3"/>
    <w:rsid w:val="000C5FBA"/>
    <w:rsid w:val="000C6B68"/>
    <w:rsid w:val="00114EAD"/>
    <w:rsid w:val="001269CD"/>
    <w:rsid w:val="00142AE3"/>
    <w:rsid w:val="00144A4E"/>
    <w:rsid w:val="00185571"/>
    <w:rsid w:val="0019736D"/>
    <w:rsid w:val="001D012F"/>
    <w:rsid w:val="001D3860"/>
    <w:rsid w:val="001E3FE5"/>
    <w:rsid w:val="001E50FB"/>
    <w:rsid w:val="001E6E7B"/>
    <w:rsid w:val="001F63E5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C7EF4"/>
    <w:rsid w:val="00914A7B"/>
    <w:rsid w:val="0091677E"/>
    <w:rsid w:val="00920CA0"/>
    <w:rsid w:val="009419D8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17C7"/>
    <w:rsid w:val="00D11E77"/>
    <w:rsid w:val="00D66226"/>
    <w:rsid w:val="00D66626"/>
    <w:rsid w:val="00D73CC9"/>
    <w:rsid w:val="00D93620"/>
    <w:rsid w:val="00E000EA"/>
    <w:rsid w:val="00E03C48"/>
    <w:rsid w:val="00E83A69"/>
    <w:rsid w:val="00EC3302"/>
    <w:rsid w:val="00EC3B4D"/>
    <w:rsid w:val="00ED6AA8"/>
    <w:rsid w:val="00EF791B"/>
    <w:rsid w:val="00F034D3"/>
    <w:rsid w:val="00F03A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3733</izvorni_sadrzaj>
    <derivirana_varijabla naziv="DomainObject.Predmet.Broj_1">3733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St-3733/2015</izvorni_sadrzaj>
    <derivirana_varijabla naziv="DomainObject.Predmet.OznakaBroj_1">St-3733/2015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PODRUŽNICA ZAGREB BR.6 UDRUGE MALOLJETNIH DRAGOVOLJACA DOMOVINSKOG RATA HRVATSKE</izvorni_sadrzaj>
    <derivirana_varijabla naziv="DomainObject.Predmet.ProtustrankaFormated_1">  PODRUŽNICA ZAGREB BR.6 UDRUGE MALOLJETNIH DRAGOVOLJACA DOMOVINSKOG RATA HRVATSKE</derivirana_varijabla>
  </DomainObject.Predmet.ProtustrankaFormated>
  <DomainObject.Predmet.ProtustrankaFormatedOIB>
    <izvorni_sadrzaj>  PODRUŽNICA ZAGREB BR.6 UDRUGE MALOLJETNIH DRAGOVOLJACA DOMOVINSKOG RATA HRVATSKE, OIB 22420651341</izvorni_sadrzaj>
    <derivirana_varijabla naziv="DomainObject.Predmet.ProtustrankaFormatedOIB_1">  PODRUŽNICA ZAGREB BR.6 UDRUGE MALOLJETNIH DRAGOVOLJACA DOMOVINSKOG RATA HRVATSKE, OIB 22420651341</derivirana_varijabla>
  </DomainObject.Predmet.ProtustrankaFormatedOIB>
  <DomainObject.Predmet.ProtustrankaFormatedWithAdress>
    <izvorni_sadrzaj> PODRUŽNICA ZAGREB BR.6 UDRUGE MALOLJETNIH DRAGOVOLJACA DOMOVINSKOG RATA HRVATSKE, Kopernikova 1, 10000 Zagreb</izvorni_sadrzaj>
    <derivirana_varijabla naziv="DomainObject.Predmet.ProtustrankaFormatedWithAdress_1"> PODRUŽNICA ZAGREB BR.6 UDRUGE MALOLJETNIH DRAGOVOLJACA DOMOVINSKOG RATA HRVATSKE, Kopernikova 1, 10000 Zagreb</derivirana_varijabla>
  </DomainObject.Predmet.ProtustrankaFormatedWithAdress>
  <DomainObject.Predmet.ProtustrankaFormatedWithAdressOIB>
    <izvorni_sadrzaj> PODRUŽNICA ZAGREB BR.6 UDRUGE MALOLJETNIH DRAGOVOLJACA DOMOVINSKOG RATA HRVATSKE, OIB 22420651341, Kopernikova 1, 10000 Zagreb</izvorni_sadrzaj>
    <derivirana_varijabla naziv="DomainObject.Predmet.ProtustrankaFormatedWithAdressOIB_1"> PODRUŽNICA ZAGREB BR.6 UDRUGE MALOLJETNIH DRAGOVOLJACA DOMOVINSKOG RATA HRVATSKE, OIB 22420651341, Kopernikova 1, 10000 Zagreb</derivirana_varijabla>
  </DomainObject.Predmet.ProtustrankaFormatedWithAdressOIB>
  <DomainObject.Predmet.ProtustrankaWithAdress>
    <izvorni_sadrzaj>PODRUŽNICA ZAGREB BR.6 UDRUGE MALOLJETNIH DRAGOVOLJACA DOMOVINSKOG RATA HRVATSKE Kopernikova 1, 10000 Zagreb</izvorni_sadrzaj>
    <derivirana_varijabla naziv="DomainObject.Predmet.ProtustrankaWithAdress_1">PODRUŽNICA ZAGREB BR.6 UDRUGE MALOLJETNIH DRAGOVOLJACA DOMOVINSKOG RATA HRVATSKE Kopernikova 1, 10000 Zagreb</derivirana_varijabla>
  </DomainObject.Predmet.ProtustrankaWithAdress>
  <DomainObject.Predmet.ProtustrankaWithAdressOIB>
    <izvorni_sadrzaj>PODRUŽNICA ZAGREB BR.6 UDRUGE MALOLJETNIH DRAGOVOLJACA DOMOVINSKOG RATA HRVATSKE, OIB 22420651341, Kopernikova 1, 10000 Zagreb</izvorni_sadrzaj>
    <derivirana_varijabla naziv="DomainObject.Predmet.ProtustrankaWithAdressOIB_1">PODRUŽNICA ZAGREB BR.6 UDRUGE MALOLJETNIH DRAGOVOLJACA DOMOVINSKOG RATA HRVATSKE, OIB 22420651341, Kopernikova 1, 10000 Zagreb</derivirana_varijabla>
  </DomainObject.Predmet.ProtustrankaWithAdressOIB>
  <DomainObject.Predmet.ProtustrankaNazivFormated>
    <izvorni_sadrzaj>PODRUŽNICA ZAGREB BR.6 UDRUGE MALOLJETNIH DRAGOVOLJACA DOMOVINSKOG RATA HRVATSKE</izvorni_sadrzaj>
    <derivirana_varijabla naziv="DomainObject.Predmet.ProtustrankaNazivFormated_1">PODRUŽNICA ZAGREB BR.6 UDRUGE MALOLJETNIH DRAGOVOLJACA DOMOVINSKOG RATA HRVATSKE</derivirana_varijabla>
  </DomainObject.Predmet.ProtustrankaNazivFormated>
  <DomainObject.Predmet.ProtustrankaNazivFormatedOIB>
    <izvorni_sadrzaj>PODRUŽNICA ZAGREB BR.6 UDRUGE MALOLJETNIH DRAGOVOLJACA DOMOVINSKOG RATA HRVATSKE, OIB 22420651341</izvorni_sadrzaj>
    <derivirana_varijabla naziv="DomainObject.Predmet.ProtustrankaNazivFormatedOIB_1">PODRUŽNICA ZAGREB BR.6 UDRUGE MALOLJETNIH DRAGOVOLJACA DOMOVINSKOG RATA HRVATSKE, OIB 22420651341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PODRUŽNICA ZAGREB BR.6 UDRUGE MALOLJETNIH DRAGOVOLJACA DOMOVINSKOG RATA HRVATSKE</item>
    </izvorni_sadrzaj>
    <derivirana_varijabla naziv="DomainObject.Predmet.ProtuStrankaListFormated_1">
      <item>PODRUŽNICA ZAGREB BR.6 UDRUGE MALOLJETNIH DRAGOVOLJACA DOMOVINSKOG RATA HRVATSKE</item>
    </derivirana_varijabla>
  </DomainObject.Predmet.ProtuStrankaListFormated>
  <DomainObject.Predmet.ProtuStrankaListFormatedOIB>
    <izvorni_sadrzaj>
      <item>PODRUŽNICA ZAGREB BR.6 UDRUGE MALOLJETNIH DRAGOVOLJACA DOMOVINSKOG RATA HRVATSKE, OIB 22420651341</item>
    </izvorni_sadrzaj>
    <derivirana_varijabla naziv="DomainObject.Predmet.ProtuStrankaListFormatedOIB_1">
      <item>PODRUŽNICA ZAGREB BR.6 UDRUGE MALOLJETNIH DRAGOVOLJACA DOMOVINSKOG RATA HRVATSKE, OIB 22420651341</item>
    </derivirana_varijabla>
  </DomainObject.Predmet.ProtuStrankaListFormatedOIB>
  <DomainObject.Predmet.ProtuStrankaListFormatedWithAdress>
    <izvorni_sadrzaj>
      <item>PODRUŽNICA ZAGREB BR.6 UDRUGE MALOLJETNIH DRAGOVOLJACA DOMOVINSKOG RATA HRVATSKE, Kopernikova 1, 10000 Zagreb</item>
    </izvorni_sadrzaj>
    <derivirana_varijabla naziv="DomainObject.Predmet.ProtuStrankaListFormatedWithAdress_1">
      <item>PODRUŽNICA ZAGREB BR.6 UDRUGE MALOLJETNIH DRAGOVOLJACA DOMOVINSKOG RATA HRVATSKE, Kopernikova 1, 10000 Zagreb</item>
    </derivirana_varijabla>
  </DomainObject.Predmet.ProtuStrankaListFormatedWithAdress>
  <DomainObject.Predmet.ProtuStrankaListFormatedWithAdressOIB>
    <izvorni_sadrzaj>
      <item>PODRUŽNICA ZAGREB BR.6 UDRUGE MALOLJETNIH DRAGOVOLJACA DOMOVINSKOG RATA HRVATSKE, OIB 22420651341, Kopernikova 1, 10000 Zagreb</item>
    </izvorni_sadrzaj>
    <derivirana_varijabla naziv="DomainObject.Predmet.ProtuStrankaListFormatedWithAdressOIB_1">
      <item>PODRUŽNICA ZAGREB BR.6 UDRUGE MALOLJETNIH DRAGOVOLJACA DOMOVINSKOG RATA HRVATSKE, OIB 22420651341, Kopernikova 1, 10000 Zagreb</item>
    </derivirana_varijabla>
  </DomainObject.Predmet.ProtuStrankaListFormatedWithAdressOIB>
  <DomainObject.Predmet.ProtuStrankaListNazivFormated>
    <izvorni_sadrzaj>
      <item>PODRUŽNICA ZAGREB BR.6 UDRUGE MALOLJETNIH DRAGOVOLJACA DOMOVINSKOG RATA HRVATSKE</item>
    </izvorni_sadrzaj>
    <derivirana_varijabla naziv="DomainObject.Predmet.ProtuStrankaListNazivFormated_1">
      <item>PODRUŽNICA ZAGREB BR.6 UDRUGE MALOLJETNIH DRAGOVOLJACA DOMOVINSKOG RATA HRVATSKE</item>
    </derivirana_varijabla>
  </DomainObject.Predmet.ProtuStrankaListNazivFormated>
  <DomainObject.Predmet.ProtuStrankaListNazivFormatedOIB>
    <izvorni_sadrzaj>
      <item>PODRUŽNICA ZAGREB BR.6 UDRUGE MALOLJETNIH DRAGOVOLJACA DOMOVINSKOG RATA HRVATSKE, OIB 22420651341</item>
    </izvorni_sadrzaj>
    <derivirana_varijabla naziv="DomainObject.Predmet.ProtuStrankaListNazivFormatedOIB_1">
      <item>PODRUŽNICA ZAGREB BR.6 UDRUGE MALOLJETNIH DRAGOVOLJACA DOMOVINSKOG RATA HRVATSKE, OIB 22420651341</item>
    </derivirana_varijabla>
  </DomainObject.Predmet.ProtuStrankaListNazivFormatedOIB>
  <DomainObject.Predmet.OstaliListFormated>
    <izvorni_sadrzaj>
      <item>Željko Breščaković</item>
    </izvorni_sadrzaj>
    <derivirana_varijabla naziv="DomainObject.Predmet.OstaliListFormated_1">
      <item>Željko Breščaković</item>
    </derivirana_varijabla>
  </DomainObject.Predmet.OstaliListFormated>
  <DomainObject.Predmet.OstaliListFormatedOIB>
    <izvorni_sadrzaj>
      <item>Željko Breščaković</item>
    </izvorni_sadrzaj>
    <derivirana_varijabla naziv="DomainObject.Predmet.OstaliListFormatedOIB_1">
      <item>Željko Breščaković</item>
    </derivirana_varijabla>
  </DomainObject.Predmet.OstaliListFormatedOIB>
  <DomainObject.Predmet.OstaliListFormatedWithAdress>
    <izvorni_sadrzaj>
      <item>Željko Breščaković</item>
    </izvorni_sadrzaj>
    <derivirana_varijabla naziv="DomainObject.Predmet.OstaliListFormatedWithAdress_1">
      <item>Željko Breščaković</item>
    </derivirana_varijabla>
  </DomainObject.Predmet.OstaliListFormatedWithAdress>
  <DomainObject.Predmet.OstaliListFormatedWithAdressOIB>
    <izvorni_sadrzaj>
      <item>Željko Breščaković</item>
    </izvorni_sadrzaj>
    <derivirana_varijabla naziv="DomainObject.Predmet.OstaliListFormatedWithAdressOIB_1">
      <item>Željko Breščaković</item>
    </derivirana_varijabla>
  </DomainObject.Predmet.OstaliListFormatedWithAdressOIB>
  <DomainObject.Predmet.OstaliListNazivFormated>
    <izvorni_sadrzaj>
      <item>Željko Breščaković</item>
    </izvorni_sadrzaj>
    <derivirana_varijabla naziv="DomainObject.Predmet.OstaliListNazivFormated_1">
      <item>Željko Breščaković</item>
    </derivirana_varijabla>
  </DomainObject.Predmet.OstaliListNazivFormated>
  <DomainObject.Predmet.OstaliListNazivFormatedOIB>
    <izvorni_sadrzaj>
      <item>Željko Breščaković</item>
    </izvorni_sadrzaj>
    <derivirana_varijabla naziv="DomainObject.Predmet.OstaliListNazivFormatedOIB_1">
      <item>Željko Breščaković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PODRUŽNICA ZAGREB BR.6 UDRUGE MALOLJETNIH DRAGOVOLJACA DOMOVINSKOG RATA HRVATSKE</izvorni_sadrzaj>
    <derivirana_varijabla naziv="DomainObject.Predmet.ProtustrankaIDrugi_1">PODRUŽNICA ZAGREB BR.6 UDRUGE MALOLJETNIH DRAGOVOLJACA DOMOVINSKOG RATA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PODRUŽNICA ZAGREB BR.6 UDRUGE MALOLJETNIH DRAGOVOLJACA DOMOVINSKOG RATA HRVATSKE, OIB 22420651341, Kopernikova 1, 10000 Zagreb</izvorni_sadrzaj>
    <derivirana_varijabla naziv="DomainObject.Predmet.ProtustrankaIDrugiAdressOIB_1">PODRUŽNICA ZAGREB BR.6 UDRUGE MALOLJETNIH DRAGOVOLJACA DOMOVINSKOG RATA HRVATSKE, OIB 22420651341, Kopernikova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PODRUŽNICA ZAGREB BR.6 UDRUGE MALOLJETNIH DRAGOVOLJACA DOMOVINSKOG RATA HRVATSKE</item>
      <item>FINA Regionalni centar Zagreb</item>
      <item>Željko Breščaković</item>
    </izvorni_sadrzaj>
    <derivirana_varijabla naziv="DomainObject.Predmet.SudioniciListNaziv_1">
      <item>PODRUŽNICA ZAGREB BR.6 UDRUGE MALOLJETNIH DRAGOVOLJACA DOMOVINSKOG RATA HRVATSKE</item>
      <item>FINA Regionalni centar Zagreb</item>
      <item>Željko Breščaković</item>
    </derivirana_varijabla>
  </DomainObject.Predmet.SudioniciListNaziv>
  <DomainObject.Predmet.SudioniciListAdressOIB>
    <izvorni_sadrzaj>
      <item>PODRUŽNICA ZAGREB BR.6 UDRUGE MALOLJETNIH DRAGOVOLJACA DOMOVINSKOG RATA HRVATSKE, OIB 22420651341, Kopernikova 1,10000 Zagreb</item>
      <item>FINA Regionalni centar Zagreb, OIB 85821130368, Trg svibanjskih žrtava 1995. 1,10000 Zagreb</item>
      <item>Željko Breščaković</item>
    </izvorni_sadrzaj>
    <derivirana_varijabla naziv="DomainObject.Predmet.SudioniciListAdressOIB_1">
      <item>PODRUŽNICA ZAGREB BR.6 UDRUGE MALOLJETNIH DRAGOVOLJACA DOMOVINSKOG RATA HRVATSKE, OIB 22420651341, Kopernikova 1,10000 Zagreb</item>
      <item>FINA Regionalni centar Zagreb, OIB 85821130368, Trg svibanjskih žrtava 1995. 1,10000 Zagreb</item>
      <item>Željko Breščaković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22420651341</item>
      <item>, OIB 85821130368</item>
      <item>, OIB null</item>
    </izvorni_sadrzaj>
    <derivirana_varijabla naziv="DomainObject.Predmet.SudioniciListNazivOIB_1">
      <item>, OIB 22420651341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1358</properties:Characters>
  <properties:Lines>40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2016-02-09T13:36:00Z</dcterms:created>
  <dc:creator>ilukac</dc:creator>
  <cp:lastModifiedBy>Violeta Rihtar</cp:lastModifiedBy>
  <cp:lastPrinted>2016-01-25T08:31:00Z</cp:lastPrinted>
  <dcterms:modified xmlns:xsi="http://www.w3.org/2001/XMLSchema-instance" xsi:type="dcterms:W3CDTF">2016-02-09T13:46:00Z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