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5e3ee5" w14:paraId="a5e3ee5" w:rsidRDefault="008C04AA" w:rsidP="008C04AA" w:rsidR="008C04AA" w:rsidRPr="005829BB">
      <w:pPr>
        <w15:collapsed w:val="false"/>
        <w:rPr>
          <w:b/>
        </w:rPr>
      </w:pPr>
      <w:bookmarkStart w:name="_GoBack" w:id="0"/>
      <w:bookmarkEnd w:id="0"/>
      <w:r w:rsidRPr="005829BB">
        <w:rPr>
          <w:b/>
        </w:rPr>
        <w:t xml:space="preserve">                </w:t>
      </w:r>
      <w:r w:rsidR="003D20CE">
        <w:rPr>
          <w:b/>
        </w:rPr>
        <w:t xml:space="preserve">   </w:t>
      </w:r>
      <w:r w:rsidRPr="005829BB">
        <w:rPr>
          <w:b/>
        </w:rPr>
        <w:t xml:space="preserve"> </w:t>
      </w:r>
      <w:r w:rsidRPr="005829BB">
        <w:rPr>
          <w:b/>
          <w:noProof/>
        </w:rPr>
        <w:drawing>
          <wp:inline distR="0" distL="0" distB="0" distT="0">
            <wp:extent cy="673100" cx="526415"/>
            <wp:effectExtent b="0" r="698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100" cx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829BB">
        <w:rPr>
          <w:b/>
        </w:rPr>
        <w:t xml:space="preserve">                                                            </w:t>
      </w:r>
    </w:p>
    <w:p w:rsidRDefault="008C04AA" w:rsidP="00B271A9" w:rsidR="008C04AA" w:rsidRPr="005829BB">
      <w:r w:rsidRPr="005829BB">
        <w:t xml:space="preserve"> </w:t>
      </w:r>
      <w:r w:rsidR="003D20CE">
        <w:t xml:space="preserve">    </w:t>
      </w:r>
      <w:r w:rsidRPr="005829BB">
        <w:t xml:space="preserve">REPUBLIKA HRVATSKA </w:t>
      </w:r>
      <w:r w:rsidRPr="005829BB">
        <w:tab/>
      </w:r>
      <w:r w:rsidRPr="005829BB">
        <w:tab/>
      </w:r>
      <w:r w:rsidRPr="005829BB">
        <w:tab/>
      </w:r>
      <w:r w:rsidRPr="005829BB">
        <w:tab/>
      </w:r>
      <w:r w:rsidRPr="005829BB">
        <w:tab/>
      </w:r>
    </w:p>
    <w:p w:rsidRDefault="008C04AA" w:rsidP="00B271A9" w:rsidR="008C04AA" w:rsidRPr="005829BB">
      <w:r w:rsidRPr="005829BB">
        <w:t xml:space="preserve"> TRGOVAČKI SUD U PAZINU</w:t>
      </w:r>
    </w:p>
    <w:p w:rsidRDefault="008C04AA" w:rsidP="00B271A9" w:rsidR="003D20CE">
      <w:r w:rsidRPr="005829BB">
        <w:t xml:space="preserve"> </w:t>
      </w:r>
      <w:r w:rsidR="003D20CE">
        <w:tab/>
      </w:r>
      <w:r w:rsidR="00694576" w:rsidRPr="005829BB">
        <w:t>Pazin</w:t>
      </w:r>
      <w:r w:rsidRPr="005829BB">
        <w:t xml:space="preserve">, </w:t>
      </w:r>
      <w:proofErr w:type="spellStart"/>
      <w:r w:rsidRPr="005829BB">
        <w:t>Dršćevka</w:t>
      </w:r>
      <w:proofErr w:type="spellEnd"/>
      <w:r w:rsidRPr="005829BB">
        <w:t xml:space="preserve"> 1</w:t>
      </w:r>
      <w:r w:rsidRPr="005829BB">
        <w:tab/>
      </w:r>
      <w:r w:rsidRPr="005829BB">
        <w:tab/>
      </w:r>
      <w:r w:rsidRPr="005829BB">
        <w:tab/>
      </w:r>
    </w:p>
    <w:p w:rsidRDefault="008C04AA" w:rsidP="00B271A9" w:rsidR="008C04AA" w:rsidRPr="005829BB">
      <w:r w:rsidRPr="005829BB">
        <w:tab/>
      </w:r>
      <w:r w:rsidRPr="005829BB">
        <w:tab/>
      </w:r>
    </w:p>
    <w:p w:rsidRDefault="005829BB" w:rsidP="005829BB" w:rsidR="005829BB" w:rsidRPr="005829BB">
      <w:pPr>
        <w:jc w:val="center"/>
      </w:pPr>
      <w:r w:rsidRPr="005829BB">
        <w:t>Z A K L J U Č A K</w:t>
      </w:r>
    </w:p>
    <w:p w:rsidRDefault="005829BB" w:rsidP="005829BB" w:rsidR="005829BB" w:rsidRPr="005829BB">
      <w:pPr>
        <w:ind w:firstLine="708"/>
        <w:jc w:val="both"/>
      </w:pPr>
    </w:p>
    <w:p w:rsidRDefault="00C33645" w:rsidP="00C33645" w:rsidR="00C33645">
      <w:pPr>
        <w:jc w:val="both"/>
      </w:pPr>
      <w:r>
        <w:tab/>
      </w:r>
      <w:r w:rsidR="00AF19E4" w:rsidRPr="00AF19E4">
        <w:t xml:space="preserve">Trgovački sud u Pazinu, po sucu Ivanu Dujiću, u stečajnom postupku nad dužnikom HIDROBIRO d.o.o. u stečaju Umag, </w:t>
      </w:r>
      <w:proofErr w:type="spellStart"/>
      <w:r w:rsidR="00AF19E4" w:rsidRPr="00AF19E4">
        <w:t>Moela</w:t>
      </w:r>
      <w:proofErr w:type="spellEnd"/>
      <w:r w:rsidR="00AF19E4" w:rsidRPr="00AF19E4">
        <w:t xml:space="preserve"> 7/1, OIB 31286658616</w:t>
      </w:r>
      <w:r w:rsidR="00875869">
        <w:t xml:space="preserve">, </w:t>
      </w:r>
      <w:r w:rsidR="00AF19E4">
        <w:t>27</w:t>
      </w:r>
      <w:r w:rsidR="00106CB1" w:rsidRPr="00106CB1">
        <w:t xml:space="preserve">. </w:t>
      </w:r>
      <w:r w:rsidR="00262459">
        <w:t>rujna</w:t>
      </w:r>
      <w:r w:rsidR="00106CB1" w:rsidRPr="00106CB1">
        <w:t xml:space="preserve"> 2018.</w:t>
      </w:r>
    </w:p>
    <w:p w:rsidRDefault="00262459" w:rsidP="00C33645" w:rsidR="00262459">
      <w:pPr>
        <w:jc w:val="both"/>
      </w:pPr>
    </w:p>
    <w:p w:rsidRDefault="005829BB" w:rsidP="00C33645" w:rsidR="005829BB" w:rsidRPr="005829BB">
      <w:pPr>
        <w:jc w:val="center"/>
      </w:pPr>
      <w:r w:rsidRPr="005829BB">
        <w:t>z a k l j u č i o   j e</w:t>
      </w:r>
    </w:p>
    <w:p w:rsidRDefault="005829BB" w:rsidP="005829BB" w:rsidR="005829BB" w:rsidRPr="005829BB">
      <w:pPr>
        <w:jc w:val="both"/>
      </w:pPr>
    </w:p>
    <w:p w:rsidRDefault="005829BB" w:rsidP="00C55162" w:rsidR="00C55162">
      <w:pPr>
        <w:jc w:val="both"/>
      </w:pPr>
      <w:r w:rsidRPr="005829BB">
        <w:tab/>
      </w:r>
      <w:r w:rsidR="00C55162">
        <w:t xml:space="preserve">Određuje se završno ročište vjerovnika </w:t>
      </w:r>
      <w:r w:rsidR="00AF19E4" w:rsidRPr="00AF19E4">
        <w:t xml:space="preserve">HIDROBIRO d.o.o. u stečaju Umag, </w:t>
      </w:r>
      <w:proofErr w:type="spellStart"/>
      <w:r w:rsidR="00AF19E4" w:rsidRPr="00AF19E4">
        <w:t>Moela</w:t>
      </w:r>
      <w:proofErr w:type="spellEnd"/>
      <w:r w:rsidR="00AF19E4" w:rsidRPr="00AF19E4">
        <w:t xml:space="preserve"> 7/1, OIB 31286658616</w:t>
      </w:r>
      <w:r w:rsidR="00C55162">
        <w:t xml:space="preserve">, za </w:t>
      </w:r>
    </w:p>
    <w:p w:rsidRDefault="00C55162" w:rsidP="00C55162" w:rsidR="00C55162">
      <w:pPr>
        <w:jc w:val="both"/>
      </w:pPr>
    </w:p>
    <w:p w:rsidRDefault="00AF19E4" w:rsidP="00C55162" w:rsidR="00C55162">
      <w:pPr>
        <w:jc w:val="center"/>
      </w:pPr>
      <w:r>
        <w:t>13</w:t>
      </w:r>
      <w:r w:rsidR="00C55162">
        <w:t xml:space="preserve">. </w:t>
      </w:r>
      <w:r w:rsidR="00262459">
        <w:t>st</w:t>
      </w:r>
      <w:r w:rsidR="00675165">
        <w:t>udenog</w:t>
      </w:r>
      <w:r w:rsidR="00C55162">
        <w:t xml:space="preserve"> 201</w:t>
      </w:r>
      <w:r w:rsidR="005E6891">
        <w:t>8</w:t>
      </w:r>
      <w:r w:rsidR="00C55162">
        <w:t xml:space="preserve">. u </w:t>
      </w:r>
      <w:r>
        <w:t>10</w:t>
      </w:r>
      <w:r w:rsidR="00C33645">
        <w:t>:</w:t>
      </w:r>
      <w:r w:rsidR="00675165">
        <w:t>0</w:t>
      </w:r>
      <w:r w:rsidR="00C55162">
        <w:t>0 sati,</w:t>
      </w:r>
    </w:p>
    <w:p w:rsidRDefault="00C55162" w:rsidP="00C55162" w:rsidR="00C55162">
      <w:pPr>
        <w:jc w:val="center"/>
      </w:pPr>
    </w:p>
    <w:p w:rsidRDefault="00C55162" w:rsidP="00C55162" w:rsidR="00C55162">
      <w:pPr>
        <w:jc w:val="center"/>
      </w:pPr>
      <w:r>
        <w:t xml:space="preserve">kod Trgovačkog suda u Pazinu, </w:t>
      </w:r>
      <w:proofErr w:type="spellStart"/>
      <w:r>
        <w:t>Dršćevka</w:t>
      </w:r>
      <w:proofErr w:type="spellEnd"/>
      <w:r>
        <w:t xml:space="preserve"> 1,</w:t>
      </w:r>
    </w:p>
    <w:p w:rsidRDefault="00C55162" w:rsidP="00C55162" w:rsidR="00C55162">
      <w:pPr>
        <w:jc w:val="center"/>
      </w:pPr>
      <w:r>
        <w:t>soba broj 1</w:t>
      </w:r>
    </w:p>
    <w:p w:rsidRDefault="00C55162" w:rsidP="00C55162" w:rsidR="00C55162">
      <w:pPr>
        <w:jc w:val="center"/>
      </w:pPr>
    </w:p>
    <w:p w:rsidRDefault="00C55162" w:rsidP="00C55162" w:rsidR="00C55162">
      <w:r>
        <w:tab/>
        <w:t>Dnevni red:</w:t>
      </w:r>
    </w:p>
    <w:p w:rsidRDefault="00C55162" w:rsidP="00C55162" w:rsidR="00C55162">
      <w:r>
        <w:tab/>
        <w:t>1. rasprava o završnom računu stečajnog upravitelja,</w:t>
      </w:r>
    </w:p>
    <w:p w:rsidRDefault="00C55162" w:rsidP="00C55162" w:rsidR="00C55162">
      <w:r>
        <w:tab/>
        <w:t>2. podnošenje prigovora na završni popis,</w:t>
      </w:r>
    </w:p>
    <w:p w:rsidRDefault="00C55162" w:rsidP="00C55162" w:rsidR="00EB1FAF">
      <w:r>
        <w:tab/>
        <w:t xml:space="preserve">3. odlučivanje o </w:t>
      </w:r>
      <w:proofErr w:type="spellStart"/>
      <w:r>
        <w:t>neunovčivim</w:t>
      </w:r>
      <w:proofErr w:type="spellEnd"/>
      <w:r>
        <w:t xml:space="preserve"> predmetima stečajne mase.</w:t>
      </w:r>
    </w:p>
    <w:p w:rsidRDefault="00C55162" w:rsidP="00C55162" w:rsidR="00C55162">
      <w:pPr>
        <w:jc w:val="center"/>
      </w:pPr>
    </w:p>
    <w:p w:rsidRDefault="00905C83" w:rsidP="00905C83" w:rsidR="00905C83">
      <w:pPr>
        <w:jc w:val="center"/>
      </w:pPr>
      <w:r w:rsidRPr="005829BB">
        <w:t xml:space="preserve">U Pazinu, </w:t>
      </w:r>
      <w:r w:rsidR="00AF19E4">
        <w:t>27</w:t>
      </w:r>
      <w:r w:rsidR="00F43D0C" w:rsidRPr="00F43D0C">
        <w:t>. rujna 2018.</w:t>
      </w:r>
    </w:p>
    <w:p w:rsidRDefault="003D20CE" w:rsidP="00905C83" w:rsidR="003D20CE" w:rsidRPr="005829BB">
      <w:pPr>
        <w:jc w:val="center"/>
      </w:pPr>
    </w:p>
    <w:p w:rsidRDefault="00905C83" w:rsidP="00905C83" w:rsidR="00905C83" w:rsidRPr="005829BB">
      <w:r w:rsidRPr="005829BB">
        <w:t xml:space="preserve">                                                                                        </w:t>
      </w:r>
      <w:r w:rsidRPr="005829BB">
        <w:tab/>
        <w:t xml:space="preserve">      </w:t>
      </w:r>
      <w:r w:rsidRPr="005829BB">
        <w:tab/>
        <w:t>Stečajni sudac</w:t>
      </w:r>
    </w:p>
    <w:p w:rsidRDefault="00905C83" w:rsidP="00905C83" w:rsidR="00905C83" w:rsidRPr="005829BB">
      <w:pPr>
        <w:ind w:firstLine="708"/>
      </w:pPr>
      <w:r w:rsidRPr="005829BB">
        <w:tab/>
      </w:r>
      <w:r w:rsidRPr="005829BB">
        <w:tab/>
      </w:r>
      <w:r w:rsidRPr="005829BB">
        <w:tab/>
      </w:r>
      <w:r w:rsidRPr="005829BB">
        <w:tab/>
      </w:r>
      <w:r w:rsidRPr="005829BB">
        <w:tab/>
        <w:t xml:space="preserve">                   </w:t>
      </w:r>
    </w:p>
    <w:p w:rsidRDefault="00905C83" w:rsidP="00905C83" w:rsidR="00905C83" w:rsidRPr="005829BB">
      <w:pPr>
        <w:ind w:firstLine="708"/>
      </w:pPr>
      <w:r w:rsidRPr="005829BB">
        <w:tab/>
      </w:r>
      <w:r w:rsidRPr="005829BB">
        <w:tab/>
      </w:r>
      <w:r w:rsidRPr="005829BB">
        <w:tab/>
      </w:r>
      <w:r w:rsidRPr="005829BB">
        <w:tab/>
      </w:r>
      <w:r w:rsidRPr="005829BB">
        <w:tab/>
      </w:r>
      <w:r w:rsidRPr="005829BB">
        <w:tab/>
        <w:t xml:space="preserve">        </w:t>
      </w:r>
      <w:r w:rsidRPr="005829BB">
        <w:tab/>
        <w:t xml:space="preserve">           Ivan Dujić</w:t>
      </w:r>
      <w:r w:rsidR="00EE2A97">
        <w:t>, v.r.</w:t>
      </w:r>
    </w:p>
    <w:p w:rsidRDefault="00905C83" w:rsidP="00905C83" w:rsidR="00905C83" w:rsidRPr="005829BB"/>
    <w:p w:rsidRDefault="000161E5" w:rsidP="00905C83" w:rsidR="000161E5" w:rsidRPr="005829BB"/>
    <w:p w:rsidRDefault="00395BF4" w:rsidP="00905C83" w:rsidR="00395BF4" w:rsidRPr="005829BB"/>
    <w:p w:rsidRDefault="005829BB" w:rsidP="005829BB" w:rsidR="005829BB" w:rsidRPr="005829BB">
      <w:r w:rsidRPr="005829BB">
        <w:t>POUKA O PRAVNOM LIJEKU:</w:t>
      </w:r>
    </w:p>
    <w:p w:rsidRDefault="005829BB" w:rsidP="005829BB" w:rsidR="00905C83" w:rsidRPr="005829BB">
      <w:r w:rsidRPr="005829BB">
        <w:t>Protiv  ovog  zaključka žalba nije dopuštena.</w:t>
      </w:r>
    </w:p>
    <w:p w:rsidRDefault="005829BB" w:rsidP="005829BB" w:rsidR="005829BB" w:rsidRPr="005829BB"/>
    <w:p w:rsidRDefault="00905C83" w:rsidP="00163AAB" w:rsidR="00163AAB">
      <w:r w:rsidRPr="005829BB">
        <w:t>DNA:</w:t>
      </w:r>
    </w:p>
    <w:p w:rsidRDefault="00163AAB" w:rsidP="00106CB1" w:rsidR="00106CB1">
      <w:pPr>
        <w:jc w:val="both"/>
      </w:pPr>
      <w:r>
        <w:t xml:space="preserve">- e-oglasna ploča suda – osam dana </w:t>
      </w:r>
    </w:p>
    <w:p w:rsidRDefault="00AF19E4" w:rsidP="00AF19E4" w:rsidR="00163AAB" w:rsidRPr="00E84455">
      <w:pPr>
        <w:jc w:val="both"/>
      </w:pPr>
      <w:r w:rsidRPr="00AF19E4">
        <w:t xml:space="preserve">- stečajnom upravitelju </w:t>
      </w:r>
      <w:proofErr w:type="spellStart"/>
      <w:r w:rsidRPr="00AF19E4">
        <w:t>Lorisu</w:t>
      </w:r>
      <w:proofErr w:type="spellEnd"/>
      <w:r w:rsidRPr="00AF19E4">
        <w:t xml:space="preserve"> Raku iz Rijeke, Zagrebačka 18</w:t>
      </w:r>
    </w:p>
    <w:sectPr w:rsidSect="003D20CE" w:rsidR="00163AAB" w:rsidRPr="00E84455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C3131" w:rsidP="008C04AA" w:rsidR="001C3131">
      <w:r>
        <w:separator/>
      </w:r>
    </w:p>
  </w:endnote>
  <w:endnote w:id="0" w:type="continuationSeparator">
    <w:p w:rsidRDefault="001C3131" w:rsidP="008C04AA" w:rsidR="001C313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C3131" w:rsidP="008C04AA" w:rsidR="001C3131">
      <w:r>
        <w:separator/>
      </w:r>
    </w:p>
  </w:footnote>
  <w:footnote w:id="0" w:type="continuationSeparator">
    <w:p w:rsidRDefault="001C3131" w:rsidP="008C04AA" w:rsidR="001C313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C6E78" w:rsidP="0051129C" w:rsidR="008A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E2A97" w:rsidR="008A416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C6E78" w:rsidP="0051129C" w:rsidR="008A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829B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C6E78" w:rsidP="00DD3FB1" w:rsidR="008A4163" w:rsidRPr="003333BD">
    <w:pPr>
      <w:pStyle w:val="Zaglavlje"/>
    </w:pPr>
    <w:r>
      <w:tab/>
    </w:r>
    <w:r>
      <w:tab/>
    </w:r>
    <w:r w:rsidR="009427A6" w:rsidRPr="009427A6">
      <w:t>Posl.br.: 10 St-823/16-24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65A2" w:rsidP="00A265A2" w:rsidR="00E84C66" w:rsidRPr="00A265A2">
    <w:pPr>
      <w:pStyle w:val="Zaglavlje"/>
    </w:pPr>
    <w:r w:rsidRPr="00A265A2">
      <w:t xml:space="preserve">            </w:t>
    </w:r>
    <w:r>
      <w:tab/>
    </w:r>
    <w:r>
      <w:tab/>
    </w:r>
    <w:r w:rsidR="00825464">
      <w:t>10 St-</w:t>
    </w:r>
    <w:r w:rsidR="00AF19E4">
      <w:t>1048</w:t>
    </w:r>
    <w:r w:rsidR="00F43D0C">
      <w:t>/201</w:t>
    </w:r>
    <w:r w:rsidR="00AF19E4">
      <w:t>6</w:t>
    </w:r>
    <w:r w:rsidR="00825464">
      <w:t>-</w:t>
    </w:r>
    <w:r w:rsidR="00AF19E4">
      <w:t>3</w:t>
    </w:r>
    <w:r w:rsidR="000C604D">
      <w:t>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C4E1E61"/>
    <w:multiLevelType w:val="hybridMultilevel"/>
    <w:tmpl w:val="95A083A0"/>
    <w:lvl w:tplc="54FE2E04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6D187FCF"/>
    <w:multiLevelType w:val="hybridMultilevel"/>
    <w:tmpl w:val="86BA13A6"/>
    <w:lvl w:tplc="18CA4B26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C04AA"/>
    <w:rsid w:val="00007072"/>
    <w:rsid w:val="00012157"/>
    <w:rsid w:val="000161E5"/>
    <w:rsid w:val="00025D6E"/>
    <w:rsid w:val="00033221"/>
    <w:rsid w:val="0003476E"/>
    <w:rsid w:val="00063317"/>
    <w:rsid w:val="00075FD4"/>
    <w:rsid w:val="00077ACC"/>
    <w:rsid w:val="000B12DD"/>
    <w:rsid w:val="000C58C7"/>
    <w:rsid w:val="000C604D"/>
    <w:rsid w:val="000D1C44"/>
    <w:rsid w:val="000D7CB0"/>
    <w:rsid w:val="000F32C2"/>
    <w:rsid w:val="000F7B18"/>
    <w:rsid w:val="0010138C"/>
    <w:rsid w:val="0010417E"/>
    <w:rsid w:val="00105129"/>
    <w:rsid w:val="00106CB1"/>
    <w:rsid w:val="00153A82"/>
    <w:rsid w:val="00163AAB"/>
    <w:rsid w:val="0017408D"/>
    <w:rsid w:val="0018385C"/>
    <w:rsid w:val="00187E7C"/>
    <w:rsid w:val="00195136"/>
    <w:rsid w:val="001A1476"/>
    <w:rsid w:val="001A24DB"/>
    <w:rsid w:val="001A5016"/>
    <w:rsid w:val="001C3131"/>
    <w:rsid w:val="001E508D"/>
    <w:rsid w:val="001E75F6"/>
    <w:rsid w:val="001E7650"/>
    <w:rsid w:val="001E7AED"/>
    <w:rsid w:val="00220C40"/>
    <w:rsid w:val="00256EE1"/>
    <w:rsid w:val="00257655"/>
    <w:rsid w:val="00262459"/>
    <w:rsid w:val="002668F5"/>
    <w:rsid w:val="00266C05"/>
    <w:rsid w:val="002947C8"/>
    <w:rsid w:val="00297297"/>
    <w:rsid w:val="002A0F80"/>
    <w:rsid w:val="002B1A3F"/>
    <w:rsid w:val="002C58D3"/>
    <w:rsid w:val="002D0ACD"/>
    <w:rsid w:val="002D5200"/>
    <w:rsid w:val="002E0070"/>
    <w:rsid w:val="0030157B"/>
    <w:rsid w:val="00321E37"/>
    <w:rsid w:val="00326C83"/>
    <w:rsid w:val="00332974"/>
    <w:rsid w:val="0035048B"/>
    <w:rsid w:val="00386AC4"/>
    <w:rsid w:val="00395BF4"/>
    <w:rsid w:val="003A214E"/>
    <w:rsid w:val="003C51F6"/>
    <w:rsid w:val="003D0645"/>
    <w:rsid w:val="003D20CE"/>
    <w:rsid w:val="003E15EC"/>
    <w:rsid w:val="003E37BF"/>
    <w:rsid w:val="003E7507"/>
    <w:rsid w:val="003F58EA"/>
    <w:rsid w:val="00401CF0"/>
    <w:rsid w:val="00403303"/>
    <w:rsid w:val="00421B79"/>
    <w:rsid w:val="004336B9"/>
    <w:rsid w:val="00443C91"/>
    <w:rsid w:val="00445F0F"/>
    <w:rsid w:val="00482E79"/>
    <w:rsid w:val="00486F3D"/>
    <w:rsid w:val="004A2979"/>
    <w:rsid w:val="004A7B4F"/>
    <w:rsid w:val="004D47B4"/>
    <w:rsid w:val="004E1BDF"/>
    <w:rsid w:val="0051603B"/>
    <w:rsid w:val="005255A3"/>
    <w:rsid w:val="00554328"/>
    <w:rsid w:val="005829BB"/>
    <w:rsid w:val="005B6B0F"/>
    <w:rsid w:val="005B71A1"/>
    <w:rsid w:val="005C7566"/>
    <w:rsid w:val="005E4638"/>
    <w:rsid w:val="005E6891"/>
    <w:rsid w:val="005F57AE"/>
    <w:rsid w:val="005F652C"/>
    <w:rsid w:val="00605C59"/>
    <w:rsid w:val="00627A68"/>
    <w:rsid w:val="006351AF"/>
    <w:rsid w:val="00641C5A"/>
    <w:rsid w:val="00643C55"/>
    <w:rsid w:val="00664682"/>
    <w:rsid w:val="00675165"/>
    <w:rsid w:val="00676A52"/>
    <w:rsid w:val="00692004"/>
    <w:rsid w:val="00694576"/>
    <w:rsid w:val="006B5B62"/>
    <w:rsid w:val="006C693F"/>
    <w:rsid w:val="006E061C"/>
    <w:rsid w:val="006E1921"/>
    <w:rsid w:val="0070665C"/>
    <w:rsid w:val="0071183C"/>
    <w:rsid w:val="00720F55"/>
    <w:rsid w:val="0073321E"/>
    <w:rsid w:val="00740AFF"/>
    <w:rsid w:val="0074728B"/>
    <w:rsid w:val="0075796F"/>
    <w:rsid w:val="00774CCA"/>
    <w:rsid w:val="007A2013"/>
    <w:rsid w:val="007D067A"/>
    <w:rsid w:val="007F1D40"/>
    <w:rsid w:val="00825464"/>
    <w:rsid w:val="00842144"/>
    <w:rsid w:val="00842507"/>
    <w:rsid w:val="00850929"/>
    <w:rsid w:val="00875869"/>
    <w:rsid w:val="0087762C"/>
    <w:rsid w:val="0088211F"/>
    <w:rsid w:val="00887DAA"/>
    <w:rsid w:val="00896573"/>
    <w:rsid w:val="008976F9"/>
    <w:rsid w:val="008B0868"/>
    <w:rsid w:val="008C04AA"/>
    <w:rsid w:val="008D67D3"/>
    <w:rsid w:val="008E512E"/>
    <w:rsid w:val="00905C83"/>
    <w:rsid w:val="00910072"/>
    <w:rsid w:val="00930F80"/>
    <w:rsid w:val="009427A6"/>
    <w:rsid w:val="00945BC8"/>
    <w:rsid w:val="00962B35"/>
    <w:rsid w:val="009744EC"/>
    <w:rsid w:val="00977391"/>
    <w:rsid w:val="00985388"/>
    <w:rsid w:val="0098707E"/>
    <w:rsid w:val="009900B8"/>
    <w:rsid w:val="00990634"/>
    <w:rsid w:val="00991A85"/>
    <w:rsid w:val="009963BA"/>
    <w:rsid w:val="009A2283"/>
    <w:rsid w:val="009B1C1E"/>
    <w:rsid w:val="009C4D89"/>
    <w:rsid w:val="009F0583"/>
    <w:rsid w:val="00A156AE"/>
    <w:rsid w:val="00A25CF0"/>
    <w:rsid w:val="00A265A2"/>
    <w:rsid w:val="00A3006C"/>
    <w:rsid w:val="00A32C26"/>
    <w:rsid w:val="00A347DB"/>
    <w:rsid w:val="00A36529"/>
    <w:rsid w:val="00A44BB9"/>
    <w:rsid w:val="00A638E2"/>
    <w:rsid w:val="00A8141E"/>
    <w:rsid w:val="00A85502"/>
    <w:rsid w:val="00A94A08"/>
    <w:rsid w:val="00AB4678"/>
    <w:rsid w:val="00AD3F57"/>
    <w:rsid w:val="00AD633B"/>
    <w:rsid w:val="00AE7866"/>
    <w:rsid w:val="00AF11EC"/>
    <w:rsid w:val="00AF19E4"/>
    <w:rsid w:val="00AF2FA5"/>
    <w:rsid w:val="00AF3BC7"/>
    <w:rsid w:val="00B05DBB"/>
    <w:rsid w:val="00B177E0"/>
    <w:rsid w:val="00B271A9"/>
    <w:rsid w:val="00B2762C"/>
    <w:rsid w:val="00B4030D"/>
    <w:rsid w:val="00B44294"/>
    <w:rsid w:val="00B60CE8"/>
    <w:rsid w:val="00B85607"/>
    <w:rsid w:val="00B90BC5"/>
    <w:rsid w:val="00BA5C5F"/>
    <w:rsid w:val="00BC6E78"/>
    <w:rsid w:val="00BE5A8E"/>
    <w:rsid w:val="00BE637F"/>
    <w:rsid w:val="00C140F4"/>
    <w:rsid w:val="00C320EA"/>
    <w:rsid w:val="00C33645"/>
    <w:rsid w:val="00C37863"/>
    <w:rsid w:val="00C55162"/>
    <w:rsid w:val="00C764D7"/>
    <w:rsid w:val="00C929BC"/>
    <w:rsid w:val="00C95E59"/>
    <w:rsid w:val="00CA165C"/>
    <w:rsid w:val="00CA16DB"/>
    <w:rsid w:val="00CB55D0"/>
    <w:rsid w:val="00CB5612"/>
    <w:rsid w:val="00CB65BB"/>
    <w:rsid w:val="00CD29E7"/>
    <w:rsid w:val="00CD5A49"/>
    <w:rsid w:val="00CE38D4"/>
    <w:rsid w:val="00CF76C0"/>
    <w:rsid w:val="00D25E6F"/>
    <w:rsid w:val="00D25F40"/>
    <w:rsid w:val="00D5398B"/>
    <w:rsid w:val="00D721BE"/>
    <w:rsid w:val="00D93ECB"/>
    <w:rsid w:val="00DC12DD"/>
    <w:rsid w:val="00DD43DA"/>
    <w:rsid w:val="00DE0F0E"/>
    <w:rsid w:val="00E016CC"/>
    <w:rsid w:val="00E13AF4"/>
    <w:rsid w:val="00E41DF2"/>
    <w:rsid w:val="00E45D62"/>
    <w:rsid w:val="00E53610"/>
    <w:rsid w:val="00E60ABE"/>
    <w:rsid w:val="00E84455"/>
    <w:rsid w:val="00E941F7"/>
    <w:rsid w:val="00EA3ECD"/>
    <w:rsid w:val="00EB0698"/>
    <w:rsid w:val="00EB1FAF"/>
    <w:rsid w:val="00ED3BEC"/>
    <w:rsid w:val="00EE2A97"/>
    <w:rsid w:val="00EE7DC4"/>
    <w:rsid w:val="00EF5094"/>
    <w:rsid w:val="00EF7232"/>
    <w:rsid w:val="00F07B51"/>
    <w:rsid w:val="00F10F61"/>
    <w:rsid w:val="00F12EBD"/>
    <w:rsid w:val="00F13312"/>
    <w:rsid w:val="00F40BD3"/>
    <w:rsid w:val="00F43D0C"/>
    <w:rsid w:val="00F64019"/>
    <w:rsid w:val="00F73C78"/>
    <w:rsid w:val="00F94762"/>
    <w:rsid w:val="00F9777B"/>
    <w:rsid w:val="00FB6F3E"/>
    <w:rsid w:val="00FF13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56EE1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8C04A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8C04AA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8C04AA"/>
  </w:style>
  <w:style w:customStyle="true" w:styleId="f01" w:type="character">
    <w:name w:val="f01"/>
    <w:rsid w:val="008C04AA"/>
    <w:rPr>
      <w:rFonts w:cs="Times New Roman" w:hAnsi="Times New Roman" w:ascii="Times New Roman" w:hint="default"/>
      <w:color w:val="00000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C04A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C04AA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C04A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C04AA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2E007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E2A9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E2A97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E2A97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E2A97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E2A97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56EE1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8C04A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8C04AA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8C04AA"/>
  </w:style>
  <w:style w:customStyle="1" w:styleId="f01" w:type="character">
    <w:name w:val="f01"/>
    <w:rsid w:val="008C04AA"/>
    <w:rPr>
      <w:rFonts w:ascii="Times New Roman" w:cs="Times New Roman" w:hAnsi="Times New Roman" w:hint="default"/>
      <w:color w:val="00000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C04A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C04AA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C04A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C04AA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2E007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E2A9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E2A97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E2A97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E2A97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E2A97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429681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04986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9000409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32624678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903761512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361724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3417668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1136979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335805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158220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1163604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432626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8743714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32553982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450587437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6041880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1246639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33720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41817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675720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604039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588663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6601771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43604483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364328687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893474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809229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377655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168554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008928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564453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rujna 2018.</izvorni_sadrzaj>
    <derivirana_varijabla naziv="DomainObject.DatumDonosenjaOdluke_1">27.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1048</izvorni_sadrzaj>
    <derivirana_varijabla naziv="DomainObject.Predmet.Broj_1">1048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listopada 2016.</izvorni_sadrzaj>
    <derivirana_varijabla naziv="DomainObject.Predmet.DatumOsnivanja_1">20.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St-1048/2016</izvorni_sadrzaj>
    <derivirana_varijabla naziv="DomainObject.Predmet.OznakaBroj_1">St-1048/2016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HIDROBIRO d. o. o. Umag</izvorni_sadrzaj>
    <derivirana_varijabla naziv="DomainObject.Predmet.ProtustrankaFormated_1">  HIDROBIRO d. o. o. Umag</derivirana_varijabla>
  </DomainObject.Predmet.ProtustrankaFormated>
  <DomainObject.Predmet.ProtustrankaFormatedOIB>
    <izvorni_sadrzaj>  HIDROBIRO d. o. o. Umag, OIB 31286658616</izvorni_sadrzaj>
    <derivirana_varijabla naziv="DomainObject.Predmet.ProtustrankaFormatedOIB_1">  HIDROBIRO d. o. o. Umag, OIB 31286658616</derivirana_varijabla>
  </DomainObject.Predmet.ProtustrankaFormatedOIB>
  <DomainObject.Predmet.ProtustrankaFormatedWithAdress>
    <izvorni_sadrzaj> HIDROBIRO d. o. o. Umag, Moela 7/1, 52470 Umag</izvorni_sadrzaj>
    <derivirana_varijabla naziv="DomainObject.Predmet.ProtustrankaFormatedWithAdress_1"> HIDROBIRO d. o. o. Umag, Moela 7/1, 52470 Umag</derivirana_varijabla>
  </DomainObject.Predmet.ProtustrankaFormatedWithAdress>
  <DomainObject.Predmet.ProtustrankaFormatedWithAdressOIB>
    <izvorni_sadrzaj> HIDROBIRO d. o. o. Umag, OIB 31286658616, Moela 7/1, 52470 Umag</izvorni_sadrzaj>
    <derivirana_varijabla naziv="DomainObject.Predmet.ProtustrankaFormatedWithAdressOIB_1"> HIDROBIRO d. o. o. Umag, OIB 31286658616, Moela 7/1, 52470 Umag</derivirana_varijabla>
  </DomainObject.Predmet.ProtustrankaFormatedWithAdressOIB>
  <DomainObject.Predmet.ProtustrankaWithAdress>
    <izvorni_sadrzaj>HIDROBIRO d. o. o. Umag Moela 7/1, 52470 Umag</izvorni_sadrzaj>
    <derivirana_varijabla naziv="DomainObject.Predmet.ProtustrankaWithAdress_1">HIDROBIRO d. o. o. Umag Moela 7/1, 52470 Umag</derivirana_varijabla>
  </DomainObject.Predmet.ProtustrankaWithAdress>
  <DomainObject.Predmet.ProtustrankaWithAdressOIB>
    <izvorni_sadrzaj>HIDROBIRO d. o. o. Umag, OIB 31286658616, Moela 7/1, 52470 Umag</izvorni_sadrzaj>
    <derivirana_varijabla naziv="DomainObject.Predmet.ProtustrankaWithAdressOIB_1">HIDROBIRO d. o. o. Umag, OIB 31286658616, Moela 7/1, 52470 Umag</derivirana_varijabla>
  </DomainObject.Predmet.ProtustrankaWithAdressOIB>
  <DomainObject.Predmet.ProtustrankaNazivFormated>
    <izvorni_sadrzaj>HIDROBIRO d. o. o. Umag</izvorni_sadrzaj>
    <derivirana_varijabla naziv="DomainObject.Predmet.ProtustrankaNazivFormated_1">HIDROBIRO d. o. o. Umag</derivirana_varijabla>
  </DomainObject.Predmet.ProtustrankaNazivFormated>
  <DomainObject.Predmet.ProtustrankaNazivFormatedOIB>
    <izvorni_sadrzaj>HIDROBIRO d. o. o. Umag, OIB 31286658616</izvorni_sadrzaj>
    <derivirana_varijabla naziv="DomainObject.Predmet.ProtustrankaNazivFormatedOIB_1">HIDROBIRO d. o. o. Umag, OIB 31286658616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98497.76</izvorni_sadrzaj>
    <derivirana_varijabla naziv="DomainObject.Predmet.TrenutnaVrijednost_1">98497.76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HIDROBIRO d. o. o. Umag</item>
    </izvorni_sadrzaj>
    <derivirana_varijabla naziv="DomainObject.Predmet.ProtuStrankaListFormated_1">
      <item>HIDROBIRO d. o. o. Umag</item>
    </derivirana_varijabla>
  </DomainObject.Predmet.ProtuStrankaListFormated>
  <DomainObject.Predmet.ProtuStrankaListFormatedOIB>
    <izvorni_sadrzaj>
      <item>HIDROBIRO d. o. o. Umag, OIB 31286658616</item>
    </izvorni_sadrzaj>
    <derivirana_varijabla naziv="DomainObject.Predmet.ProtuStrankaListFormatedOIB_1">
      <item>HIDROBIRO d. o. o. Umag, OIB 31286658616</item>
    </derivirana_varijabla>
  </DomainObject.Predmet.ProtuStrankaListFormatedOIB>
  <DomainObject.Predmet.ProtuStrankaListFormatedWithAdress>
    <izvorni_sadrzaj>
      <item>HIDROBIRO d. o. o. Umag, Moela 7/1, 52470 Umag</item>
    </izvorni_sadrzaj>
    <derivirana_varijabla naziv="DomainObject.Predmet.ProtuStrankaListFormatedWithAdress_1">
      <item>HIDROBIRO d. o. o. Umag, Moela 7/1, 52470 Umag</item>
    </derivirana_varijabla>
  </DomainObject.Predmet.ProtuStrankaListFormatedWithAdress>
  <DomainObject.Predmet.ProtuStrankaListFormatedWithAdressOIB>
    <izvorni_sadrzaj>
      <item>HIDROBIRO d. o. o. Umag, OIB 31286658616, Moela 7/1, 52470 Umag</item>
    </izvorni_sadrzaj>
    <derivirana_varijabla naziv="DomainObject.Predmet.ProtuStrankaListFormatedWithAdressOIB_1">
      <item>HIDROBIRO d. o. o. Umag, OIB 31286658616, Moela 7/1, 52470 Umag</item>
    </derivirana_varijabla>
  </DomainObject.Predmet.ProtuStrankaListFormatedWithAdressOIB>
  <DomainObject.Predmet.ProtuStrankaListNazivFormated>
    <izvorni_sadrzaj>
      <item>HIDROBIRO d. o. o. Umag</item>
    </izvorni_sadrzaj>
    <derivirana_varijabla naziv="DomainObject.Predmet.ProtuStrankaListNazivFormated_1">
      <item>HIDROBIRO d. o. o. Umag</item>
    </derivirana_varijabla>
  </DomainObject.Predmet.ProtuStrankaListNazivFormated>
  <DomainObject.Predmet.ProtuStrankaListNazivFormatedOIB>
    <izvorni_sadrzaj>
      <item>HIDROBIRO d. o. o. Umag, OIB 31286658616</item>
    </izvorni_sadrzaj>
    <derivirana_varijabla naziv="DomainObject.Predmet.ProtuStrankaListNazivFormatedOIB_1">
      <item>HIDROBIRO d. o. o. Umag, OIB 31286658616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rujna 2018.</izvorni_sadrzaj>
    <derivirana_varijabla naziv="DomainObject.Datum_1">27.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HIDROBIRO d. o. o. Umag</izvorni_sadrzaj>
    <derivirana_varijabla naziv="DomainObject.Predmet.ProtustrankaIDrugi_1">HIDROBIRO d. o. o. Umag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HIDROBIRO d. o. o. Umag, OIB 31286658616, Moela 7/1, 52470 Umag</izvorni_sadrzaj>
    <derivirana_varijabla naziv="DomainObject.Predmet.ProtustrankaIDrugiAdressOIB_1">HIDROBIRO d. o. o. Umag, OIB 31286658616, Moela 7/1,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HIDROBIRO d. o. o. Umag</item>
    </izvorni_sadrzaj>
    <derivirana_varijabla naziv="DomainObject.Predmet.SudioniciListNaziv_1">
      <item>FINANCIJSKA AGENCIJA, RC RIJEKA, PODRUŽNICA PULA, PULA</item>
      <item>HIDROBIRO d. o. o. Umag</item>
    </derivirana_varijabla>
  </DomainObject.Predmet.SudioniciListNaziv>
  <DomainObject.Predmet.SudioniciListAdressOIB>
    <izvorni_sadrzaj>
      <item>FINANCIJSKA AGENCIJA, RC RIJEKA, PODRUŽNICA PULA, PULA, OIB 85821130368, Giardini 5,52100 Pula</item>
      <item>HIDROBIRO d. o. o. Umag, OIB 31286658616, Moela 7/1,52470 Umag</item>
    </izvorni_sadrzaj>
    <derivirana_varijabla naziv="DomainObject.Predmet.SudioniciListAdressOIB_1">
      <item>FINANCIJSKA AGENCIJA, RC RIJEKA, PODRUŽNICA PULA, PULA, OIB 85821130368, Giardini 5,52100 Pula</item>
      <item>HIDROBIRO d. o. o. Umag, OIB 31286658616, Moela 7/1,52470 Umag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31286658616</item>
    </izvorni_sadrzaj>
    <derivirana_varijabla naziv="DomainObject.Predmet.SudioniciListNazivOIB_1">
      <item>, OIB 85821130368</item>
      <item>, OIB 31286658616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Loris Rak, OIB 81830822007, Zagrebačka 18 Rijeka</item>
    </izvorni_sadrzaj>
    <derivirana_varijabla naziv="DomainObject.Predmet.StecajniUpraviteljiListAddressOIB_1">
      <item>Loris Rak, OIB 81830822007, Zagrebačka 18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D93024C-E0A9-41A9-8213-E4A82382F0E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143</properties:Words>
  <properties:Characters>692</properties:Characters>
  <properties:Lines>39</properties:Lines>
  <properties:Paragraphs>22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2018-09-27T11:52:00Z</dcterms:created>
  <dc:creator>Jasmina Matika</dc:creator>
  <cp:lastModifiedBy>Sanja Lakošeljac</cp:lastModifiedBy>
  <cp:lastPrinted>2016-10-10T11:27:00Z</cp:lastPrinted>
  <dcterms:modified xmlns:xsi="http://www.w3.org/2001/XMLSchema-instance" xsi:type="dcterms:W3CDTF">2018-09-27T11:53:00Z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(St-1048-16 - Zaključak - završno ročište.docx)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