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fa51" w14:paraId="be7fa51" w:rsidRDefault="006A05D0" w:rsidP="00B72803" w:rsidR="006A05D0">
      <w:pPr>
        <w15:collapsed w:val="false"/>
      </w:pPr>
    </w:p>
    <w:p w:rsidRDefault="006B7107" w:rsidP="006B7107" w:rsidR="006B7107">
      <w:pPr>
        <w:jc w:val="right"/>
      </w:pPr>
      <w:r>
        <w:t>Broj: St-</w:t>
      </w:r>
      <w:r w:rsidR="00E31554">
        <w:t>454/17-35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AD58B6">
        <w:t xml:space="preserve">stečajna masa iza </w:t>
      </w:r>
      <w:r w:rsidR="00E31554">
        <w:rPr>
          <w:b/>
          <w:color w:val="000000"/>
        </w:rPr>
        <w:t xml:space="preserve">KOZMETIKA MIHALJEVIĆ d.o.o. „u stečaju“ </w:t>
      </w:r>
      <w:proofErr w:type="spellStart"/>
      <w:r w:rsidR="00E31554">
        <w:rPr>
          <w:b/>
          <w:color w:val="000000"/>
        </w:rPr>
        <w:t>Josipovac</w:t>
      </w:r>
      <w:proofErr w:type="spellEnd"/>
      <w:r w:rsidRPr="00C26EF6">
        <w:t>,</w:t>
      </w:r>
      <w:r w:rsidRPr="00B07079">
        <w:t xml:space="preserve"> nakon prvog ispitnog ročišta, održanog dana </w:t>
      </w:r>
      <w:r w:rsidR="00E31554">
        <w:t>24. kolovoza</w:t>
      </w:r>
      <w:r w:rsidR="00573376">
        <w:t xml:space="preserve"> 2017. g., dana </w:t>
      </w:r>
      <w:r w:rsidR="00AD58B6">
        <w:t>5</w:t>
      </w:r>
      <w:r w:rsidR="00E31554">
        <w:t>. rujna</w:t>
      </w:r>
      <w:r w:rsidR="00573376">
        <w:t xml:space="preserve"> 2017.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31554" w:rsidP="00E31554" w:rsidR="00E3155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1554" w:rsidP="00E31554" w:rsidR="00E31554">
      <w:pPr>
        <w:pStyle w:val="Bezproreda"/>
        <w:ind w:left="720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TABLICA PRIJAVLJENIH TRAŽBINA  I.  VIŠI ISLPLATNI RED</w:t>
      </w:r>
    </w:p>
    <w:p w:rsidRDefault="00B44EB9" w:rsidP="00C468BB" w:rsidR="00B44EB9">
      <w:pPr>
        <w:rPr>
          <w:b/>
          <w:bCs/>
          <w:color w:val="000000"/>
        </w:rPr>
      </w:pPr>
    </w:p>
    <w:p w:rsidRDefault="00E31554" w:rsidP="00E31554" w:rsidR="00E31554">
      <w:pPr>
        <w:jc w:val="center"/>
        <w:rPr>
          <w:rFonts w:hAnsi="Bookman Old Style" w:ascii="Bookman Old Style"/>
          <w:b/>
        </w:rPr>
      </w:pPr>
    </w:p>
    <w:tbl>
      <w:tblPr>
        <w:tblW w:type="pct" w:w="41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1"/>
        <w:gridCol w:w="1267"/>
        <w:gridCol w:w="1396"/>
        <w:gridCol w:w="1234"/>
        <w:gridCol w:w="1133"/>
        <w:gridCol w:w="1272"/>
        <w:gridCol w:w="1133"/>
        <w:gridCol w:w="1272"/>
      </w:tblGrid>
      <w:tr w:rsidTr="00E31554" w:rsidR="00E31554">
        <w:trPr>
          <w:trHeight w:val="1518"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R.br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Adresa / sjedište vjerovnika</w:t>
            </w:r>
          </w:p>
        </w:tc>
        <w:tc>
          <w:tcPr>
            <w:tcW w:type="pct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Iznos prijavljene tražbine za I. viši </w:t>
            </w:r>
            <w:proofErr w:type="spellStart"/>
            <w:r>
              <w:rPr>
                <w:rFonts w:hAnsi="Bookman Old Style" w:ascii="Bookman Old Style"/>
                <w:sz w:val="20"/>
                <w:szCs w:val="20"/>
              </w:rPr>
              <w:t>ispl</w:t>
            </w:r>
            <w:proofErr w:type="spellEnd"/>
            <w:r>
              <w:rPr>
                <w:rFonts w:hAnsi="Bookman Old Style" w:ascii="Bookman Old Style"/>
                <w:sz w:val="20"/>
                <w:szCs w:val="20"/>
              </w:rPr>
              <w:t xml:space="preserve">. Red </w:t>
            </w:r>
          </w:p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Iznos priznate tražbine</w:t>
            </w:r>
          </w:p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(kn)</w:t>
            </w:r>
          </w:p>
        </w:tc>
        <w:tc>
          <w:tcPr>
            <w:tcW w:type="pct" w:w="6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  <w:sz w:val="20"/>
                <w:szCs w:val="20"/>
                <w:highlight w:val="yellow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Pravna osnova priznate tražbine</w:t>
            </w:r>
          </w:p>
        </w:tc>
      </w:tr>
      <w:tr w:rsidTr="00E31554" w:rsidR="00E31554">
        <w:trPr>
          <w:trHeight w:val="1410"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  <w:lang w:eastAsia="en-US"/>
              </w:rPr>
              <w:t xml:space="preserve"> 1.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Republika Hrvatska, Ministarstvo financija, Porezna uprava, 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Zagreb, Katančićeva 5 /a</w:t>
            </w:r>
          </w:p>
        </w:tc>
        <w:tc>
          <w:tcPr>
            <w:tcW w:type="pct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554" w:rsidR="00E31554">
            <w:pPr>
              <w:spacing w:lineRule="auto" w:line="276"/>
              <w:jc w:val="center"/>
              <w:rPr>
                <w:rFonts w:eastAsia="Calibri" w:hAnsi="Bookman Old Style" w:ascii="Bookman Old Style"/>
                <w:b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  <w:lang w:eastAsia="en-US"/>
              </w:rPr>
              <w:t xml:space="preserve">47.542,22 kn </w:t>
            </w:r>
          </w:p>
          <w:p w:rsidRDefault="00E31554" w:rsidR="00E31554">
            <w:pPr>
              <w:spacing w:lineRule="auto" w:line="276"/>
              <w:jc w:val="center"/>
              <w:rPr>
                <w:rFonts w:hAnsi="Bookman Old Style" w:ascii="Bookman Old Style"/>
                <w:sz w:val="20"/>
                <w:szCs w:val="20"/>
                <w:lang w:eastAsia="en-US"/>
              </w:rPr>
            </w:pPr>
          </w:p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Ovjereni </w:t>
            </w:r>
            <w:proofErr w:type="spellStart"/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izlisti</w:t>
            </w:r>
            <w:proofErr w:type="spellEnd"/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 dostavljeni uz prijavu a koje se odnosi na tražbinu prema Zakonu o doprinosima</w:t>
            </w:r>
          </w:p>
          <w:p w:rsidRDefault="00E31554" w:rsidR="00E31554">
            <w:pPr>
              <w:spacing w:lineRule="auto" w:line="276" w:after="80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Opći porezni zakon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554" w:rsidR="00E31554">
            <w:pPr>
              <w:spacing w:lineRule="auto" w:line="276"/>
              <w:jc w:val="center"/>
              <w:rPr>
                <w:rFonts w:eastAsia="Calibri" w:hAnsi="Bookman Old Style" w:ascii="Bookman Old Style"/>
                <w:b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b/>
                <w:sz w:val="20"/>
                <w:szCs w:val="20"/>
                <w:lang w:eastAsia="en-US"/>
              </w:rPr>
              <w:t xml:space="preserve">47.542,22 kn </w:t>
            </w:r>
          </w:p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</w:p>
        </w:tc>
        <w:tc>
          <w:tcPr>
            <w:tcW w:type="pct" w:w="6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Ovjereni </w:t>
            </w:r>
            <w:proofErr w:type="spellStart"/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izlisti</w:t>
            </w:r>
            <w:proofErr w:type="spellEnd"/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 dostavljeni uz prijavu a koje se odnosi na tražbinu prema Zakonu o doprinosima</w:t>
            </w:r>
          </w:p>
          <w:p w:rsidRDefault="00E31554" w:rsidR="00E31554">
            <w:pPr>
              <w:spacing w:lineRule="auto" w:line="276" w:after="80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Opći porezni zakon</w:t>
            </w:r>
          </w:p>
        </w:tc>
      </w:tr>
    </w:tbl>
    <w:p w:rsidRDefault="00E31554" w:rsidP="00E31554" w:rsidR="00E31554">
      <w:pPr>
        <w:pStyle w:val="Bezproreda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UKUPNO I. VIŠI ISPLATNI RED:  47.542,22  KN</w:t>
      </w:r>
    </w:p>
    <w:p w:rsidRDefault="00E31554" w:rsidP="00E31554" w:rsidR="00E31554">
      <w:pPr>
        <w:jc w:val="right"/>
      </w:pPr>
      <w:r>
        <w:lastRenderedPageBreak/>
        <w:t>Broj: St-454/17-35</w:t>
      </w:r>
    </w:p>
    <w:p w:rsidRDefault="00E31554" w:rsidP="00E31554" w:rsidR="00E31554">
      <w:pPr>
        <w:jc w:val="right"/>
      </w:pPr>
    </w:p>
    <w:p w:rsidRDefault="00E31554" w:rsidP="00E31554" w:rsidR="00E31554" w:rsidRPr="00E31554">
      <w:pPr>
        <w:jc w:val="right"/>
      </w:pPr>
    </w:p>
    <w:p w:rsidRDefault="00E31554" w:rsidP="00E31554" w:rsidR="00E3155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TABLICA PRIJAVLJENIH TRAŽBINA  II.  VIŠI ISLPLATNI RED</w:t>
      </w:r>
    </w:p>
    <w:p w:rsidRDefault="00E31554" w:rsidP="00E31554" w:rsidR="00E31554">
      <w:pPr>
        <w:pStyle w:val="Bezproreda"/>
        <w:ind w:left="1080"/>
        <w:rPr>
          <w:rFonts w:hAnsi="Bookman Old Style" w:ascii="Bookman Old Style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60"/>
        <w:gridCol w:w="1440"/>
        <w:gridCol w:w="1163"/>
        <w:gridCol w:w="1489"/>
        <w:gridCol w:w="1099"/>
        <w:gridCol w:w="1059"/>
        <w:gridCol w:w="1099"/>
        <w:gridCol w:w="879"/>
      </w:tblGrid>
      <w:tr w:rsidTr="00E31554" w:rsidR="00E31554"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Adresa/sjedište vjerovnika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hAnsi="Bookman Old Style" w:ascii="Bookman Old Style"/>
              </w:rPr>
              <w:footnoteReference w:id="1"/>
            </w: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priznate tražbine</w:t>
            </w:r>
          </w:p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priznate tražbine</w:t>
            </w:r>
          </w:p>
        </w:tc>
      </w:tr>
      <w:tr w:rsidTr="00E31554" w:rsidR="00E31554"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1554" w:rsidP="00E31554" w:rsidR="00E31554">
            <w:pPr>
              <w:pStyle w:val="Bezproreda"/>
              <w:numPr>
                <w:ilvl w:val="0"/>
                <w:numId w:val="6"/>
              </w:numPr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Republika Hrvatska, Ministarstvo financija, Porezna uprava, </w:t>
            </w:r>
            <w:proofErr w:type="spellStart"/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Područ</w:t>
            </w:r>
            <w:proofErr w:type="spellEnd"/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. Ured 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/>
              <w:jc w:val="center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Zagreb, Katančićeva</w:t>
            </w:r>
          </w:p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 5/a  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52.636,52</w:t>
            </w: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Kartica stanja računa dužnika, obrasci, rješenja 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52.636,52</w:t>
            </w:r>
          </w:p>
        </w:tc>
        <w:tc>
          <w:tcPr>
            <w:tcW w:type="pct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</w:tr>
      <w:tr w:rsidTr="00E31554" w:rsidR="00E31554">
        <w:tc>
          <w:tcPr>
            <w:tcW w:type="pct" w:w="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554" w:rsidR="00E315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UKUPNO: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pStyle w:val="Bezproreda"/>
              <w:spacing w:lineRule="auto" w:line="276"/>
              <w:jc w:val="right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52.636,52</w:t>
            </w: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</w:rPr>
            </w:pP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52.636,52</w:t>
            </w:r>
          </w:p>
        </w:tc>
        <w:tc>
          <w:tcPr>
            <w:tcW w:type="pct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554" w:rsidR="00E31554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E31554" w:rsidP="00E31554" w:rsidR="00E31554">
      <w:pPr>
        <w:pStyle w:val="Bezproreda"/>
        <w:rPr>
          <w:rFonts w:hAnsi="Bookman Old Style" w:ascii="Bookman Old Style"/>
          <w:b/>
          <w:sz w:val="24"/>
        </w:rPr>
      </w:pPr>
    </w:p>
    <w:p w:rsidRDefault="00DD464D" w:rsidP="00DD464D" w:rsidR="00DD464D" w:rsidRPr="000F0342">
      <w:pPr>
        <w:rPr>
          <w:rFonts w:cs="Arial" w:hAnsi="Arial" w:ascii="Arial"/>
          <w:noProof/>
          <w:sz w:val="18"/>
          <w:szCs w:val="18"/>
        </w:rPr>
      </w:pPr>
    </w:p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DE3981">
      <w:pPr>
        <w:ind w:firstLine="708"/>
        <w:jc w:val="both"/>
      </w:pPr>
      <w:r w:rsidRPr="00D83A21">
        <w:t xml:space="preserve">Na ispitnom ročištu održanog dana </w:t>
      </w:r>
      <w:r w:rsidR="00E31554">
        <w:t>24. kolovoza</w:t>
      </w:r>
      <w:r w:rsidR="00D0373D">
        <w:t xml:space="preserve"> 2017. g.</w:t>
      </w:r>
      <w:r w:rsidRPr="00D83A21">
        <w:t xml:space="preserve"> u stečajnom predmetu </w:t>
      </w:r>
      <w:r w:rsidR="00AD58B6">
        <w:t xml:space="preserve">stečajna masa iza </w:t>
      </w:r>
      <w:r w:rsidR="00E31554">
        <w:rPr>
          <w:b/>
          <w:color w:val="000000"/>
        </w:rPr>
        <w:t xml:space="preserve">KOZMETIKA MIHALJEVIĆ d.o.o. „u stečaju“ </w:t>
      </w:r>
      <w:proofErr w:type="spellStart"/>
      <w:r w:rsidR="00E31554">
        <w:rPr>
          <w:b/>
          <w:color w:val="000000"/>
        </w:rPr>
        <w:t>Josipovac</w:t>
      </w:r>
      <w:proofErr w:type="spellEnd"/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AD58B6">
        <w:t>1</w:t>
      </w:r>
      <w:r>
        <w:t xml:space="preserve"> tražbin</w:t>
      </w:r>
      <w:r w:rsidR="00AD58B6">
        <w:t>u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</w:t>
      </w:r>
      <w:r w:rsidR="00AD58B6">
        <w:t>a</w:t>
      </w:r>
      <w:r w:rsidR="00A24167">
        <w:t xml:space="preserve"> </w:t>
      </w:r>
      <w:r w:rsidR="00AD58B6">
        <w:t>je prijavljena</w:t>
      </w:r>
      <w:r w:rsidR="000F3C4C">
        <w:t xml:space="preserve"> i priznat</w:t>
      </w:r>
      <w:r w:rsidR="00AD58B6">
        <w:t>a</w:t>
      </w:r>
      <w:r w:rsidR="00A24167">
        <w:t xml:space="preserve"> u </w:t>
      </w:r>
      <w:r w:rsidR="00AD58B6">
        <w:t xml:space="preserve">cijelosti u </w:t>
      </w:r>
      <w:r w:rsidR="00A24167">
        <w:t>ukupnom iznosu od</w:t>
      </w:r>
      <w:r w:rsidR="00DD464D">
        <w:t xml:space="preserve"> </w:t>
      </w:r>
      <w:r w:rsidR="00AD58B6">
        <w:t>47.542,22</w:t>
      </w:r>
      <w:r w:rsidR="00DD464D">
        <w:t xml:space="preserve"> kn te </w:t>
      </w:r>
      <w:r w:rsidR="00AD58B6">
        <w:t>1</w:t>
      </w:r>
      <w:r w:rsidR="00DD464D">
        <w:t xml:space="preserve"> tražbin</w:t>
      </w:r>
      <w:r w:rsidR="00AD58B6">
        <w:t>u</w:t>
      </w:r>
      <w:r w:rsidR="00DD464D">
        <w:t xml:space="preserve"> vjerovnika II višeg isplatnog reda koj</w:t>
      </w:r>
      <w:r w:rsidR="00AD58B6">
        <w:t>a je prijavljena</w:t>
      </w:r>
      <w:r w:rsidR="000F3C4C">
        <w:t xml:space="preserve"> i priznat</w:t>
      </w:r>
      <w:r w:rsidR="00AD58B6">
        <w:t>a u cijelosti</w:t>
      </w:r>
      <w:r w:rsidR="00DD464D">
        <w:t xml:space="preserve"> u ukupnom iznosu od </w:t>
      </w:r>
      <w:r w:rsidR="00AD58B6">
        <w:t>52.636,52</w:t>
      </w:r>
      <w:r w:rsidR="00DD464D">
        <w:t xml:space="preserve"> kn</w:t>
      </w:r>
      <w:r w:rsidR="00DE3981">
        <w:t>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E31554" w:rsidP="00E31554" w:rsidR="00E31554">
      <w:pPr>
        <w:ind w:firstLine="708"/>
      </w:pPr>
    </w:p>
    <w:p w:rsidRDefault="00E31554" w:rsidP="00E31554" w:rsidR="00E31554">
      <w:pPr>
        <w:jc w:val="right"/>
      </w:pPr>
      <w:r>
        <w:lastRenderedPageBreak/>
        <w:t>Broj: St-454/17-35</w:t>
      </w:r>
    </w:p>
    <w:p w:rsidRDefault="00E31554" w:rsidP="00E31554" w:rsidR="00E31554">
      <w:pPr>
        <w:ind w:firstLine="708"/>
      </w:pPr>
    </w:p>
    <w:p w:rsidRDefault="00E31554" w:rsidP="00AD58B6" w:rsidR="00E31554">
      <w:pPr>
        <w:ind w:firstLine="708"/>
        <w:jc w:val="both"/>
      </w:pPr>
      <w:r w:rsidRPr="00B07079">
        <w:t xml:space="preserve">Sukladno odredbi čl. </w:t>
      </w:r>
      <w:r>
        <w:t xml:space="preserve">259 </w:t>
      </w:r>
      <w:r w:rsidRPr="00B07079">
        <w:t xml:space="preserve"> st. </w:t>
      </w:r>
      <w:r>
        <w:t>1</w:t>
      </w:r>
      <w:r w:rsidRPr="00B07079">
        <w:t>. Stečajnog zakona stečajn</w:t>
      </w:r>
      <w:r>
        <w:t>i</w:t>
      </w:r>
      <w:r w:rsidRPr="00B07079">
        <w:t xml:space="preserve"> upravitelj je </w:t>
      </w:r>
      <w:r>
        <w:t xml:space="preserve">obaviješten o </w:t>
      </w:r>
      <w:proofErr w:type="spellStart"/>
      <w:r>
        <w:t>razlučnim</w:t>
      </w:r>
      <w:proofErr w:type="spellEnd"/>
      <w:r>
        <w:t xml:space="preserve"> pravima </w:t>
      </w:r>
      <w:proofErr w:type="spellStart"/>
      <w:r>
        <w:t>razlučnih</w:t>
      </w:r>
      <w:proofErr w:type="spellEnd"/>
      <w:r>
        <w:t xml:space="preserve"> vjerovnika i to:</w:t>
      </w:r>
    </w:p>
    <w:p w:rsidRDefault="00E31554" w:rsidP="00E31554" w:rsidR="00E31554">
      <w:pPr>
        <w:jc w:val="both"/>
        <w:rPr>
          <w:rFonts w:hAnsi="Bookman Old Style" w:ascii="Bookman Old Style"/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93"/>
        <w:gridCol w:w="1432"/>
        <w:gridCol w:w="1581"/>
        <w:gridCol w:w="2050"/>
        <w:gridCol w:w="1229"/>
        <w:gridCol w:w="1392"/>
        <w:gridCol w:w="1561"/>
        <w:gridCol w:w="1409"/>
      </w:tblGrid>
      <w:tr w:rsidTr="00E31554" w:rsidR="00E31554"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Redni broj </w:t>
            </w:r>
          </w:p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8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Ime i prezime/ tvrtka ili naziv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razlučnog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razlučnog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razlučnog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razlučno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razlučnim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pravom</w:t>
            </w:r>
          </w:p>
        </w:tc>
        <w:tc>
          <w:tcPr>
            <w:tcW w:type="pct" w:w="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Pravnu osnovu tražbine osigurane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razlučnim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pravom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Dio imovine na koji se odnosi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razlučno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pravo</w:t>
            </w:r>
          </w:p>
        </w:tc>
      </w:tr>
      <w:tr w:rsidTr="00E31554" w:rsidR="00E31554">
        <w:trPr>
          <w:trHeight w:val="641"/>
        </w:trPr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1.</w:t>
            </w:r>
          </w:p>
        </w:tc>
        <w:tc>
          <w:tcPr>
            <w:tcW w:type="pct" w:w="8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Republika Hrvatska, Ministarstvo financija, Porezna uprava, </w:t>
            </w:r>
            <w:proofErr w:type="spellStart"/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Područ</w:t>
            </w:r>
            <w:proofErr w:type="spellEnd"/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 xml:space="preserve">. Ured 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spacing w:lineRule="auto" w:line="276"/>
              <w:jc w:val="center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  <w:lang w:eastAsia="en-US"/>
              </w:rPr>
              <w:t>Zagreb, Katančićeva</w:t>
            </w:r>
          </w:p>
          <w:p w:rsidRDefault="00E31554" w:rsidR="00E3155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5/a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proofErr w:type="spellStart"/>
            <w:r>
              <w:rPr>
                <w:rFonts w:hAnsi="Bookman Old Style" w:ascii="Bookman Old Style"/>
              </w:rPr>
              <w:t>Z.knjige</w:t>
            </w:r>
            <w:proofErr w:type="spellEnd"/>
            <w:r>
              <w:rPr>
                <w:rFonts w:hAnsi="Bookman Old Style" w:ascii="Bookman Old Style"/>
              </w:rPr>
              <w:t xml:space="preserve"> </w:t>
            </w:r>
            <w:proofErr w:type="spellStart"/>
            <w:r>
              <w:rPr>
                <w:rFonts w:hAnsi="Bookman Old Style" w:ascii="Bookman Old Style"/>
              </w:rPr>
              <w:t>O.suda</w:t>
            </w:r>
            <w:proofErr w:type="spellEnd"/>
            <w:r>
              <w:rPr>
                <w:rFonts w:hAnsi="Bookman Old Style" w:ascii="Bookman Old Style"/>
              </w:rPr>
              <w:t xml:space="preserve"> u Osijeku, </w:t>
            </w:r>
            <w:proofErr w:type="spellStart"/>
            <w:r>
              <w:rPr>
                <w:rFonts w:hAnsi="Bookman Old Style" w:ascii="Bookman Old Style"/>
              </w:rPr>
              <w:t>zk.odjel</w:t>
            </w:r>
            <w:proofErr w:type="spellEnd"/>
            <w:r>
              <w:rPr>
                <w:rFonts w:hAnsi="Bookman Old Style" w:ascii="Bookman Old Style"/>
              </w:rPr>
              <w:t xml:space="preserve"> Osijek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58.453,65 kn </w:t>
            </w:r>
          </w:p>
        </w:tc>
        <w:tc>
          <w:tcPr>
            <w:tcW w:type="pct" w:w="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Rješenje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O.suda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u Osijeku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Ovr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– 470/16 od 04.02.2016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1554" w:rsidR="00E31554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Nekretnina upisana u </w:t>
            </w:r>
            <w:proofErr w:type="spellStart"/>
            <w:r>
              <w:rPr>
                <w:rFonts w:hAnsi="Bookman Old Style" w:ascii="Bookman Old Style"/>
              </w:rPr>
              <w:t>zk.ul</w:t>
            </w:r>
            <w:proofErr w:type="spellEnd"/>
            <w:r>
              <w:rPr>
                <w:rFonts w:hAnsi="Bookman Old Style" w:ascii="Bookman Old Style"/>
              </w:rPr>
              <w:t xml:space="preserve"> 2486, kč.br.248, površine 24017 m2, k. Općina </w:t>
            </w:r>
            <w:proofErr w:type="spellStart"/>
            <w:r>
              <w:rPr>
                <w:rFonts w:hAnsi="Bookman Old Style" w:ascii="Bookman Old Style"/>
              </w:rPr>
              <w:t>Josipovac</w:t>
            </w:r>
            <w:proofErr w:type="spellEnd"/>
          </w:p>
        </w:tc>
      </w:tr>
    </w:tbl>
    <w:p w:rsidRDefault="00E31554" w:rsidP="000F0342" w:rsidR="00E31554">
      <w:pPr>
        <w:ind w:firstLine="708"/>
        <w:jc w:val="both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AD58B6">
        <w:t>5</w:t>
      </w:r>
      <w:r w:rsidR="00E31554">
        <w:t>. rujna</w:t>
      </w:r>
      <w:r w:rsidR="00573376">
        <w:t xml:space="preserve">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E31554">
        <w:t>Krešimir Panjaković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E31554" w:rsidR="006B7107">
      <w:pPr>
        <w:tabs>
          <w:tab w:pos="1200" w:val="left"/>
        </w:tabs>
      </w:pPr>
      <w:r>
        <w:t>4</w:t>
      </w:r>
      <w:r w:rsidR="00E82646">
        <w:t>. k-</w:t>
      </w:r>
      <w:r w:rsidR="00AD58B6">
        <w:t>5</w:t>
      </w:r>
      <w:r w:rsidR="00E31554">
        <w:t>.10.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F20331" w:rsidR="006B7107" w:rsidRPr="00463855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E7C" w:rsidP="00F57AB4" w:rsidR="00D72E7C">
      <w:r>
        <w:separator/>
      </w:r>
    </w:p>
  </w:endnote>
  <w:endnote w:id="0" w:type="continuationSeparator">
    <w:p w:rsidRDefault="00D72E7C" w:rsidP="00F57AB4" w:rsidR="00D72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E7C" w:rsidP="00F57AB4" w:rsidR="00D72E7C">
      <w:r>
        <w:separator/>
      </w:r>
    </w:p>
  </w:footnote>
  <w:footnote w:id="0" w:type="continuationSeparator">
    <w:p w:rsidRDefault="00D72E7C" w:rsidP="00F57AB4" w:rsidR="00D72E7C">
      <w:r>
        <w:continuationSeparator/>
      </w:r>
    </w:p>
  </w:footnote>
  <w:footnote w:id="1">
    <w:p w:rsidRDefault="00E31554" w:rsidP="00E31554" w:rsidR="00E31554">
      <w:pPr>
        <w:pStyle w:val="Tekstfusnote"/>
      </w:pPr>
    </w:p>
    <w:p w:rsidRDefault="00E31554" w:rsidP="00E31554" w:rsidR="00E31554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331">
          <w:rPr>
            <w:noProof/>
          </w:rPr>
          <w:t>4</w:t>
        </w:r>
        <w:r>
          <w:fldChar w:fldCharType="end"/>
        </w:r>
      </w:p>
    </w:sdtContent>
  </w:sdt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0C6EC4"/>
    <w:multiLevelType w:val="hybridMultilevel"/>
    <w:tmpl w:val="E7E24FE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108F6"/>
    <w:rsid w:val="00533068"/>
    <w:rsid w:val="00573376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C4F16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45083"/>
    <w:rsid w:val="00AB5069"/>
    <w:rsid w:val="00AD58B6"/>
    <w:rsid w:val="00AE7380"/>
    <w:rsid w:val="00AF72ED"/>
    <w:rsid w:val="00B31AF0"/>
    <w:rsid w:val="00B443FA"/>
    <w:rsid w:val="00B44EB9"/>
    <w:rsid w:val="00B72803"/>
    <w:rsid w:val="00B95312"/>
    <w:rsid w:val="00C01508"/>
    <w:rsid w:val="00C04736"/>
    <w:rsid w:val="00C06C57"/>
    <w:rsid w:val="00C468BB"/>
    <w:rsid w:val="00C46C90"/>
    <w:rsid w:val="00CA38CE"/>
    <w:rsid w:val="00D0373D"/>
    <w:rsid w:val="00D04E03"/>
    <w:rsid w:val="00D16061"/>
    <w:rsid w:val="00D72E7C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31554"/>
    <w:rsid w:val="00E45EB0"/>
    <w:rsid w:val="00E5143C"/>
    <w:rsid w:val="00E6057C"/>
    <w:rsid w:val="00E82646"/>
    <w:rsid w:val="00E97308"/>
    <w:rsid w:val="00EB667E"/>
    <w:rsid w:val="00EE2858"/>
    <w:rsid w:val="00F168F0"/>
    <w:rsid w:val="00F20331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31554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31554"/>
    <w:rPr>
      <w:rFonts w:eastAsia="Calibri" w:hAnsi="Calibri" w:ascii="Calibri"/>
    </w:rPr>
  </w:style>
  <w:style w:styleId="Referencafusnote" w:type="character">
    <w:name w:val="footnote reference"/>
    <w:uiPriority w:val="99"/>
    <w:semiHidden/>
    <w:unhideWhenUsed/>
    <w:rsid w:val="00E31554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203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0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31554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31554"/>
    <w:rPr>
      <w:rFonts w:ascii="Calibri" w:eastAsia="Calibri" w:hAnsi="Calibri"/>
    </w:rPr>
  </w:style>
  <w:style w:styleId="Referencafusnote" w:type="character">
    <w:name w:val="footnote reference"/>
    <w:uiPriority w:val="99"/>
    <w:semiHidden/>
    <w:unhideWhenUsed/>
    <w:rsid w:val="00E31554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203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0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87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80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567</properties:Words>
  <properties:Characters>3246</properties:Characters>
  <properties:Lines>405</properties:Lines>
  <properties:Paragraphs>108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2017-09-01T11:20:00Z</dcterms:created>
  <dc:creator>wsadmin</dc:creator>
  <cp:lastModifiedBy>Danijela Sekulić</cp:lastModifiedBy>
  <cp:lastPrinted>2017-09-05T11:50:00Z</cp:lastPrinted>
  <dcterms:modified xmlns:xsi="http://www.w3.org/2001/XMLSchema-instance" xsi:type="dcterms:W3CDTF">2017-09-05T11:50:00Z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