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f8ba" w14:paraId="a1cf8ba" w:rsidRDefault="00395D3F" w:rsidP="00395D3F" w:rsidR="00395D3F" w:rsidRPr="00807971">
      <w:pPr>
        <w:spacing w:lineRule="auto" w:line="240" w:afterAutospacing="true" w:after="100" w:beforeAutospacing="true" w:before="100"/>
        <w:jc w:val="center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0797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PRILOG 4.</w:t>
      </w:r>
    </w:p>
    <w:p w:rsidRDefault="00395D3F" w:rsidP="00395D3F" w:rsidR="00395D3F" w:rsidRPr="00807971">
      <w:pPr>
        <w:spacing w:lineRule="auto" w:line="240" w:afterAutospacing="true" w:after="100" w:beforeAutospacing="true" w:before="100"/>
        <w:jc w:val="center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ZAHTJEV ZA PRODAJU NEKRETNINE U STEČAJNOM POSTUPKU</w:t>
      </w:r>
    </w:p>
    <w:p w:rsidRDefault="00395D3F" w:rsidP="00395D3F" w:rsidR="00CF589E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br/>
        <w:t>N</w:t>
      </w:r>
      <w:r w:rsidR="00CF58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AZIV I ADRESA NADLEŽNOG TIJELA</w:t>
      </w:r>
    </w:p>
    <w:p w:rsidRDefault="00CF589E" w:rsidP="00395D3F" w:rsidR="00395D3F" w:rsidRPr="00807971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___________Trgovački sud u Zadru</w:t>
      </w:r>
      <w:r w:rsidR="00395D3F"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_______________________________</w:t>
      </w:r>
    </w:p>
    <w:p w:rsidRDefault="00395D3F" w:rsidP="00395D3F" w:rsidR="00CF589E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POSLOVNI BROJ SPISA </w:t>
      </w:r>
    </w:p>
    <w:p w:rsidRDefault="00395D3F" w:rsidP="00395D3F" w:rsidR="00395D3F" w:rsidRPr="00807971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_________________</w:t>
      </w:r>
      <w:r w:rsidR="00CF58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St-</w:t>
      </w:r>
      <w:r w:rsidR="008315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411</w:t>
      </w:r>
      <w:r w:rsidR="008B66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/16</w:t>
      </w: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____________________________________</w:t>
      </w:r>
    </w:p>
    <w:p w:rsidRDefault="00395D3F" w:rsidP="00395D3F" w:rsidR="00CF589E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DATUM ZAHTJEVA ZA PRODAJU </w:t>
      </w:r>
    </w:p>
    <w:p w:rsidRDefault="00395D3F" w:rsidP="00395D3F" w:rsidR="00395D3F" w:rsidRPr="00807971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_____</w:t>
      </w:r>
      <w:r w:rsidR="00E844B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 travnja</w:t>
      </w:r>
      <w:r w:rsidR="008315A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2017</w:t>
      </w:r>
      <w:r w:rsidR="00CF589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________________________________</w:t>
      </w:r>
      <w:r w:rsidR="0002260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_</w:t>
      </w: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_________</w:t>
      </w:r>
    </w:p>
    <w:p w:rsidRDefault="00395D3F" w:rsidP="00395D3F" w:rsidR="00395D3F" w:rsidRPr="00807971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PODACI O STRANKAMA:</w:t>
      </w:r>
    </w:p>
    <w:p w:rsidRDefault="00395D3F" w:rsidP="008B66B6" w:rsidR="008B66B6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STEČAJNI DUŽNIK (ime i prezime/naziv, adresa, OIB) </w:t>
      </w:r>
    </w:p>
    <w:p w:rsidRDefault="008315A1" w:rsidP="00395D3F" w:rsidR="008315A1">
      <w:pPr>
        <w:spacing w:lineRule="auto" w:line="240" w:afterAutospacing="true" w:after="100" w:beforeAutospacing="true" w:before="1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TLM TVORNICA LAKIH METALA d.d. u stečaju, Šibenik, Ulica Narodnog preporoda 12, OIB: 71112635487</w:t>
      </w:r>
    </w:p>
    <w:p w:rsidRDefault="008B66B6" w:rsidP="00395D3F" w:rsidR="008B66B6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395D3F"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TEČAJNI UPRAVITELJ (ime i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prezime/naziv, adresa, OIB) </w:t>
      </w:r>
    </w:p>
    <w:p w:rsidRDefault="008315A1" w:rsidP="008315A1" w:rsidR="008315A1" w:rsidRPr="008315A1">
      <w:pPr>
        <w:rPr>
          <w:rFonts w:cs="Times New Roman" w:hAnsi="Times New Roman" w:ascii="Times New Roman"/>
          <w:sz w:val="24"/>
          <w:szCs w:val="24"/>
        </w:rPr>
      </w:pPr>
      <w:r w:rsidRPr="008315A1">
        <w:rPr>
          <w:rFonts w:cs="Times New Roman" w:hAnsi="Times New Roman" w:ascii="Times New Roman"/>
          <w:sz w:val="24"/>
          <w:szCs w:val="24"/>
        </w:rPr>
        <w:t xml:space="preserve">Ljubičić Milan iz Kolana, </w:t>
      </w:r>
      <w:proofErr w:type="spellStart"/>
      <w:r w:rsidRPr="008315A1">
        <w:rPr>
          <w:rFonts w:cs="Times New Roman" w:hAnsi="Times New Roman" w:ascii="Times New Roman"/>
          <w:sz w:val="24"/>
          <w:szCs w:val="24"/>
        </w:rPr>
        <w:t>Šimuni</w:t>
      </w:r>
      <w:proofErr w:type="spellEnd"/>
      <w:r w:rsidRPr="008315A1">
        <w:rPr>
          <w:rFonts w:cs="Times New Roman" w:hAnsi="Times New Roman" w:ascii="Times New Roman"/>
          <w:sz w:val="24"/>
          <w:szCs w:val="24"/>
        </w:rPr>
        <w:t xml:space="preserve"> 142, OIB: 87161295116</w:t>
      </w:r>
    </w:p>
    <w:p w:rsidRDefault="00395D3F" w:rsidP="00395D3F" w:rsidR="00395D3F" w:rsidRPr="00807971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OPUNOMOĆENIK/ZAKONSKI ZASTUPNIK STEČAJNO</w:t>
      </w:r>
      <w:r w:rsidR="008B66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G DUŽNIKA (ime i prezime/naziv,</w:t>
      </w:r>
      <w:r w:rsidRPr="0080797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adresa)</w:t>
      </w:r>
    </w:p>
    <w:p w:rsidRDefault="00395D3F" w:rsidP="00395D3F" w:rsidR="00395D3F" w:rsidRPr="00807971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807971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PODACI O NEKRETNINI I UVJETIMA PRODAJE:</w:t>
      </w:r>
    </w:p>
    <w:tbl>
      <w:tblPr>
        <w:tblW w:type="dxa" w:w="9045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5859"/>
        <w:gridCol w:w="3186"/>
      </w:tblGrid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Broj z.k.ul. / </w:t>
            </w:r>
            <w:proofErr w:type="spellStart"/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podul</w:t>
            </w:r>
            <w:proofErr w:type="spellEnd"/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0B627A" w:rsidP="00CF589E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861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Katastarska čestica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0B627A" w:rsidP="00CF589E" w:rsidR="00CF589E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Suvlasnički dio na </w:t>
            </w:r>
            <w:r w:rsidR="003F0F0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čest. </w:t>
            </w:r>
            <w:proofErr w:type="spellStart"/>
            <w:r w:rsidR="003F0F0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zem</w:t>
            </w:r>
            <w:proofErr w:type="spellEnd"/>
            <w:r w:rsidR="003F0F0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 158/1 za 14/3265 dijela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Katastarska općina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F0F07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Skradin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Površina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F0F07" w:rsidP="003439C7" w:rsidR="00DE1BDA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154</w:t>
            </w:r>
            <w:r w:rsidR="00D92722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m2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Adresa nekretnine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F0F07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Skradin 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Opis nekretnine s </w:t>
            </w:r>
            <w:proofErr w:type="spellStart"/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pripadcima</w:t>
            </w:r>
            <w:proofErr w:type="spellEnd"/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E844B1" w:rsidP="00A82BB2" w:rsidR="00903417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pašnjak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Naznaka prava koja ne prestaju prodajom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097E53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Nema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Naznaka da li je nekretnina slobodna od osoba i stvari, odnosno stanuje li </w:t>
            </w:r>
            <w:proofErr w:type="spellStart"/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ovršenik</w:t>
            </w:r>
            <w:proofErr w:type="spellEnd"/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 članovima svoje obitelji u nekretnini ili je nekretnina dana u najam ili zakup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903417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slobodna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Utvrđena vrijednost nekretnine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F0F07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62.907,46</w:t>
            </w:r>
            <w:r w:rsidR="008B66B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kuna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Minimalna zakonska cijena ispod koje se nekretnina ne može prodati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103858" w:rsidP="008315A1" w:rsidR="008315A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1)</w:t>
            </w:r>
            <w:r w:rsidR="00D90F3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3F0F0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47.180,61</w:t>
            </w:r>
            <w:r w:rsidR="00E844B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kuna</w:t>
            </w:r>
          </w:p>
          <w:p w:rsidRDefault="008315A1" w:rsidP="008315A1" w:rsidR="008315A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2)</w:t>
            </w:r>
            <w:r w:rsidR="00C56D2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3F0F0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31.453,74</w:t>
            </w:r>
            <w:r w:rsidR="00E844B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kuna</w:t>
            </w:r>
          </w:p>
          <w:p w:rsidRDefault="008315A1" w:rsidP="008315A1" w:rsidR="008315A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3)</w:t>
            </w:r>
            <w:r w:rsidR="00E844B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3F0F0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15.726,87</w:t>
            </w:r>
            <w:r w:rsidR="00E844B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kuna</w:t>
            </w:r>
          </w:p>
          <w:p w:rsidRDefault="008315A1" w:rsidP="008315A1" w:rsidR="00D90F39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4)</w:t>
            </w:r>
            <w:r w:rsidR="00E844B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1,00 kuna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Početna cijena za nadmetanje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F0F07" w:rsidP="003F0F07" w:rsidR="003F0F0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1) 47.180,61 kuna</w:t>
            </w:r>
          </w:p>
          <w:p w:rsidRDefault="003F0F07" w:rsidP="003F0F07" w:rsidR="003F0F0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2) 31.453,74 kuna</w:t>
            </w:r>
          </w:p>
          <w:p w:rsidRDefault="003F0F07" w:rsidP="003F0F07" w:rsidR="003F0F0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3) 15.726,87 kuna</w:t>
            </w:r>
          </w:p>
          <w:p w:rsidRDefault="003F0F07" w:rsidP="003F0F07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4) 1,00 kuna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dražbenog koraka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E643B3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500</w:t>
            </w:r>
            <w:r w:rsidR="003439C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,00 </w:t>
            </w:r>
            <w:r w:rsidR="00903417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kuna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Oznaka elektroničke javne dražbe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097E53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1,2,3,4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Redni broj održavanja elektroničke javne dražbe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513F60" w:rsidP="008B66B6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jamčevine koju ponuditelj mora uplatiti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D81DC2" w:rsidP="00A82BB2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6.290,74</w:t>
            </w:r>
            <w:r w:rsidR="008315A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8B66B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kuna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Rok u kojem je kupac dužan položiti </w:t>
            </w:r>
            <w:proofErr w:type="spellStart"/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kupovninu</w:t>
            </w:r>
            <w:proofErr w:type="spellEnd"/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903417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 dana</w:t>
            </w:r>
            <w:r w:rsidR="00513F60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od dostave rješenja o dosudi 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Podaci o mjestu i vremenu razgledavanja te osobi zaduženoj za kontakt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903417" w:rsidP="008315A1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Svaki </w:t>
            </w:r>
            <w:r w:rsidR="0047177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radni dan od 09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:00 do 14:00 sati, </w:t>
            </w:r>
            <w:r w:rsidR="008315A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Milan Ljubičić</w:t>
            </w:r>
            <w:r w:rsidR="008B66B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8B66B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mob</w:t>
            </w:r>
            <w:proofErr w:type="spellEnd"/>
            <w:r w:rsidR="008B66B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: </w:t>
            </w:r>
            <w:r w:rsidR="008315A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091/598-4627</w:t>
            </w:r>
          </w:p>
        </w:tc>
      </w:tr>
      <w:tr w:rsidTr="000B627A" w:rsidR="00D92722" w:rsidRPr="00807971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95D3F" w:rsidP="000B627A" w:rsidR="00395D3F" w:rsidRPr="00807971">
            <w:pPr>
              <w:spacing w:lineRule="auto" w:line="240" w:afterAutospacing="true" w:after="100" w:beforeAutospacing="true" w:before="10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797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Napomena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097E53" w:rsidP="000B627A" w:rsidR="00395D3F" w:rsidRPr="00807971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Nema</w:t>
            </w:r>
          </w:p>
        </w:tc>
      </w:tr>
    </w:tbl>
    <w:p w:rsidRDefault="00E643B3" w:rsidR="00E643B3"/>
    <w:p w:rsidRDefault="00E643B3" w:rsidP="00E643B3" w:rsidR="00E643B3" w:rsidRPr="00E643B3"/>
    <w:p w:rsidRDefault="00E643B3" w:rsidP="00E643B3" w:rsidR="00E643B3" w:rsidRPr="00E643B3"/>
    <w:p w:rsidRDefault="00E643B3" w:rsidP="00E643B3" w:rsidR="00E643B3" w:rsidRPr="00E643B3"/>
    <w:p w:rsidRDefault="00E643B3" w:rsidP="00E643B3" w:rsidR="00E643B3" w:rsidRPr="00E643B3"/>
    <w:p w:rsidRDefault="00E643B3" w:rsidP="00E643B3" w:rsidR="00E643B3"/>
    <w:p w:rsidRDefault="00E643B3" w:rsidP="00E643B3" w:rsidR="00DB052E" w:rsidRPr="00E643B3">
      <w:pPr>
        <w:tabs>
          <w:tab w:pos="7662" w:val="left"/>
        </w:tabs>
      </w:pPr>
      <w:r>
        <w:tab/>
      </w:r>
    </w:p>
    <w:sectPr w:rsidR="00DB052E" w:rsidRPr="00E643B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D3F"/>
    <w:rsid w:val="0002260A"/>
    <w:rsid w:val="00097E53"/>
    <w:rsid w:val="000B627A"/>
    <w:rsid w:val="000D26E1"/>
    <w:rsid w:val="00103858"/>
    <w:rsid w:val="003439C7"/>
    <w:rsid w:val="003454A1"/>
    <w:rsid w:val="00395D3F"/>
    <w:rsid w:val="003F0F07"/>
    <w:rsid w:val="00471779"/>
    <w:rsid w:val="00513F60"/>
    <w:rsid w:val="0061411B"/>
    <w:rsid w:val="008315A1"/>
    <w:rsid w:val="008B66B6"/>
    <w:rsid w:val="00903417"/>
    <w:rsid w:val="00A25687"/>
    <w:rsid w:val="00A82BB2"/>
    <w:rsid w:val="00C56D28"/>
    <w:rsid w:val="00CF589E"/>
    <w:rsid w:val="00D753F6"/>
    <w:rsid w:val="00D81DC2"/>
    <w:rsid w:val="00D90F39"/>
    <w:rsid w:val="00D92722"/>
    <w:rsid w:val="00DB052E"/>
    <w:rsid w:val="00DE1BDA"/>
    <w:rsid w:val="00E643B3"/>
    <w:rsid w:val="00E8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5D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15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4A1"/>
    <w:rPr>
      <w:rFonts w:cs="Times New Roman"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54A1"/>
    <w:rPr>
      <w:rFonts w:cs="Times New Roman"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54A1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54A1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5D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15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5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4A1"/>
    <w:rPr>
      <w:rFonts w:ascii="Times New Roman" w:cs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54A1"/>
    <w:rPr>
      <w:rFonts w:ascii="Times New Roman" w:cs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54A1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54A1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1600</properties:Characters>
  <properties:Lines>75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2017-04-06T08:34:00Z</dcterms:created>
  <dc:creator>wsadmin</dc:creator>
  <cp:lastModifiedBy>Martina Kalmeta</cp:lastModifiedBy>
  <dcterms:modified xmlns:xsi="http://www.w3.org/2001/XMLSchema-instance" xsi:type="dcterms:W3CDTF">2017-04-06T11:48:00Z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