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2f42" w14:paraId="4772f42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  <w:r w:rsidR="005A273D">
        <w:rPr>
          <w:szCs w:val="24"/>
          <w:lang w:val="hr-HR"/>
        </w:rPr>
        <w:t>-117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FB462B">
        <w:rPr>
          <w:szCs w:val="24"/>
          <w:lang w:val="hr-HR"/>
        </w:rPr>
        <w:t xml:space="preserve">dana 29. svibnja </w:t>
      </w:r>
      <w:r w:rsidR="00E95127">
        <w:rPr>
          <w:szCs w:val="24"/>
          <w:lang w:val="hr-HR"/>
        </w:rPr>
        <w:t>2019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</w:t>
      </w:r>
      <w:r w:rsidR="00F57ABC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D00123">
        <w:rPr>
          <w:b/>
        </w:rPr>
        <w:t>5.067.087,00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</w:t>
      </w:r>
      <w:r w:rsidR="00F57ABC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>m</w:t>
      </w:r>
      <w:r w:rsidR="00376A74" w:rsidRPr="00872B81">
        <w:rPr>
          <w:szCs w:val="24"/>
          <w:vertAlign w:val="superscript"/>
          <w:lang w:val="hr-HR"/>
        </w:rPr>
        <w:t>2</w:t>
      </w:r>
      <w:r w:rsidR="00456D7E">
        <w:rPr>
          <w:szCs w:val="24"/>
          <w:lang w:val="hr-HR"/>
        </w:rPr>
        <w:t xml:space="preserve"> - </w:t>
      </w:r>
      <w:r w:rsidR="004F330C" w:rsidRPr="00872B81">
        <w:rPr>
          <w:szCs w:val="24"/>
          <w:lang w:val="hr-HR"/>
        </w:rPr>
        <w:t xml:space="preserve">utvrđuje se u iznosu od </w:t>
      </w:r>
      <w:r w:rsidR="00FB462B">
        <w:rPr>
          <w:b/>
        </w:rPr>
        <w:t>927.904,00</w:t>
      </w:r>
      <w:r w:rsidR="00D00123">
        <w:rPr>
          <w:b/>
        </w:rPr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 xml:space="preserve">od </w:t>
      </w:r>
      <w:r w:rsidR="00FB462B">
        <w:rPr>
          <w:b/>
          <w:szCs w:val="24"/>
          <w:lang w:val="hr-HR"/>
        </w:rPr>
        <w:t>5.999.991,00</w:t>
      </w:r>
      <w:r w:rsidR="00865AD2" w:rsidRPr="00E95127">
        <w:rPr>
          <w:b/>
        </w:rPr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15505D">
        <w:rPr>
          <w:szCs w:val="24"/>
          <w:lang w:val="hr-HR"/>
        </w:rPr>
        <w:t xml:space="preserve"> </w:t>
      </w:r>
      <w:r w:rsidR="005A273D">
        <w:rPr>
          <w:szCs w:val="24"/>
          <w:lang w:val="hr-HR"/>
        </w:rPr>
        <w:t>šesnaestom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B37252">
        <w:rPr>
          <w:b/>
          <w:szCs w:val="24"/>
          <w:lang w:val="hr-HR"/>
        </w:rPr>
        <w:t>18. rujna</w:t>
      </w:r>
      <w:r w:rsidR="00E25FF1" w:rsidRPr="0015505D">
        <w:rPr>
          <w:b/>
        </w:rPr>
        <w:t xml:space="preserve"> 2019</w:t>
      </w:r>
      <w:r w:rsidR="00865AD2" w:rsidRPr="0015505D">
        <w:rPr>
          <w:b/>
        </w:rPr>
        <w:t xml:space="preserve">. u </w:t>
      </w:r>
      <w:r w:rsidR="00A876F3" w:rsidRPr="0015505D">
        <w:rPr>
          <w:b/>
        </w:rPr>
        <w:t>1</w:t>
      </w:r>
      <w:r w:rsidR="00B37252">
        <w:rPr>
          <w:b/>
        </w:rPr>
        <w:t>1</w:t>
      </w:r>
      <w:r w:rsidR="00F22741" w:rsidRPr="0015505D">
        <w:rPr>
          <w:b/>
        </w:rPr>
        <w:t>,00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B37252">
        <w:rPr>
          <w:szCs w:val="24"/>
          <w:lang w:val="hr-HR"/>
        </w:rPr>
        <w:t>20</w:t>
      </w:r>
      <w:r w:rsidR="00F57ABC">
        <w:rPr>
          <w:szCs w:val="24"/>
          <w:lang w:val="hr-HR"/>
        </w:rPr>
        <w:t>0.000,00</w:t>
      </w:r>
      <w:r w:rsidR="003E4F2C">
        <w:rPr>
          <w:szCs w:val="24"/>
          <w:lang w:val="hr-HR"/>
        </w:rPr>
        <w:t xml:space="preserve">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E3212A">
        <w:rPr>
          <w:szCs w:val="24"/>
          <w:lang w:val="hr-HR"/>
        </w:rPr>
        <w:t>petnaestu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E3212A">
        <w:rPr>
          <w:szCs w:val="24"/>
          <w:lang w:val="hr-HR"/>
        </w:rPr>
        <w:t>29. svibnja</w:t>
      </w:r>
      <w:r w:rsidR="00B8643D">
        <w:rPr>
          <w:szCs w:val="24"/>
          <w:lang w:val="hr-HR"/>
        </w:rPr>
        <w:t xml:space="preserve"> </w:t>
      </w:r>
      <w:r w:rsidR="00E95127">
        <w:rPr>
          <w:szCs w:val="24"/>
          <w:lang w:val="hr-HR"/>
        </w:rPr>
        <w:t xml:space="preserve"> 2019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4F330C" w:rsidR="004F33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Sremac Šoštar</w:t>
      </w:r>
      <w:r w:rsidR="00927D8C">
        <w:rPr>
          <w:szCs w:val="24"/>
          <w:lang w:val="hr-HR"/>
        </w:rPr>
        <w:t>,v.r.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927D8C" w:rsidR="00927D8C"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>Za točnost otpravka-ovl. službenik</w:t>
      </w:r>
    </w:p>
    <w:p w:rsidRDefault="00927D8C" w:rsidR="00927D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A67FF" w:rsidP="00927D8C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E95127" w:rsidR="00EF0C0D">
    <w:pPr>
      <w:pStyle w:val="Zaglavlje"/>
      <w:framePr w:y="32" w:x="6036" w:vAnchor="text" w:hAnchor="page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  <w:r w:rsidR="005A273D">
      <w:rPr>
        <w:szCs w:val="24"/>
        <w:lang w:val="hr-HR"/>
      </w:rPr>
      <w:t>-117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0D0AAF"/>
    <w:rsid w:val="00101164"/>
    <w:rsid w:val="001144D8"/>
    <w:rsid w:val="00122288"/>
    <w:rsid w:val="001231FB"/>
    <w:rsid w:val="0015505D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56D7E"/>
    <w:rsid w:val="00462D3E"/>
    <w:rsid w:val="004767C1"/>
    <w:rsid w:val="004B1930"/>
    <w:rsid w:val="004D03D0"/>
    <w:rsid w:val="004F330C"/>
    <w:rsid w:val="00541AEE"/>
    <w:rsid w:val="0057165B"/>
    <w:rsid w:val="00573276"/>
    <w:rsid w:val="005A273D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7723B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27D8C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64080"/>
    <w:rsid w:val="00A703D1"/>
    <w:rsid w:val="00A72E42"/>
    <w:rsid w:val="00A76D0E"/>
    <w:rsid w:val="00A84E4F"/>
    <w:rsid w:val="00A876F3"/>
    <w:rsid w:val="00A92801"/>
    <w:rsid w:val="00AA03C7"/>
    <w:rsid w:val="00AA5045"/>
    <w:rsid w:val="00AC1610"/>
    <w:rsid w:val="00AD09A2"/>
    <w:rsid w:val="00B33B5E"/>
    <w:rsid w:val="00B37252"/>
    <w:rsid w:val="00B470DD"/>
    <w:rsid w:val="00B827B8"/>
    <w:rsid w:val="00B8643D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C71A9"/>
    <w:rsid w:val="00CE213F"/>
    <w:rsid w:val="00D00123"/>
    <w:rsid w:val="00D11916"/>
    <w:rsid w:val="00D13977"/>
    <w:rsid w:val="00D33C16"/>
    <w:rsid w:val="00D33C97"/>
    <w:rsid w:val="00D3651B"/>
    <w:rsid w:val="00D56156"/>
    <w:rsid w:val="00D74309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3212A"/>
    <w:rsid w:val="00E47E63"/>
    <w:rsid w:val="00E5264A"/>
    <w:rsid w:val="00E66F59"/>
    <w:rsid w:val="00E83CF5"/>
    <w:rsid w:val="00E95127"/>
    <w:rsid w:val="00E97F38"/>
    <w:rsid w:val="00EE3285"/>
    <w:rsid w:val="00EF0C0D"/>
    <w:rsid w:val="00EF5E82"/>
    <w:rsid w:val="00EF783A"/>
    <w:rsid w:val="00F02933"/>
    <w:rsid w:val="00F22741"/>
    <w:rsid w:val="00F23DE2"/>
    <w:rsid w:val="00F335E7"/>
    <w:rsid w:val="00F44D64"/>
    <w:rsid w:val="00F45B86"/>
    <w:rsid w:val="00F57ABC"/>
    <w:rsid w:val="00F604CE"/>
    <w:rsid w:val="00F92B63"/>
    <w:rsid w:val="00F96940"/>
    <w:rsid w:val="00FA0C21"/>
    <w:rsid w:val="00FA142B"/>
    <w:rsid w:val="00FA3A0A"/>
    <w:rsid w:val="00FB462B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ŽDO-GRAĐANSKO UPRAVNI ODJEL,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ŽDO-GRAĐANSKO UPRAVNI ODJEL,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ŽDO-GRAĐANSKO UPRAVNI ODJEL,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ŽDO-GRAĐANSKO UPRAVNI ODJEL,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ŽDO-GRAĐANSKO UPRAVNI ODJEL,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ŽDO-GRAĐANSKO UPRAVNI ODJEL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ŽDO-GRAĐANSKO UPRAVNI ODJEL,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ŽDO-GRAĐANSKO UPRAVNI ODJEL,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3244</properties:Characters>
  <properties:Lines>76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2019-05-29T08:13:00Z</dcterms:created>
  <dc:creator>ksvajger</dc:creator>
  <cp:lastModifiedBy>Vinka Mihalinčić</cp:lastModifiedBy>
  <cp:lastPrinted>2019-05-29T08:30:00Z</cp:lastPrinted>
  <dcterms:modified xmlns:xsi="http://www.w3.org/2001/XMLSchema-instance" xsi:type="dcterms:W3CDTF">2019-05-29T08:30:00Z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(St-147-15-16. dražba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