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9fbe" w14:paraId="9a59fbe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2C152E">
        <w:t>1570/16-19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2C152E">
        <w:rPr>
          <w:color w:val="000000"/>
        </w:rPr>
        <w:t>ALO ALO d.o.o. za ugostiteljstvo i usluge, Popovac, V.Nazora 43, OIB: 11221216123, MBS: 030108765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2C152E">
        <w:t>17. veljače</w:t>
      </w:r>
      <w:r w:rsidR="00902DB4">
        <w:t xml:space="preserve">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C506BA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E94D82">
        <w:rPr>
          <w:bCs/>
        </w:rPr>
        <w:t xml:space="preserve"> </w:t>
      </w:r>
      <w:r w:rsidR="002C152E">
        <w:t>Jadranki Šeput, Osijek, Dalmatinska 17</w:t>
      </w:r>
      <w:r w:rsidR="00E94D82">
        <w:t xml:space="preserve">, </w:t>
      </w:r>
      <w:r w:rsidR="002C152E">
        <w:t xml:space="preserve">OIB: 56729601545 </w:t>
      </w:r>
      <w:r w:rsidR="00E94D82">
        <w:t>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2C152E">
        <w:rPr>
          <w:color w:val="000000"/>
        </w:rPr>
        <w:t>ALO ALO d.o.o. za ugostiteljstvo i usluge, Popovac, V.Nazora 43, OIB: 11221216123, MBS: 030108765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2C152E">
        <w:t>Jadranka Šeput, Osijek, Dalmatinska 17</w:t>
      </w:r>
      <w:r w:rsidR="00747DCE">
        <w:t xml:space="preserve">, </w:t>
      </w:r>
      <w:r w:rsidR="002C152E">
        <w:t xml:space="preserve">OIB: 56729601545, broj HR 06 2500 0093 1061 5053 9 otvoren kod Addiko bank d.d. </w:t>
      </w:r>
      <w:r w:rsidR="00747DCE">
        <w:t xml:space="preserve">sa kontovnika </w:t>
      </w:r>
      <w:r w:rsidR="002C152E">
        <w:t xml:space="preserve">dužnika 272-1570-2016 i razliku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2C152E">
        <w:rPr>
          <w:bCs/>
        </w:rPr>
        <w:t>1570/16-13</w:t>
      </w:r>
      <w:r>
        <w:rPr>
          <w:bCs/>
        </w:rPr>
        <w:t xml:space="preserve"> od </w:t>
      </w:r>
      <w:r w:rsidR="002C152E">
        <w:rPr>
          <w:bCs/>
        </w:rPr>
        <w:t>12. siječnja 2017</w:t>
      </w:r>
      <w:r>
        <w:rPr>
          <w:bCs/>
        </w:rPr>
        <w:t xml:space="preserve">. godine pokrenut je prethodni postupak nad dužnikom </w:t>
      </w:r>
      <w:r w:rsidR="002C152E">
        <w:rPr>
          <w:color w:val="000000"/>
        </w:rPr>
        <w:t>ALO ALO d.o.o. za ugostiteljstvo i usluge, Popovac, V.Nazora 43, OIB: 11221216123, MBS: 030108765</w:t>
      </w:r>
      <w:r>
        <w:rPr>
          <w:bCs/>
        </w:rPr>
        <w:t xml:space="preserve">. Istim rješenjem imenovan je privremeni stečajni upravitelj </w:t>
      </w:r>
      <w:r w:rsidR="002C152E">
        <w:t>Jadranka Šeput, Osijek, Dalmatinska 17</w:t>
      </w:r>
      <w:r>
        <w:rPr>
          <w:bCs/>
        </w:rPr>
        <w:t xml:space="preserve">, </w:t>
      </w:r>
      <w:r w:rsidR="002C152E">
        <w:t xml:space="preserve">OIB: 56729601545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2C152E">
        <w:t>1570/16-19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2C152E">
        <w:rPr>
          <w:bCs/>
        </w:rPr>
        <w:t>6. veljače 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2C152E">
        <w:rPr>
          <w:bCs/>
        </w:rPr>
        <w:t>14. veljače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3437DE" w:rsidP="00916CB5" w:rsidR="003437DE">
      <w:pPr>
        <w:pStyle w:val="Tijeloteksta"/>
        <w:ind w:firstLine="708"/>
        <w:rPr>
          <w:bCs/>
        </w:rPr>
      </w:pPr>
    </w:p>
    <w:p w:rsidRDefault="003437DE" w:rsidP="00916CB5" w:rsidR="003437DE">
      <w:pPr>
        <w:pStyle w:val="Tijeloteksta"/>
        <w:ind w:firstLine="708"/>
        <w:rPr>
          <w:bCs/>
        </w:rPr>
      </w:pPr>
      <w:r>
        <w:rPr>
          <w:bCs/>
        </w:rPr>
        <w:t>Dana 15. veljače 2017. godine privremeni stečajni upravitelj u spis je dostavio zahtjev za određivanje nagrade za obavljene poslove privremenog stečajnog upravitelja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2C152E">
        <w:t>17. veljače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02DB4" w:rsidP="009A6857" w:rsidR="009A6857">
      <w:pPr>
        <w:pStyle w:val="Tijeloteksta"/>
        <w:numPr>
          <w:ilvl w:val="0"/>
          <w:numId w:val="21"/>
        </w:numPr>
        <w:jc w:val="left"/>
      </w:pPr>
      <w:r>
        <w:t>Stečajna</w:t>
      </w:r>
      <w:r w:rsidR="009A6857" w:rsidRPr="007B3432">
        <w:t xml:space="preserve"> upravitelj</w:t>
      </w:r>
      <w:r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2C152E" w:rsidP="009A6857" w:rsidR="002C152E">
      <w:pPr>
        <w:pStyle w:val="Tijeloteksta"/>
        <w:numPr>
          <w:ilvl w:val="0"/>
          <w:numId w:val="21"/>
        </w:numPr>
        <w:jc w:val="left"/>
      </w:pPr>
      <w:r>
        <w:t>kal. 14/3</w:t>
      </w:r>
    </w:p>
    <w:p w:rsidRDefault="002C152E" w:rsidP="002C152E" w:rsidR="002C152E">
      <w:pPr>
        <w:pStyle w:val="Tijeloteksta"/>
        <w:ind w:left="720"/>
        <w:jc w:val="left"/>
      </w:pPr>
    </w:p>
    <w:p w:rsidRDefault="009A6857" w:rsidP="002C152E" w:rsidR="009A6857">
      <w:pPr>
        <w:pStyle w:val="Tijeloteksta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152E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CA3"/>
    <w:rsid w:val="00313F98"/>
    <w:rsid w:val="00314C08"/>
    <w:rsid w:val="00321FEA"/>
    <w:rsid w:val="00325FF5"/>
    <w:rsid w:val="003278FF"/>
    <w:rsid w:val="00327B99"/>
    <w:rsid w:val="003372D9"/>
    <w:rsid w:val="00340E2C"/>
    <w:rsid w:val="003437DE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St-1570/2016</izvorni_sadrzaj>
    <derivirana_varijabla naziv="DomainObject.Predmet.OznakaBroj_1">St-1570/2016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 ALO d.o.o. za ugostiteljstvo i usluge</izvorni_sadrzaj>
    <derivirana_varijabla naziv="DomainObject.Predmet.ProtustrankaFormated_1">  ALO ALO d.o.o. za ugostiteljstvo i usluge</derivirana_varijabla>
  </DomainObject.Predmet.ProtustrankaFormated>
  <DomainObject.Predmet.ProtustrankaFormatedOIB>
    <izvorni_sadrzaj>  ALO ALO d.o.o. za ugostiteljstvo i usluge, OIB 11221216123</izvorni_sadrzaj>
    <derivirana_varijabla naziv="DomainObject.Predmet.ProtustrankaFormatedOIB_1">  ALO ALO d.o.o. za ugostiteljstvo i usluge, OIB 11221216123</derivirana_varijabla>
  </DomainObject.Predmet.ProtustrankaFormatedOIB>
  <DomainObject.Predmet.ProtustrankaFormatedWithAdress>
    <izvorni_sadrzaj> ALO ALO d.o.o. za ugostiteljstvo i usluge, V.Nazora 43, 31300 Popovac</izvorni_sadrzaj>
    <derivirana_varijabla naziv="DomainObject.Predmet.ProtustrankaFormatedWithAdress_1"> ALO ALO d.o.o. za ugostiteljstvo i usluge, V.Nazora 43, 31300 Popovac</derivirana_varijabla>
  </DomainObject.Predmet.ProtustrankaFormatedWithAdress>
  <DomainObject.Predmet.ProtustrankaFormatedWithAdressOIB>
    <izvorni_sadrzaj> ALO ALO d.o.o. za ugostiteljstvo i usluge, OIB 11221216123, V.Nazora 43, 31300 Popovac</izvorni_sadrzaj>
    <derivirana_varijabla naziv="DomainObject.Predmet.ProtustrankaFormatedWithAdressOIB_1"> ALO ALO d.o.o. za ugostiteljstvo i usluge, OIB 11221216123, V.Nazora 43, 31300 Popovac</derivirana_varijabla>
  </DomainObject.Predmet.ProtustrankaFormatedWithAdressOIB>
  <DomainObject.Predmet.ProtustrankaWithAdress>
    <izvorni_sadrzaj>ALO ALO d.o.o. za ugostiteljstvo i usluge V.Nazora 43, 31300 Popovac</izvorni_sadrzaj>
    <derivirana_varijabla naziv="DomainObject.Predmet.ProtustrankaWithAdress_1">ALO ALO d.o.o. za ugostiteljstvo i usluge V.Nazora 43, 31300 Popovac</derivirana_varijabla>
  </DomainObject.Predmet.ProtustrankaWithAdress>
  <DomainObject.Predmet.ProtustrankaWithAdressOIB>
    <izvorni_sadrzaj>ALO ALO d.o.o. za ugostiteljstvo i usluge, OIB 11221216123, V.Nazora 43, 31300 Popovac</izvorni_sadrzaj>
    <derivirana_varijabla naziv="DomainObject.Predmet.ProtustrankaWithAdressOIB_1">ALO ALO d.o.o. za ugostiteljstvo i usluge, OIB 11221216123, V.Nazora 43, 31300 Popovac</derivirana_varijabla>
  </DomainObject.Predmet.ProtustrankaWithAdressOIB>
  <DomainObject.Predmet.ProtustrankaNazivFormated>
    <izvorni_sadrzaj>ALO ALO d.o.o. za ugostiteljstvo i usluge</izvorni_sadrzaj>
    <derivirana_varijabla naziv="DomainObject.Predmet.ProtustrankaNazivFormated_1">ALO ALO d.o.o. za ugostiteljstvo i usluge</derivirana_varijabla>
  </DomainObject.Predmet.ProtustrankaNazivFormated>
  <DomainObject.Predmet.ProtustrankaNazivFormatedOIB>
    <izvorni_sadrzaj>ALO ALO d.o.o. za ugostiteljstvo i usluge, OIB 11221216123</izvorni_sadrzaj>
    <derivirana_varijabla naziv="DomainObject.Predmet.ProtustrankaNazivFormatedOIB_1">ALO ALO d.o.o. za ugostiteljstvo i usluge, OIB 11221216123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ALO ALO d.o.o. za ugostiteljstvo i usluge</item>
    </izvorni_sadrzaj>
    <derivirana_varijabla naziv="DomainObject.Predmet.ProtuStrankaListFormated_1">
      <item>ALO ALO d.o.o. za ugostiteljstvo i usluge</item>
    </derivirana_varijabla>
  </DomainObject.Predmet.ProtuStrankaListFormated>
  <DomainObject.Predmet.ProtuStrankaListFormatedOIB>
    <izvorni_sadrzaj>
      <item>ALO ALO d.o.o. za ugostiteljstvo i usluge, OIB 11221216123</item>
    </izvorni_sadrzaj>
    <derivirana_varijabla naziv="DomainObject.Predmet.ProtuStrankaListFormatedOIB_1">
      <item>ALO ALO d.o.o. za ugostiteljstvo i usluge, OIB 11221216123</item>
    </derivirana_varijabla>
  </DomainObject.Predmet.ProtuStrankaListFormatedOIB>
  <DomainObject.Predmet.ProtuStrankaListFormatedWithAdress>
    <izvorni_sadrzaj>
      <item>ALO ALO d.o.o. za ugostiteljstvo i usluge, V.Nazora 43, 31300 Popovac</item>
    </izvorni_sadrzaj>
    <derivirana_varijabla naziv="DomainObject.Predmet.ProtuStrankaListFormatedWithAdress_1">
      <item>ALO ALO d.o.o. za ugostiteljstvo i usluge, V.Nazora 43, 31300 Popovac</item>
    </derivirana_varijabla>
  </DomainObject.Predmet.ProtuStrankaListFormatedWithAdress>
  <DomainObject.Predmet.ProtuStrankaListFormatedWithAdressOIB>
    <izvorni_sadrzaj>
      <item>ALO ALO d.o.o. za ugostiteljstvo i usluge, OIB 11221216123, V.Nazora 43, 31300 Popovac</item>
    </izvorni_sadrzaj>
    <derivirana_varijabla naziv="DomainObject.Predmet.ProtuStrankaListFormatedWithAdressOIB_1">
      <item>ALO ALO d.o.o. za ugostiteljstvo i usluge, OIB 11221216123, V.Nazora 43, 31300 Popovac</item>
    </derivirana_varijabla>
  </DomainObject.Predmet.ProtuStrankaListFormatedWithAdressOIB>
  <DomainObject.Predmet.ProtuStrankaListNazivFormated>
    <izvorni_sadrzaj>
      <item>ALO ALO d.o.o. za ugostiteljstvo i usluge</item>
    </izvorni_sadrzaj>
    <derivirana_varijabla naziv="DomainObject.Predmet.ProtuStrankaListNazivFormated_1">
      <item>ALO ALO d.o.o. za ugostiteljstvo i usluge</item>
    </derivirana_varijabla>
  </DomainObject.Predmet.ProtuStrankaListNazivFormated>
  <DomainObject.Predmet.ProtuStrankaListNazivFormatedOIB>
    <izvorni_sadrzaj>
      <item>ALO ALO d.o.o. za ugostiteljstvo i usluge, OIB 11221216123</item>
    </izvorni_sadrzaj>
    <derivirana_varijabla naziv="DomainObject.Predmet.ProtuStrankaListNazivFormatedOIB_1">
      <item>ALO ALO d.o.o. za ugostiteljstvo i usluge, OIB 11221216123</item>
    </derivirana_varijabla>
  </DomainObject.Predmet.ProtuStrankaListNazivFormatedOIB>
  <DomainObject.Predmet.OstaliListFormated>
    <izvorni_sadrzaj>
      <item>Saša Jakovljević</item>
      <item>ŽDO Osijek</item>
      <item>Ministarstvo pravosuđa RH</item>
    </izvorni_sadrzaj>
    <derivirana_varijabla naziv="DomainObject.Predmet.OstaliListFormated_1">
      <item>Saša Jakovljević</item>
      <item>ŽDO Osijek</item>
      <item>Ministarstvo pravosuđa RH</item>
    </derivirana_varijabla>
  </DomainObject.Predmet.OstaliListFormated>
  <DomainObject.Predmet.OstaliListFormatedOIB>
    <izvorni_sadrzaj>
      <item>Saša Jakovljević, OIB 35064529368</item>
      <item>ŽDO Osijek</item>
      <item>Ministarstvo pravosuđa RH</item>
    </izvorni_sadrzaj>
    <derivirana_varijabla naziv="DomainObject.Predmet.OstaliListFormatedOIB_1">
      <item>Saša Jakovljević, OIB 35064529368</item>
      <item>ŽDO Osijek</item>
      <item>Ministarstvo pravosuđa RH</item>
    </derivirana_varijabla>
  </DomainObject.Predmet.OstaliListFormatedOIB>
  <DomainObject.Predmet.OstaliListFormatedWithAdress>
    <izvorni_sadrzaj>
      <item>Saša Jakovljević, V.Nazora 43, 31300 Popovac</item>
      <item>ŽDO Osijek, bb, 31000 Osijek</item>
      <item>Ministarstvo pravosuđa RH, Ulica grada Vukovara 49, 10000 Zagreb</item>
    </izvorni_sadrzaj>
    <derivirana_varijabla naziv="DomainObject.Predmet.OstaliListFormatedWithAdress_1">
      <item>Saša Jakovljević, V.Nazora 43, 31300 Popovac</item>
      <item>ŽDO Osijek, bb, 31000 Osijek</item>
      <item>Ministarstvo pravosuđa RH, Ulica grada Vukovara 49, 10000 Zagreb</item>
    </derivirana_varijabla>
  </DomainObject.Predmet.OstaliListFormatedWithAdress>
  <DomainObject.Predmet.OstaliListFormatedWithAdressOIB>
    <izvorni_sadrzaj>
      <item>Saša Jakovljević, OIB 35064529368, V.Nazora 43, 31300 Popovac</item>
      <item>ŽDO Osijek, bb, 31000 Osijek</item>
      <item>Ministarstvo pravosuđa RH, Ulica grada Vukovara 49, 10000 Zagreb</item>
    </izvorni_sadrzaj>
    <derivirana_varijabla naziv="DomainObject.Predmet.OstaliListFormatedWithAdressOIB_1">
      <item>Saša Jakovljević, OIB 35064529368, V.Nazora 43, 31300 Popovac</item>
      <item>ŽDO Osijek, bb, 31000 Osijek</item>
      <item>Ministarstvo pravosuđa RH, Ulica grada Vukovara 49, 10000 Zagreb</item>
    </derivirana_varijabla>
  </DomainObject.Predmet.OstaliListFormatedWithAdressOIB>
  <DomainObject.Predmet.OstaliListNazivFormated>
    <izvorni_sadrzaj>
      <item>Saša Jakovljević</item>
      <item>ŽDO Osijek</item>
      <item>Ministarstvo pravosuđa RH</item>
    </izvorni_sadrzaj>
    <derivirana_varijabla naziv="DomainObject.Predmet.OstaliListNazivFormated_1">
      <item>Saša Jakovljević</item>
      <item>ŽDO Osijek</item>
      <item>Ministarstvo pravosuđa RH</item>
    </derivirana_varijabla>
  </DomainObject.Predmet.OstaliListNazivFormated>
  <DomainObject.Predmet.OstaliListNazivFormatedOIB>
    <izvorni_sadrzaj>
      <item>Saša Jakovljević, OIB 35064529368</item>
      <item>ŽDO Osijek</item>
      <item>Ministarstvo pravosuđa RH</item>
    </izvorni_sadrzaj>
    <derivirana_varijabla naziv="DomainObject.Predmet.OstaliListNazivFormatedOIB_1">
      <item>Saša Jakovljević, OIB 35064529368</item>
      <item>ŽDO Osijek</item>
      <item>Ministarstvo pravosuđa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ALO ALO d.o.o. za ugostiteljstvo i usluge</izvorni_sadrzaj>
    <derivirana_varijabla naziv="DomainObject.Predmet.ProtustrankaIDrugi_1">ALO ALO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ALO ALO d.o.o. za ugostiteljstvo i usluge, OIB 11221216123, V.Nazora 43, 31300 Popovac</izvorni_sadrzaj>
    <derivirana_varijabla naziv="DomainObject.Predmet.ProtustrankaIDrugiAdressOIB_1">ALO ALO d.o.o. za ugostiteljstvo i usluge, OIB 11221216123, V.Nazora 43,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ALO ALO d.o.o. za ugostiteljstvo i usluge</item>
      <item>Saša Jakovljević</item>
      <item>ŽDO Osijek</item>
      <item>Ministarstvo pravosuđa RH</item>
    </izvorni_sadrzaj>
    <derivirana_varijabla naziv="DomainObject.Predmet.SudioniciListNaziv_1">
      <item>FINA RC OSIJEK</item>
      <item>ALO ALO d.o.o. za ugostiteljstvo i usluge</item>
      <item>Saša Jakovljević</item>
      <item>ŽDO Osijek</item>
      <item>Ministarstvo pravosuđa RH</item>
    </derivirana_varijabla>
  </DomainObject.Predmet.SudioniciListNaziv>
  <DomainObject.Predmet.SudioniciListAdressOIB>
    <izvorni_sadrzaj>
      <item>FINA RC OSIJEK, OIB 85821130368</item>
      <item>ALO ALO d.o.o. za ugostiteljstvo i usluge, OIB 11221216123, V.Nazora 43,31300 Popovac</item>
      <item>Saša Jakovljević, OIB 35064529368, V.Nazora 43,31300 Popovac</item>
      <item>ŽDO Osijek, bb,31000 Osijek</item>
      <item>Ministarstvo pravosuđa RH, Ulica grada Vukovara 49,10000 Zagreb</item>
    </izvorni_sadrzaj>
    <derivirana_varijabla naziv="DomainObject.Predmet.SudioniciListAdressOIB_1">
      <item>FINA RC OSIJEK, OIB 85821130368</item>
      <item>ALO ALO d.o.o. za ugostiteljstvo i usluge, OIB 11221216123, V.Nazora 43,31300 Popovac</item>
      <item>Saša Jakovljević, OIB 35064529368, V.Nazora 43,31300 Popovac</item>
      <item>ŽDO Osijek, bb,31000 Osijek</item>
      <item>Ministarstvo pravosuđa RH,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11221216123</item>
      <item>, OIB 35064529368</item>
      <item>, OIB null</item>
      <item>, OIB null</item>
    </izvorni_sadrzaj>
    <derivirana_varijabla naziv="DomainObject.Predmet.SudioniciListNazivOIB_1">
      <item>, OIB 85821130368</item>
      <item>, OIB 11221216123</item>
      <item>, OIB 35064529368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5E3D7-F26E-420B-86CB-110EA0AB1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2549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2017-02-17T12:51:00Z</dcterms:created>
  <dc:creator>hermanj</dc:creator>
  <cp:lastModifiedBy>Žana Bem</cp:lastModifiedBy>
  <cp:lastPrinted>2016-07-11T07:36:00Z</cp:lastPrinted>
  <dcterms:modified xmlns:xsi="http://www.w3.org/2001/XMLSchema-instance" xsi:type="dcterms:W3CDTF">2017-02-17T12:54:00Z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