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7314" w14:paraId="c3a7314" w:rsidRDefault="002B4F3F" w:rsidP="00FD7930" w:rsidR="00C54378" w:rsidRPr="0086590D">
      <w:pPr>
        <w:jc w:val="right"/>
        <w15:collapsed w:val="false"/>
      </w:pPr>
      <w:r w:rsidRPr="0086590D">
        <w:t>6</w:t>
      </w:r>
      <w:r w:rsidR="004E5766" w:rsidRPr="0086590D">
        <w:t xml:space="preserve"> </w:t>
      </w:r>
      <w:r w:rsidR="00C54378" w:rsidRPr="0086590D">
        <w:t>St-</w:t>
      </w:r>
      <w:r w:rsidR="00534CD3">
        <w:t>45/15-126</w:t>
      </w:r>
    </w:p>
    <w:p w:rsidRDefault="00FD7930" w:rsidP="00FD7930" w:rsidR="00FD7930" w:rsidRPr="0086590D">
      <w:r w:rsidRPr="0086590D">
        <w:rPr>
          <w:rStyle w:val="Naglaeno"/>
        </w:rPr>
        <w:t xml:space="preserve">             </w:t>
      </w:r>
      <w:r w:rsidR="00534CD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30" w:rsidP="00FD7930" w:rsidR="00FD7930" w:rsidRPr="0086590D"/>
    <w:p w:rsidRDefault="00FD7930" w:rsidP="00FD7930" w:rsidR="00FD7930" w:rsidRPr="0086590D">
      <w:pPr>
        <w:ind w:hanging="720" w:left="360"/>
        <w:rPr>
          <w:b/>
        </w:rPr>
      </w:pPr>
      <w:r w:rsidRPr="0086590D">
        <w:rPr>
          <w:b/>
        </w:rPr>
        <w:t xml:space="preserve">     REPUBLIKA HRVATSKA</w:t>
      </w:r>
    </w:p>
    <w:p w:rsidRDefault="00FD7930" w:rsidP="00FD7930" w:rsidR="00FD7930" w:rsidRPr="0086590D">
      <w:pPr>
        <w:ind w:hanging="720" w:left="360"/>
      </w:pPr>
      <w:r w:rsidRPr="0086590D">
        <w:t xml:space="preserve">     TRGOVAČKI SUD U OSIJEKU</w:t>
      </w:r>
    </w:p>
    <w:p w:rsidRDefault="00C54378" w:rsidP="00FD7930" w:rsidR="00C54378" w:rsidRPr="0086590D"/>
    <w:p w:rsidRDefault="00C54378" w:rsidP="004E5766" w:rsidR="004E5766" w:rsidRPr="0086590D">
      <w:pPr>
        <w:jc w:val="both"/>
        <w:rPr>
          <w:b/>
          <w:bCs/>
          <w:i/>
          <w:iCs/>
        </w:rPr>
      </w:pPr>
      <w:r w:rsidRPr="0086590D">
        <w:rPr>
          <w:iCs/>
        </w:rPr>
        <w:t xml:space="preserve">Temeljem </w:t>
      </w:r>
      <w:r w:rsidR="00E01CCE" w:rsidRPr="0086590D">
        <w:rPr>
          <w:iCs/>
        </w:rPr>
        <w:t>čl.</w:t>
      </w:r>
      <w:r w:rsidRPr="0086590D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86590D">
          <w:rPr>
            <w:iCs/>
          </w:rPr>
          <w:t>37</w:t>
        </w:r>
        <w:r w:rsidR="004E5766" w:rsidRPr="0086590D">
          <w:rPr>
            <w:iCs/>
          </w:rPr>
          <w:t>.</w:t>
        </w:r>
        <w:r w:rsidRPr="0086590D">
          <w:rPr>
            <w:iCs/>
          </w:rPr>
          <w:t xml:space="preserve"> st</w:t>
        </w:r>
      </w:smartTag>
      <w:r w:rsidRPr="0086590D">
        <w:rPr>
          <w:iCs/>
        </w:rPr>
        <w:t xml:space="preserve">. </w:t>
      </w:r>
      <w:r w:rsidR="004E5766" w:rsidRPr="0086590D">
        <w:rPr>
          <w:iCs/>
        </w:rPr>
        <w:t>2.</w:t>
      </w:r>
      <w:r w:rsidRPr="0086590D">
        <w:rPr>
          <w:iCs/>
        </w:rPr>
        <w:t xml:space="preserve"> Stečajnog zakona, u stečajnom predmetu</w:t>
      </w:r>
      <w:r w:rsidRPr="0086590D">
        <w:rPr>
          <w:i/>
          <w:iCs/>
        </w:rPr>
        <w:t xml:space="preserve"> </w:t>
      </w:r>
      <w:r w:rsidR="00534CD3" w:rsidRPr="00566F95">
        <w:rPr>
          <w:b/>
        </w:rPr>
        <w:t>DOM d.o.o. Darda, Vatroslava Lisinskog 7, OIB: 80841651614, MBS: 030075466</w:t>
      </w:r>
    </w:p>
    <w:p w:rsidRDefault="00383F70" w:rsidP="004E5766" w:rsidR="00383F70" w:rsidRPr="0086590D">
      <w:pPr>
        <w:jc w:val="both"/>
        <w:rPr>
          <w:b/>
          <w:i/>
          <w:iCs/>
        </w:rPr>
      </w:pPr>
    </w:p>
    <w:p w:rsidRDefault="00C54378" w:rsidR="00C54378" w:rsidRPr="00534CD3">
      <w:pPr>
        <w:jc w:val="center"/>
        <w:rPr>
          <w:b/>
          <w:bCs/>
          <w:iCs/>
        </w:rPr>
      </w:pPr>
      <w:r w:rsidRPr="00534CD3">
        <w:rPr>
          <w:b/>
          <w:bCs/>
          <w:iCs/>
        </w:rPr>
        <w:t xml:space="preserve">s a z i v am </w:t>
      </w:r>
    </w:p>
    <w:p w:rsidRDefault="00C54378" w:rsidP="00A40C39" w:rsidR="00C54378" w:rsidRPr="0086590D">
      <w:pPr>
        <w:rPr>
          <w:b/>
          <w:bCs/>
          <w:i/>
          <w:iCs/>
        </w:rPr>
      </w:pPr>
    </w:p>
    <w:p w:rsidRDefault="004E5766" w:rsidP="00A30721" w:rsidR="00C54378" w:rsidRPr="0086590D">
      <w:pPr>
        <w:jc w:val="both"/>
        <w:rPr>
          <w:iCs/>
        </w:rPr>
      </w:pPr>
      <w:r w:rsidRPr="0086590D">
        <w:rPr>
          <w:iCs/>
        </w:rPr>
        <w:t xml:space="preserve">prvu </w:t>
      </w:r>
      <w:r w:rsidR="00C54378" w:rsidRPr="0086590D">
        <w:rPr>
          <w:iCs/>
        </w:rPr>
        <w:t xml:space="preserve">sjednicu obora vjerovnika za dan </w:t>
      </w:r>
      <w:r w:rsidR="00534CD3">
        <w:rPr>
          <w:b/>
          <w:bCs/>
          <w:iCs/>
        </w:rPr>
        <w:t>30. studeni</w:t>
      </w:r>
      <w:r w:rsidR="003C6267" w:rsidRPr="0086590D">
        <w:rPr>
          <w:b/>
          <w:bCs/>
          <w:iCs/>
        </w:rPr>
        <w:t xml:space="preserve"> </w:t>
      </w:r>
      <w:r w:rsidR="003437CB" w:rsidRPr="0086590D">
        <w:rPr>
          <w:b/>
          <w:bCs/>
          <w:iCs/>
        </w:rPr>
        <w:t>201</w:t>
      </w:r>
      <w:r w:rsidR="0086590D">
        <w:rPr>
          <w:b/>
          <w:bCs/>
          <w:iCs/>
        </w:rPr>
        <w:t>6</w:t>
      </w:r>
      <w:r w:rsidR="003437CB" w:rsidRPr="0086590D">
        <w:rPr>
          <w:b/>
          <w:bCs/>
          <w:iCs/>
        </w:rPr>
        <w:t>. g.</w:t>
      </w:r>
      <w:r w:rsidR="00E01CCE" w:rsidRPr="0086590D">
        <w:rPr>
          <w:b/>
          <w:bCs/>
          <w:iCs/>
        </w:rPr>
        <w:t xml:space="preserve"> u </w:t>
      </w:r>
      <w:r w:rsidR="001A1ABE" w:rsidRPr="0086590D">
        <w:rPr>
          <w:b/>
          <w:bCs/>
          <w:iCs/>
        </w:rPr>
        <w:t>1</w:t>
      </w:r>
      <w:r w:rsidR="00534CD3">
        <w:rPr>
          <w:b/>
          <w:bCs/>
          <w:iCs/>
        </w:rPr>
        <w:t>0</w:t>
      </w:r>
      <w:r w:rsidR="00E01CCE" w:rsidRPr="0086590D">
        <w:rPr>
          <w:b/>
          <w:bCs/>
          <w:iCs/>
        </w:rPr>
        <w:t>,</w:t>
      </w:r>
      <w:r w:rsidR="00A30721" w:rsidRPr="0086590D">
        <w:rPr>
          <w:b/>
          <w:bCs/>
          <w:iCs/>
        </w:rPr>
        <w:t>0</w:t>
      </w:r>
      <w:r w:rsidR="00C54378" w:rsidRPr="0086590D">
        <w:rPr>
          <w:b/>
          <w:bCs/>
          <w:iCs/>
        </w:rPr>
        <w:t xml:space="preserve">0 sati, </w:t>
      </w:r>
      <w:r w:rsidR="00C54378" w:rsidRPr="0086590D">
        <w:rPr>
          <w:iCs/>
        </w:rPr>
        <w:t>koja će se održati u prostorijama Trgovačkog suda u Osijek</w:t>
      </w:r>
      <w:r w:rsidR="001A1ABE" w:rsidRPr="0086590D">
        <w:rPr>
          <w:iCs/>
        </w:rPr>
        <w:t xml:space="preserve">u, Zagrebačka br. 2., soba br. </w:t>
      </w:r>
      <w:r w:rsidR="00A40C39" w:rsidRPr="0086590D">
        <w:rPr>
          <w:iCs/>
        </w:rPr>
        <w:t>40</w:t>
      </w:r>
      <w:r w:rsidR="00C54378" w:rsidRPr="0086590D">
        <w:rPr>
          <w:iCs/>
        </w:rPr>
        <w:t>/II.</w:t>
      </w:r>
      <w:r w:rsidR="00E01CCE" w:rsidRPr="0086590D">
        <w:rPr>
          <w:iCs/>
        </w:rPr>
        <w:t xml:space="preserve"> Na koje se pozivaju članovi odbora vjerovnika</w:t>
      </w:r>
    </w:p>
    <w:p w:rsidRDefault="00E01CCE" w:rsidR="00E01CCE" w:rsidRPr="0086590D">
      <w:pPr>
        <w:rPr>
          <w:iCs/>
        </w:rPr>
      </w:pPr>
    </w:p>
    <w:p w:rsidRDefault="00A40C39" w:rsidP="003C6267" w:rsidR="004E5766" w:rsidRPr="0086590D">
      <w:pPr>
        <w:numPr>
          <w:ilvl w:val="0"/>
          <w:numId w:val="9"/>
        </w:numPr>
        <w:rPr>
          <w:iCs/>
        </w:rPr>
      </w:pPr>
      <w:r w:rsidRPr="0086590D">
        <w:rPr>
          <w:iCs/>
        </w:rPr>
        <w:t xml:space="preserve">za </w:t>
      </w:r>
      <w:r w:rsidR="0086590D" w:rsidRPr="0086590D">
        <w:rPr>
          <w:iCs/>
        </w:rPr>
        <w:t>RH MF Porezna uprava Osijek</w:t>
      </w:r>
      <w:r w:rsidR="00534CD3">
        <w:rPr>
          <w:iCs/>
        </w:rPr>
        <w:t xml:space="preserve"> -</w:t>
      </w:r>
      <w:r w:rsidR="0086590D" w:rsidRPr="0086590D">
        <w:rPr>
          <w:iCs/>
        </w:rPr>
        <w:t xml:space="preserve"> </w:t>
      </w:r>
      <w:r w:rsidR="00534CD3">
        <w:rPr>
          <w:iCs/>
        </w:rPr>
        <w:t>Inge Rauš, Županijska 4</w:t>
      </w:r>
    </w:p>
    <w:p w:rsidRDefault="00A40C39" w:rsidP="00A40C39" w:rsidR="003C6267" w:rsidRPr="0086590D">
      <w:pPr>
        <w:numPr>
          <w:ilvl w:val="0"/>
          <w:numId w:val="9"/>
        </w:numPr>
        <w:rPr>
          <w:iCs/>
        </w:rPr>
      </w:pPr>
      <w:r w:rsidRPr="0086590D">
        <w:rPr>
          <w:iCs/>
        </w:rPr>
        <w:t xml:space="preserve">za </w:t>
      </w:r>
      <w:r w:rsidR="0086590D" w:rsidRPr="0086590D">
        <w:rPr>
          <w:iCs/>
        </w:rPr>
        <w:t xml:space="preserve">radnike – </w:t>
      </w:r>
      <w:r w:rsidR="00534CD3">
        <w:rPr>
          <w:iCs/>
        </w:rPr>
        <w:t xml:space="preserve">Mario Kralj 31325 </w:t>
      </w:r>
      <w:proofErr w:type="spellStart"/>
      <w:r w:rsidR="00534CD3">
        <w:rPr>
          <w:iCs/>
        </w:rPr>
        <w:t>Čeminac</w:t>
      </w:r>
      <w:proofErr w:type="spellEnd"/>
      <w:r w:rsidR="00534CD3">
        <w:rPr>
          <w:iCs/>
        </w:rPr>
        <w:t>, M. Gupca 27</w:t>
      </w:r>
    </w:p>
    <w:p w:rsidRDefault="0086590D" w:rsidP="003C6267" w:rsidR="003C6267" w:rsidRPr="0086590D">
      <w:pPr>
        <w:numPr>
          <w:ilvl w:val="0"/>
          <w:numId w:val="9"/>
        </w:numPr>
        <w:rPr>
          <w:iCs/>
        </w:rPr>
      </w:pPr>
      <w:r w:rsidRPr="0086590D">
        <w:t xml:space="preserve">za </w:t>
      </w:r>
      <w:r w:rsidR="00534CD3">
        <w:t xml:space="preserve">Zagrebačku banku d.d. pun. odvjetnici iz OD </w:t>
      </w:r>
      <w:proofErr w:type="spellStart"/>
      <w:r w:rsidR="00534CD3">
        <w:t>Hanžeković</w:t>
      </w:r>
      <w:proofErr w:type="spellEnd"/>
      <w:r w:rsidR="00534CD3">
        <w:t xml:space="preserve"> i partneri d.o.o. Zagreb, Radnička cesta 22 </w:t>
      </w:r>
      <w:proofErr w:type="spellStart"/>
      <w:r w:rsidR="00534CD3">
        <w:t>pp</w:t>
      </w:r>
      <w:proofErr w:type="spellEnd"/>
      <w:r w:rsidR="00534CD3">
        <w:t xml:space="preserve"> 300</w:t>
      </w:r>
    </w:p>
    <w:p w:rsidRDefault="003C6267" w:rsidP="002B336D" w:rsidR="003C6267" w:rsidRPr="0086590D">
      <w:pPr>
        <w:jc w:val="center"/>
        <w:rPr>
          <w:b/>
        </w:rPr>
      </w:pPr>
    </w:p>
    <w:p w:rsidRDefault="001A1ABE" w:rsidP="004E5766" w:rsidR="004E5766" w:rsidRPr="0086590D">
      <w:pPr>
        <w:ind w:left="705"/>
        <w:rPr>
          <w:i/>
          <w:iCs/>
        </w:rPr>
      </w:pPr>
      <w:r w:rsidRPr="0086590D">
        <w:rPr>
          <w:i/>
          <w:iCs/>
        </w:rPr>
        <w:t xml:space="preserve">te </w:t>
      </w:r>
      <w:r w:rsidR="004E5766" w:rsidRPr="0086590D">
        <w:rPr>
          <w:i/>
          <w:iCs/>
        </w:rPr>
        <w:t>stečajn</w:t>
      </w:r>
      <w:r w:rsidR="00A40C39" w:rsidRPr="0086590D">
        <w:rPr>
          <w:i/>
          <w:iCs/>
        </w:rPr>
        <w:t>a</w:t>
      </w:r>
      <w:r w:rsidR="004E5766" w:rsidRPr="0086590D">
        <w:rPr>
          <w:i/>
          <w:iCs/>
        </w:rPr>
        <w:t xml:space="preserve"> upravitelj</w:t>
      </w:r>
      <w:r w:rsidR="00A40C39" w:rsidRPr="0086590D">
        <w:rPr>
          <w:i/>
          <w:iCs/>
        </w:rPr>
        <w:t xml:space="preserve">ica </w:t>
      </w:r>
      <w:r w:rsidR="00534CD3">
        <w:rPr>
          <w:i/>
          <w:iCs/>
        </w:rPr>
        <w:t>Boja Stanković</w:t>
      </w:r>
      <w:r w:rsidR="00A40C39" w:rsidRPr="0086590D">
        <w:rPr>
          <w:i/>
          <w:iCs/>
        </w:rPr>
        <w:t>.</w:t>
      </w:r>
    </w:p>
    <w:p w:rsidRDefault="00C54378" w:rsidR="00C54378" w:rsidRPr="0086590D">
      <w:pPr>
        <w:rPr>
          <w:i/>
          <w:iCs/>
        </w:rPr>
      </w:pPr>
    </w:p>
    <w:p w:rsidRDefault="00C54378" w:rsidR="00C54378" w:rsidRPr="00534CD3">
      <w:pPr>
        <w:pStyle w:val="Naslov1"/>
        <w:rPr>
          <w:i w:val="false"/>
        </w:rPr>
      </w:pPr>
      <w:r w:rsidRPr="00534CD3">
        <w:rPr>
          <w:i w:val="false"/>
        </w:rPr>
        <w:t>PRIJEDLOG DNEVNOG REDA</w:t>
      </w:r>
    </w:p>
    <w:p w:rsidRDefault="00F61A89" w:rsidP="00F61A89" w:rsidR="00F61A89" w:rsidRPr="00534CD3"/>
    <w:p w:rsidRDefault="00F61A89" w:rsidP="00F61A89" w:rsidR="00C54378" w:rsidRPr="0086590D">
      <w:pPr>
        <w:numPr>
          <w:ilvl w:val="0"/>
          <w:numId w:val="6"/>
        </w:numPr>
      </w:pPr>
      <w:r>
        <w:t>Izbor predsjednika i zamjenika Odbora vjerovnika</w:t>
      </w:r>
    </w:p>
    <w:p w:rsidRDefault="00383F70" w:rsidP="00383F70" w:rsidR="00383F70">
      <w:pPr>
        <w:pStyle w:val="Uvuenotijeloteksta"/>
        <w:numPr>
          <w:ilvl w:val="0"/>
          <w:numId w:val="6"/>
        </w:numPr>
      </w:pPr>
      <w:r w:rsidRPr="0086590D">
        <w:t xml:space="preserve">Izvješće stečajnog upravitelja o </w:t>
      </w:r>
      <w:r w:rsidR="00534CD3">
        <w:t>tijeku stečajnog postupka</w:t>
      </w:r>
    </w:p>
    <w:p w:rsidRDefault="00534CD3" w:rsidP="00383F70" w:rsidR="00534CD3">
      <w:pPr>
        <w:pStyle w:val="Uvuenotijeloteksta"/>
        <w:numPr>
          <w:ilvl w:val="0"/>
          <w:numId w:val="6"/>
        </w:numPr>
      </w:pPr>
      <w:r>
        <w:t xml:space="preserve">Izvješće o obavljenoj reviziji poslovanja dužnika za period 2011 – 2014. g. izvješće podnosi ovlašteni revizor Eduard </w:t>
      </w:r>
      <w:proofErr w:type="spellStart"/>
      <w:r>
        <w:t>Werkmann</w:t>
      </w:r>
      <w:proofErr w:type="spellEnd"/>
    </w:p>
    <w:p w:rsidRDefault="00534CD3" w:rsidP="00383F70" w:rsidR="00534CD3" w:rsidRPr="0086590D">
      <w:pPr>
        <w:pStyle w:val="Uvuenotijeloteksta"/>
        <w:numPr>
          <w:ilvl w:val="0"/>
          <w:numId w:val="6"/>
        </w:numPr>
      </w:pPr>
      <w:r>
        <w:t>Pobijanje pravnih radnji dužnika</w:t>
      </w:r>
    </w:p>
    <w:p w:rsidRDefault="003C6267" w:rsidP="00534CD3" w:rsidR="00C54378" w:rsidRPr="0086590D">
      <w:pPr>
        <w:pStyle w:val="Uvuenotijeloteksta"/>
        <w:numPr>
          <w:ilvl w:val="0"/>
          <w:numId w:val="6"/>
        </w:numPr>
      </w:pPr>
      <w:r w:rsidRPr="0086590D">
        <w:t>razno</w:t>
      </w:r>
    </w:p>
    <w:p w:rsidRDefault="00C54378" w:rsidP="00A30721" w:rsidR="00C54378" w:rsidRPr="0086590D">
      <w:pPr>
        <w:jc w:val="both"/>
      </w:pPr>
      <w:r w:rsidRPr="0086590D">
        <w:t>Pozivaju se stečajn</w:t>
      </w:r>
      <w:r w:rsidR="00534CD3">
        <w:t>a</w:t>
      </w:r>
      <w:r w:rsidRPr="0086590D">
        <w:t xml:space="preserve"> upravitelj</w:t>
      </w:r>
      <w:r w:rsidR="00534CD3">
        <w:t xml:space="preserve">ica, </w:t>
      </w:r>
      <w:r w:rsidRPr="0086590D">
        <w:t>članovi odbora vjerovnika</w:t>
      </w:r>
      <w:r w:rsidR="00534CD3">
        <w:t xml:space="preserve"> te ovlašteni revizor Eduard </w:t>
      </w:r>
      <w:proofErr w:type="spellStart"/>
      <w:r w:rsidR="00534CD3">
        <w:t>Werkmann</w:t>
      </w:r>
      <w:proofErr w:type="spellEnd"/>
      <w:r w:rsidRPr="0086590D">
        <w:t xml:space="preserve"> da neizostavno pristupe na zakazanu sjednicu odbora vjerovnika. </w:t>
      </w:r>
    </w:p>
    <w:p w:rsidRDefault="00C54378" w:rsidR="00C54378" w:rsidRPr="0086590D">
      <w:pPr>
        <w:rPr>
          <w:b/>
          <w:bCs/>
          <w:i/>
          <w:iCs/>
        </w:rPr>
      </w:pPr>
    </w:p>
    <w:p w:rsidRDefault="00C54378" w:rsidR="00C54378" w:rsidRPr="00534CD3">
      <w:pPr>
        <w:jc w:val="center"/>
      </w:pPr>
      <w:r w:rsidRPr="00534CD3">
        <w:rPr>
          <w:b/>
          <w:bCs/>
          <w:iCs/>
        </w:rPr>
        <w:t>U Osijeku</w:t>
      </w:r>
      <w:r w:rsidR="001A1ABE" w:rsidRPr="00534CD3">
        <w:rPr>
          <w:b/>
          <w:bCs/>
          <w:iCs/>
        </w:rPr>
        <w:t xml:space="preserve"> </w:t>
      </w:r>
      <w:r w:rsidR="00534CD3" w:rsidRPr="00534CD3">
        <w:rPr>
          <w:b/>
          <w:bCs/>
          <w:iCs/>
        </w:rPr>
        <w:t>9. studenog 2016. g.</w:t>
      </w:r>
    </w:p>
    <w:p w:rsidRDefault="0043391B" w:rsidP="00A40C39" w:rsidR="0043391B" w:rsidRPr="00534CD3"/>
    <w:p w:rsidRDefault="00C54378" w:rsidR="00C54378" w:rsidRPr="0086590D">
      <w:r w:rsidRPr="0086590D">
        <w:t>ZAPISNIČAR</w:t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="00A30721" w:rsidRPr="0086590D">
        <w:tab/>
      </w:r>
      <w:r w:rsidR="00534CD3">
        <w:t>STEČAJNA SUTKINJA</w:t>
      </w:r>
    </w:p>
    <w:p w:rsidRDefault="001A1ABE" w:rsidR="004E5766" w:rsidRPr="0086590D">
      <w:r w:rsidRPr="0086590D">
        <w:t>Danijela Sekulić</w:t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  <w:t xml:space="preserve">            </w:t>
      </w:r>
      <w:r w:rsidR="00534CD3">
        <w:t xml:space="preserve">        </w:t>
      </w:r>
      <w:r w:rsidRPr="0086590D">
        <w:t xml:space="preserve"> Nada Roso</w:t>
      </w:r>
    </w:p>
    <w:p w:rsidRDefault="00A40C39" w:rsidP="00A40C39" w:rsidR="00A40C39" w:rsidRPr="00534CD3">
      <w:r w:rsidRPr="00534CD3">
        <w:t>DNA:</w:t>
      </w:r>
    </w:p>
    <w:p w:rsidRDefault="00534CD3" w:rsidP="0086590D" w:rsidR="0086590D" w:rsidRPr="00534CD3">
      <w:pPr>
        <w:numPr>
          <w:ilvl w:val="0"/>
          <w:numId w:val="10"/>
        </w:numPr>
        <w:rPr>
          <w:iCs/>
        </w:rPr>
      </w:pPr>
      <w:r w:rsidRPr="00534CD3">
        <w:rPr>
          <w:iCs/>
        </w:rPr>
        <w:t>st. uprav. Boja Stanković</w:t>
      </w:r>
    </w:p>
    <w:p w:rsidRDefault="00534CD3" w:rsidP="00534CD3" w:rsidR="00534CD3" w:rsidRPr="00534CD3">
      <w:pPr>
        <w:numPr>
          <w:ilvl w:val="0"/>
          <w:numId w:val="10"/>
        </w:numPr>
        <w:rPr>
          <w:iCs/>
        </w:rPr>
      </w:pPr>
      <w:r w:rsidRPr="00534CD3">
        <w:rPr>
          <w:iCs/>
        </w:rPr>
        <w:t>za RH MF Porezna uprava Osijek - Inge Rauš, Županijska 4</w:t>
      </w:r>
    </w:p>
    <w:p w:rsidRDefault="00534CD3" w:rsidP="00534CD3" w:rsidR="00534CD3" w:rsidRPr="00534CD3">
      <w:pPr>
        <w:numPr>
          <w:ilvl w:val="0"/>
          <w:numId w:val="10"/>
        </w:numPr>
        <w:rPr>
          <w:iCs/>
        </w:rPr>
      </w:pPr>
      <w:r w:rsidRPr="00534CD3">
        <w:rPr>
          <w:iCs/>
        </w:rPr>
        <w:t xml:space="preserve">za radnike – Mario Kralj 31325 </w:t>
      </w:r>
      <w:proofErr w:type="spellStart"/>
      <w:r w:rsidRPr="00534CD3">
        <w:rPr>
          <w:iCs/>
        </w:rPr>
        <w:t>Čeminac</w:t>
      </w:r>
      <w:proofErr w:type="spellEnd"/>
      <w:r w:rsidRPr="00534CD3">
        <w:rPr>
          <w:iCs/>
        </w:rPr>
        <w:t>, M. Gupca 27</w:t>
      </w:r>
    </w:p>
    <w:p w:rsidRDefault="00534CD3" w:rsidP="00534CD3" w:rsidR="00534CD3" w:rsidRPr="00534CD3">
      <w:pPr>
        <w:numPr>
          <w:ilvl w:val="0"/>
          <w:numId w:val="10"/>
        </w:numPr>
        <w:rPr>
          <w:iCs/>
        </w:rPr>
      </w:pPr>
      <w:r w:rsidRPr="00534CD3">
        <w:t xml:space="preserve">za Zagrebačku banku d.d. pun. odvjetnici iz OD </w:t>
      </w:r>
      <w:proofErr w:type="spellStart"/>
      <w:r w:rsidRPr="00534CD3">
        <w:t>Hanžeković</w:t>
      </w:r>
      <w:proofErr w:type="spellEnd"/>
      <w:r w:rsidRPr="00534CD3">
        <w:t xml:space="preserve"> i partneri d.o.o. Zagreb, Radnička cesta 22 </w:t>
      </w:r>
      <w:proofErr w:type="spellStart"/>
      <w:r w:rsidRPr="00534CD3">
        <w:t>pp</w:t>
      </w:r>
      <w:proofErr w:type="spellEnd"/>
      <w:r w:rsidRPr="00534CD3">
        <w:t xml:space="preserve"> 300</w:t>
      </w:r>
    </w:p>
    <w:p w:rsidRDefault="00534CD3" w:rsidP="00534CD3" w:rsidR="00534CD3" w:rsidRPr="00534CD3">
      <w:pPr>
        <w:numPr>
          <w:ilvl w:val="0"/>
          <w:numId w:val="10"/>
        </w:numPr>
        <w:rPr>
          <w:iCs/>
        </w:rPr>
      </w:pPr>
      <w:r>
        <w:t xml:space="preserve">Eduard </w:t>
      </w:r>
      <w:proofErr w:type="spellStart"/>
      <w:r>
        <w:t>Werkmann</w:t>
      </w:r>
      <w:proofErr w:type="spellEnd"/>
      <w:r>
        <w:t>, Osijek, I. Gundulića 28</w:t>
      </w:r>
    </w:p>
    <w:p w:rsidRDefault="00A40C39" w:rsidP="00A40C39" w:rsidR="00A40C39" w:rsidRPr="00534CD3">
      <w:pPr>
        <w:numPr>
          <w:ilvl w:val="0"/>
          <w:numId w:val="10"/>
        </w:numPr>
        <w:rPr>
          <w:iCs/>
        </w:rPr>
      </w:pPr>
      <w:r w:rsidRPr="00534CD3">
        <w:t>e-</w:t>
      </w:r>
      <w:proofErr w:type="spellStart"/>
      <w:r w:rsidRPr="00534CD3">
        <w:t>ogl</w:t>
      </w:r>
      <w:proofErr w:type="spellEnd"/>
      <w:r w:rsidRPr="00534CD3">
        <w:t>. pl.</w:t>
      </w:r>
      <w:r w:rsidR="00534CD3">
        <w:t xml:space="preserve"> uz podnesak st. uprav. od 7.11.2016. g. s prilogom (str. 831-833 spisa)</w:t>
      </w:r>
    </w:p>
    <w:p w:rsidRDefault="00A40C39" w:rsidP="00A40C39" w:rsidR="00A40C39" w:rsidRPr="00534CD3">
      <w:pPr>
        <w:numPr>
          <w:ilvl w:val="0"/>
          <w:numId w:val="10"/>
        </w:numPr>
        <w:rPr>
          <w:iCs/>
        </w:rPr>
      </w:pPr>
      <w:r w:rsidRPr="00534CD3">
        <w:t>R-</w:t>
      </w:r>
      <w:r w:rsidR="00534CD3">
        <w:t>30.11.</w:t>
      </w:r>
    </w:p>
    <w:p w:rsidRDefault="00A40C39" w:rsidP="00A40C39" w:rsidR="00A40C39" w:rsidRPr="00534CD3">
      <w:pPr>
        <w:rPr>
          <w:iCs/>
        </w:rPr>
      </w:pPr>
    </w:p>
    <w:p w:rsidRDefault="00A40C39" w:rsidP="00A40C39" w:rsidR="00A40C39" w:rsidRPr="00534CD3">
      <w:pPr>
        <w:rPr>
          <w:iCs/>
        </w:rPr>
      </w:pPr>
    </w:p>
    <w:p w:rsidRDefault="00A40C39" w:rsidP="00A40C39" w:rsidR="00A40C39" w:rsidRPr="0086590D">
      <w:pPr>
        <w:rPr>
          <w:i/>
          <w:iCs/>
        </w:rPr>
      </w:pPr>
    </w:p>
    <w:p w:rsidRDefault="001A1ABE" w:rsidR="001A1ABE" w:rsidRPr="0086590D">
      <w:bookmarkStart w:name="_GoBack" w:id="0"/>
      <w:bookmarkEnd w:id="0"/>
    </w:p>
    <w:p w:rsidRDefault="004E5766" w:rsidR="004E5766" w:rsidRPr="0086590D"/>
    <w:p w:rsidRDefault="00C54378" w:rsidR="00C54378" w:rsidRPr="0086590D"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</w:r>
      <w:r w:rsidRPr="0086590D">
        <w:tab/>
      </w:r>
    </w:p>
    <w:p w:rsidRDefault="004E5766" w:rsidR="004E5766" w:rsidRPr="0086590D">
      <w:pPr>
        <w:ind w:left="360"/>
      </w:pPr>
    </w:p>
    <w:p w:rsidRDefault="00A30721" w:rsidP="00A30721" w:rsidR="00A30721" w:rsidRPr="0086590D"/>
    <w:p w:rsidRDefault="00A30721" w:rsidR="00A30721" w:rsidRPr="0086590D">
      <w:pPr>
        <w:ind w:left="360"/>
      </w:pPr>
    </w:p>
    <w:sectPr w:rsidR="00A30721" w:rsidRPr="008659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107D3D"/>
    <w:rsid w:val="00172516"/>
    <w:rsid w:val="001A1ABE"/>
    <w:rsid w:val="002B336D"/>
    <w:rsid w:val="002B4F3F"/>
    <w:rsid w:val="003437CB"/>
    <w:rsid w:val="00363826"/>
    <w:rsid w:val="003718A6"/>
    <w:rsid w:val="00383F70"/>
    <w:rsid w:val="00392428"/>
    <w:rsid w:val="003C6267"/>
    <w:rsid w:val="0043391B"/>
    <w:rsid w:val="004B4EBB"/>
    <w:rsid w:val="004E5766"/>
    <w:rsid w:val="00534CD3"/>
    <w:rsid w:val="00684041"/>
    <w:rsid w:val="006C19A4"/>
    <w:rsid w:val="0073237D"/>
    <w:rsid w:val="007B28A2"/>
    <w:rsid w:val="007E3F8E"/>
    <w:rsid w:val="0086590D"/>
    <w:rsid w:val="00945A0C"/>
    <w:rsid w:val="009A623F"/>
    <w:rsid w:val="00A30721"/>
    <w:rsid w:val="00A40C39"/>
    <w:rsid w:val="00C54378"/>
    <w:rsid w:val="00CA3EAE"/>
    <w:rsid w:val="00CD7885"/>
    <w:rsid w:val="00E01CCE"/>
    <w:rsid w:val="00E12A38"/>
    <w:rsid w:val="00ED4492"/>
    <w:rsid w:val="00F477C7"/>
    <w:rsid w:val="00F61A89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18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18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8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8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8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718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18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8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8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8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FB3B3-F3E2-4CA4-8B8E-A408F6D3FF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1392</properties:Characters>
  <properties:Lines>54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2016-11-09T10:35:00Z</dcterms:created>
  <dc:creator>novi 3</dc:creator>
  <cp:lastModifiedBy>Danijela Sekulić</cp:lastModifiedBy>
  <cp:lastPrinted>2016-11-09T10:34:00Z</cp:lastPrinted>
  <dcterms:modified xmlns:xsi="http://www.w3.org/2001/XMLSchema-instance" xsi:type="dcterms:W3CDTF">2016-11-09T10:37:00Z</dcterms:modified>
  <cp:revision>3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