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6085" w14:paraId="0dd608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00A3A" w:rsidP="00A55158" w:rsidR="00A55158"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Broj:</w:t>
      </w:r>
      <w:r w:rsidR="001C18BD">
        <w:t>1/</w:t>
      </w:r>
      <w:r>
        <w:t xml:space="preserve"> St-</w:t>
      </w:r>
      <w:r w:rsidR="00352129">
        <w:t>1527/2017-3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500A3A">
        <w:t xml:space="preserve"> </w:t>
      </w:r>
      <w:r w:rsidR="004A0D7B">
        <w:t>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00A3A">
        <w:t xml:space="preserve"> </w:t>
      </w:r>
      <w:r w:rsidR="00352129">
        <w:rPr>
          <w:b/>
        </w:rPr>
        <w:t>UDRUGA RODITELJA DJECE OBOLJELE I LIJEČENE OD MALIGNIH BOLESTI "PČELICA" POŽEŠKO-SLAVONSKE ŽUPANIJE, OIB 54393485509, Matije Gupca 6, Požega</w:t>
      </w:r>
      <w:r w:rsidR="0036690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60667D">
        <w:t>20</w:t>
      </w:r>
      <w:r w:rsidR="00500A3A">
        <w:t>.listopada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1C18BD">
        <w:rPr>
          <w:b/>
        </w:rPr>
        <w:t>UDRUGA RODITELJA DJECE OBOLJELE I LIJEČENE OD MALIGNIH BOLESTI "PČELICA" POŽEŠKO-SLAVONSKE ŽUPANIJE, OIB 54393485509, Matije Gupca 6, Požega</w:t>
      </w:r>
      <w:r w:rsidR="0060667D">
        <w:t>,</w:t>
      </w:r>
      <w:r w:rsidR="00FF183F">
        <w:rPr>
          <w:b/>
        </w:rPr>
        <w:t xml:space="preserve"> </w:t>
      </w:r>
      <w:r>
        <w:t xml:space="preserve">iznosi </w:t>
      </w:r>
      <w:r w:rsidR="001C18BD">
        <w:rPr>
          <w:b/>
        </w:rPr>
        <w:t>7.433,00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1C18BD" w:rsidRPr="001C18BD">
        <w:rPr>
          <w:b/>
        </w:rPr>
        <w:t>ŽELJKA STAHL</w:t>
      </w:r>
      <w:r w:rsidR="00BE372E"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C18BD">
        <w:rPr>
          <w:b/>
        </w:rPr>
        <w:t>1527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FC6829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C18BD">
        <w:t>09.studenog</w:t>
      </w:r>
      <w:r w:rsidR="00637D8D">
        <w:t xml:space="preserve"> 2017</w:t>
      </w:r>
      <w:r>
        <w:t>.</w:t>
      </w:r>
      <w:r w:rsidR="0017076B">
        <w:t>g.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ED7" w:rsidR="00B97ED7">
      <w:r>
        <w:separator/>
      </w:r>
    </w:p>
  </w:endnote>
  <w:endnote w:id="0" w:type="continuationSeparator">
    <w:p w:rsidRDefault="00B97ED7" w:rsidR="00B97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ED7" w:rsidR="00B97ED7">
      <w:r>
        <w:separator/>
      </w:r>
    </w:p>
  </w:footnote>
  <w:footnote w:id="0" w:type="continuationSeparator">
    <w:p w:rsidRDefault="00B97ED7" w:rsidR="00B97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18BD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3CD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33E73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DF63DD"/>
    <w:rsid w:val="00E10511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St-1527/2017</izvorni_sadrzaj>
    <derivirana_varijabla naziv="DomainObject.Predmet.OznakaBroj_1">St-1527/2017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roditelja djece oboljele i liječene od malignih bolesti "Pčelica" Požeško-slavonske županije</izvorni_sadrzaj>
    <derivirana_varijabla naziv="DomainObject.Predmet.ProtustrankaFormated_1">  Udruga roditelja djece oboljele i liječene od malignih bolesti "Pčelica" Požeško-slavonske županije</derivirana_varijabla>
  </DomainObject.Predmet.ProtustrankaFormated>
  <DomainObject.Predmet.ProtustrankaFormatedOIB>
    <izvorni_sadrzaj>  Udruga roditelja djece oboljele i liječene od malignih bolesti "Pčelica" Požeško-slavonske županije, OIB 54393485509</izvorni_sadrzaj>
    <derivirana_varijabla naziv="DomainObject.Predmet.ProtustrankaFormatedOIB_1">  Udruga roditelja djece oboljele i liječene od malignih bolesti "Pčelica" Požeško-slavonske županije, OIB 54393485509</derivirana_varijabla>
  </DomainObject.Predmet.ProtustrankaFormatedOIB>
  <DomainObject.Predmet.ProtustrankaFormatedWithAdress>
    <izvorni_sadrzaj> Udruga roditelja djece oboljele i liječene od malignih bolesti "Pčelica" Požeško-slavonske županije, Matije Gupca 6, 34000 Požega</izvorni_sadrzaj>
    <derivirana_varijabla naziv="DomainObject.Predmet.ProtustrankaFormatedWithAdress_1"> Udruga roditelja djece oboljele i liječene od malignih bolesti "Pčelica" Požeško-slavonske županije, Matije Gupca 6, 34000 Požega</derivirana_varijabla>
  </DomainObject.Predmet.ProtustrankaFormatedWithAdress>
  <DomainObject.Predmet.ProtustrankaFormatedWithAdressOIB>
    <izvorni_sadrzaj> Udruga roditelja djece oboljele i liječene od malignih bolesti "Pčelica" Požeško-slavonske županije, OIB 54393485509, Matije Gupca 6, 34000 Požega</izvorni_sadrzaj>
    <derivirana_varijabla naziv="DomainObject.Predmet.ProtustrankaFormatedWithAdressOIB_1"> Udruga roditelja djece oboljele i liječene od malignih bolesti "Pčelica" Požeško-slavonske županije, OIB 54393485509, Matije Gupca 6, 34000 Požega</derivirana_varijabla>
  </DomainObject.Predmet.ProtustrankaFormatedWithAdressOIB>
  <DomainObject.Predmet.ProtustrankaWithAdress>
    <izvorni_sadrzaj>Udruga roditelja djece oboljele i liječene od malignih bolesti "Pčelica" Požeško-slavonske županije Matije Gupca 6, 34000 Požega</izvorni_sadrzaj>
    <derivirana_varijabla naziv="DomainObject.Predmet.ProtustrankaWithAdress_1">Udruga roditelja djece oboljele i liječene od malignih bolesti "Pčelica" Požeško-slavonske županije Matije Gupca 6, 34000 Požega</derivirana_varijabla>
  </DomainObject.Predmet.ProtustrankaWithAdress>
  <DomainObject.Predmet.ProtustrankaWithAdressOIB>
    <izvorni_sadrzaj>Udruga roditelja djece oboljele i liječene od malignih bolesti "Pčelica" Požeško-slavonske županije, OIB 54393485509, Matije Gupca 6, 34000 Požega</izvorni_sadrzaj>
    <derivirana_varijabla naziv="DomainObject.Predmet.ProtustrankaWithAdressOIB_1">Udruga roditelja djece oboljele i liječene od malignih bolesti "Pčelica" Požeško-slavonske županije, OIB 54393485509, Matije Gupca 6, 34000 Požega</derivirana_varijabla>
  </DomainObject.Predmet.ProtustrankaWithAdressOIB>
  <DomainObject.Predmet.ProtustrankaNazivFormated>
    <izvorni_sadrzaj>Udruga roditelja djece oboljele i liječene od malignih bolesti "Pčelica" Požeško-slavonske županije</izvorni_sadrzaj>
    <derivirana_varijabla naziv="DomainObject.Predmet.ProtustrankaNazivFormated_1">Udruga roditelja djece oboljele i liječene od malignih bolesti "Pčelica" Požeško-slavonske županije</derivirana_varijabla>
  </DomainObject.Predmet.ProtustrankaNazivFormated>
  <DomainObject.Predmet.ProtustrankaNazivFormatedOIB>
    <izvorni_sadrzaj>Udruga roditelja djece oboljele i liječene od malignih bolesti "Pčelica" Požeško-slavonske županije, OIB 54393485509</izvorni_sadrzaj>
    <derivirana_varijabla naziv="DomainObject.Predmet.ProtustrankaNazivFormatedOIB_1">Udruga roditelja djece oboljele i liječene od malignih bolesti "Pčelica" Požeško-slavonske županije, OIB 54393485509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7433.00</izvorni_sadrzaj>
    <derivirana_varijabla naziv="DomainObject.Predmet.TrenutnaVrijednost_1">7433.00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roditelja djece oboljele i liječene od malignih bolesti "Pčelica" Požeško-slavonske županije</item>
    </izvorni_sadrzaj>
    <derivirana_varijabla naziv="DomainObject.Predmet.ProtuStrankaListFormated_1">
      <item>Udruga roditelja djece oboljele i liječene od malignih bolesti "Pčelica" Požeško-slavonske županije</item>
    </derivirana_varijabla>
  </DomainObject.Predmet.ProtuStrankaListFormated>
  <DomainObject.Predmet.ProtuStrankaListFormatedOIB>
    <izvorni_sadrzaj>
      <item>Udruga roditelja djece oboljele i liječene od malignih bolesti "Pčelica" Požeško-slavonske županije, OIB 54393485509</item>
    </izvorni_sadrzaj>
    <derivirana_varijabla naziv="DomainObject.Predmet.ProtuStrankaListFormatedOIB_1">
      <item>Udruga roditelja djece oboljele i liječene od malignih bolesti "Pčelica" Požeško-slavonske županije, OIB 54393485509</item>
    </derivirana_varijabla>
  </DomainObject.Predmet.ProtuStrankaListFormatedOIB>
  <DomainObject.Predmet.ProtuStrankaListFormatedWithAdress>
    <izvorni_sadrzaj>
      <item>Udruga roditelja djece oboljele i liječene od malignih bolesti "Pčelica" Požeško-slavonske županije, Matije Gupca 6, 34000 Požega</item>
    </izvorni_sadrzaj>
    <derivirana_varijabla naziv="DomainObject.Predmet.ProtuStrankaListFormatedWithAdress_1">
      <item>Udruga roditelja djece oboljele i liječene od malignih bolesti "Pčelica" Požeško-slavonske županije, Matije Gupca 6, 34000 Požega</item>
    </derivirana_varijabla>
  </DomainObject.Predmet.ProtuStrankaListFormatedWithAdress>
  <DomainObject.Predmet.ProtuStrankaListFormatedWithAdressOIB>
    <izvorni_sadrzaj>
      <item>Udruga roditelja djece oboljele i liječene od malignih bolesti "Pčelica" Požeško-slavonske županije, OIB 54393485509, Matije Gupca 6, 34000 Požega</item>
    </izvorni_sadrzaj>
    <derivirana_varijabla naziv="DomainObject.Predmet.ProtuStrankaListFormatedWithAdressOIB_1">
      <item>Udruga roditelja djece oboljele i liječene od malignih bolesti "Pčelica" Požeško-slavonske županije, OIB 54393485509, Matije Gupca 6, 34000 Požega</item>
    </derivirana_varijabla>
  </DomainObject.Predmet.ProtuStrankaListFormatedWithAdressOIB>
  <DomainObject.Predmet.ProtuStrankaListNazivFormated>
    <izvorni_sadrzaj>
      <item>Udruga roditelja djece oboljele i liječene od malignih bolesti "Pčelica" Požeško-slavonske županije</item>
    </izvorni_sadrzaj>
    <derivirana_varijabla naziv="DomainObject.Predmet.ProtuStrankaListNazivFormated_1">
      <item>Udruga roditelja djece oboljele i liječene od malignih bolesti "Pčelica" Požeško-slavonske županije</item>
    </derivirana_varijabla>
  </DomainObject.Predmet.ProtuStrankaListNazivFormated>
  <DomainObject.Predmet.ProtuStrankaListNazivFormatedOIB>
    <izvorni_sadrzaj>
      <item>Udruga roditelja djece oboljele i liječene od malignih bolesti "Pčelica" Požeško-slavonske županije, OIB 54393485509</item>
    </izvorni_sadrzaj>
    <derivirana_varijabla naziv="DomainObject.Predmet.ProtuStrankaListNazivFormatedOIB_1">
      <item>Udruga roditelja djece oboljele i liječene od malignih bolesti "Pčelica" Požeško-slavonske županije, OIB 54393485509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roditelja djece oboljele i liječene od malignih bolesti "Pčelica" Požeško-slavonske županije</izvorni_sadrzaj>
    <derivirana_varijabla naziv="DomainObject.Predmet.ProtustrankaIDrugi_1">Udruga roditelja djece oboljele i liječene od malignih bolesti "Pčelica" Požeško-slavonske županije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roditelja djece oboljele i liječene od malignih bolesti "Pčelica" Požeško-slavonske županije, OIB 54393485509, Matije Gupca 6, 34000 Požega</izvorni_sadrzaj>
    <derivirana_varijabla naziv="DomainObject.Predmet.ProtustrankaIDrugiAdressOIB_1">Udruga roditelja djece oboljele i liječene od malignih bolesti "Pčelica" Požeško-slavonske županije, OIB 54393485509, Matije Gupca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roditelja djece oboljele i liječene od malignih bolesti "Pčelica" Požeško-slavonske županije</item>
    </izvorni_sadrzaj>
    <derivirana_varijabla naziv="DomainObject.Predmet.SudioniciListNaziv_1">
      <item>Financijska agencija</item>
      <item>Udruga roditelja djece oboljele i liječene od malignih bolesti "Pčelica" Požeško-slavonske županije</item>
    </derivirana_varijabla>
  </DomainObject.Predmet.SudioniciListNaziv>
  <DomainObject.Predmet.SudioniciListAdressOIB>
    <izvorni_sadrzaj>
      <item>Financijska agencija, OIB 85821130368, Ulica grada Vukovara 70,10000 Zagreb</item>
      <item>Udruga roditelja djece oboljele i liječene od malignih bolesti "Pčelica" Požeško-slavonske županije, OIB 54393485509, Matije Gupca 6,34000 Požega</item>
    </izvorni_sadrzaj>
    <derivirana_varijabla naziv="DomainObject.Predmet.SudioniciListAdressOIB_1">
      <item>Financijska agencija, OIB 85821130368, Ulica grada Vukovara 70,10000 Zagreb</item>
      <item>Udruga roditelja djece oboljele i liječene od malignih bolesti "Pčelica" Požeško-slavonske županije, OIB 54393485509, Matije Gupca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54393485509</item>
    </izvorni_sadrzaj>
    <derivirana_varijabla naziv="DomainObject.Predmet.SudioniciListNazivOIB_1">
      <item>, OIB 85821130368</item>
      <item>, OIB 54393485509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370</properties:Words>
  <properties:Characters>2053</properties:Characters>
  <properties:Lines>52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2017-08-25T07:23:00Z</dcterms:created>
  <dc:creator>Korisnik</dc:creator>
  <cp:lastModifiedBy>wsadmin</cp:lastModifiedBy>
  <cp:lastPrinted>2017-11-09T11:14:00Z</cp:lastPrinted>
  <dcterms:modified xmlns:xsi="http://www.w3.org/2001/XMLSchema-instance" xsi:type="dcterms:W3CDTF">2017-11-09T11:14:00Z</dcterms:modified>
  <cp:revision>16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