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23f8" w14:paraId="06f23f8" w:rsidRDefault="00D46776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F006E">
        <w:rPr>
          <w:b/>
          <w:lang w:val="hr-HR"/>
        </w:rPr>
        <w:t>177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F006E">
        <w:rPr>
          <w:lang w:val="hr-HR"/>
        </w:rPr>
        <w:t xml:space="preserve">AFILO d.o.o. Split, Šoltanska 22, OIB: 11752506430, </w:t>
      </w:r>
      <w:r w:rsidR="00383B92">
        <w:rPr>
          <w:lang w:val="hr-HR"/>
        </w:rPr>
        <w:t>dana</w:t>
      </w:r>
      <w:r w:rsidR="00D46776">
        <w:rPr>
          <w:lang w:val="hr-HR"/>
        </w:rPr>
        <w:t xml:space="preserve"> 8. svibnja </w:t>
      </w:r>
      <w:r w:rsidR="008C1DFE" w:rsidRPr="008C1DFE">
        <w:rPr>
          <w:lang w:val="hr-HR"/>
        </w:rPr>
        <w:t>2018.</w:t>
      </w:r>
    </w:p>
    <w:p w:rsidRDefault="00383B92" w:rsidP="00634348" w:rsidR="00383B92" w:rsidRPr="00D46776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D46776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F006E">
        <w:rPr>
          <w:lang w:val="hr-HR"/>
        </w:rPr>
        <w:t>AFILO d.o.o. Split, Šoltanska 22, OIB: 11752506430, MBS: 060354564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D46776">
        <w:rPr>
          <w:lang w:val="hr-HR"/>
        </w:rPr>
        <w:t xml:space="preserve">8. svibnja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46776">
        <w:rPr>
          <w:lang w:val="hr-HR"/>
        </w:rPr>
        <w:t>13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4237D0" w:rsidRPr="00F36278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F006E">
        <w:rPr>
          <w:lang w:val="hr-HR"/>
        </w:rPr>
        <w:t>AFILO d.o.o. Split, Šoltanska 22, OIB: 11752506430, MBS: 060354564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F006E">
        <w:rPr>
          <w:lang w:val="hr-HR"/>
        </w:rPr>
        <w:t>26</w:t>
      </w:r>
      <w:r w:rsidR="00667ED7">
        <w:rPr>
          <w:lang w:val="hr-HR"/>
        </w:rPr>
        <w:t xml:space="preserve">. </w:t>
      </w:r>
      <w:r w:rsidR="00A74AF8">
        <w:rPr>
          <w:lang w:val="hr-HR"/>
        </w:rPr>
        <w:t>veljače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F006E">
        <w:rPr>
          <w:lang w:val="hr-HR"/>
        </w:rPr>
        <w:t>AFILO d.o.o. Split</w:t>
      </w:r>
      <w:r w:rsidR="00FC5175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7F006E">
        <w:rPr>
          <w:lang w:val="hr-HR"/>
        </w:rPr>
        <w:t>19</w:t>
      </w:r>
      <w:r w:rsidR="00A74AF8">
        <w:rPr>
          <w:lang w:val="hr-HR"/>
        </w:rPr>
        <w:t>.02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F006E">
        <w:rPr>
          <w:lang w:val="hr-HR"/>
        </w:rPr>
        <w:t>30.089,99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D46776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865234">
        <w:rPr>
          <w:lang w:val="hr-HR"/>
        </w:rPr>
        <w:t xml:space="preserve">5. ožujka </w:t>
      </w:r>
      <w:r w:rsidR="00045FDD" w:rsidRPr="00865234">
        <w:rPr>
          <w:lang w:val="hr-HR"/>
        </w:rPr>
        <w:t>201</w:t>
      </w:r>
      <w:r w:rsidR="00667ED7" w:rsidRPr="00865234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46776">
        <w:rPr>
          <w:lang w:val="hr-HR"/>
        </w:rPr>
        <w:t>8. svibnja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D46776" w:rsidP="00403F01" w:rsidR="00D4677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46776" w:rsidR="00E14AE2" w:rsidRPr="003734BE">
      <w:headerReference w:type="default" r:id="rId11"/>
      <w:pgSz w:h="16838" w:w="11906"/>
      <w:pgMar w:gutter="0" w:footer="708" w:header="708" w:left="1417" w:bottom="1702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0063F" w:rsidRPr="0070063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F006E">
      <w:t>177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237D0"/>
    <w:rsid w:val="004502BD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0063F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006E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65234"/>
    <w:rsid w:val="00870E42"/>
    <w:rsid w:val="008723B9"/>
    <w:rsid w:val="00874951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6776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C5175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6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063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06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06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6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063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06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06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AFILO društvo s ograničenom odgovornošću,  za trgovinu, turizam i usluge, turistička agencija</izvorni_sadrzaj>
    <derivirana_varijabla naziv="DomainObject.Predmet.ProtustrankaFormated_1">  AFILO društvo s ograničenom odgovornošću,  za trgovinu, turizam i usluge, turistička agencija</derivirana_varijabla>
  </DomainObject.Predmet.ProtustrankaFormated>
  <DomainObject.Predmet.ProtustrankaFormatedOIB>
    <izvorni_sadrzaj>  AFILO društvo s ograničenom odgovornošću,  za trgovinu, turizam i usluge, turistička agencija, OIB 11752506430</izvorni_sadrzaj>
    <derivirana_varijabla naziv="DomainObject.Predmet.ProtustrankaFormatedOIB_1">  AFILO društvo s ograničenom odgovornošću,  za trgovinu, turizam i usluge, turistička agencija, OIB 11752506430</derivirana_varijabla>
  </DomainObject.Predmet.ProtustrankaFormatedOIB>
  <DomainObject.Predmet.ProtustrankaFormatedWithAdress>
    <izvorni_sadrzaj> AFILO društvo s ograničenom odgovornošću,  za trgovinu, turizam i usluge, turistička agencija, Šoltanska 22, 21000 Split</izvorni_sadrzaj>
    <derivirana_varijabla naziv="DomainObject.Predmet.ProtustrankaFormatedWithAdress_1"> AFILO društvo s ograničenom odgovornošću,  za trgovinu, turizam i usluge, turistička agencija, Šoltanska 22, 21000 Split</derivirana_varijabla>
  </DomainObject.Predmet.ProtustrankaFormatedWithAdress>
  <DomainObject.Predmet.ProtustrankaFormatedWithAdressOIB>
    <izvorni_sadrzaj> AFILO društvo s ograničenom odgovornošću,  za trgovinu, turizam i usluge, turistička agencija, OIB 11752506430, Šoltanska 22, 21000 Split</izvorni_sadrzaj>
    <derivirana_varijabla naziv="DomainObject.Predmet.ProtustrankaFormatedWithAdressOIB_1"> AFILO društvo s ograničenom odgovornošću,  za trgovinu, turizam i usluge, turistička agencija, OIB 11752506430, Šoltanska 22, 21000 Split</derivirana_varijabla>
  </DomainObject.Predmet.ProtustrankaFormatedWithAdressOIB>
  <DomainObject.Predmet.ProtustrankaWithAdress>
    <izvorni_sadrzaj>AFILO društvo s ograničenom odgovornošću,  za trgovinu, turizam i usluge, turistička agencija Šoltanska 22, 21000 Split</izvorni_sadrzaj>
    <derivirana_varijabla naziv="DomainObject.Predmet.ProtustrankaWithAdress_1">AFILO društvo s ograničenom odgovornošću,  za trgovinu, turizam i usluge, turistička agencija Šoltanska 22, 21000 Split</derivirana_varijabla>
  </DomainObject.Predmet.ProtustrankaWithAdress>
  <DomainObject.Predmet.ProtustrankaWithAdressOIB>
    <izvorni_sadrzaj>AFILO društvo s ograničenom odgovornošću,  za trgovinu, turizam i usluge, turistička agencija, OIB 11752506430, Šoltanska 22, 21000 Split</izvorni_sadrzaj>
    <derivirana_varijabla naziv="DomainObject.Predmet.ProtustrankaWithAdressOIB_1">AFILO društvo s ograničenom odgovornošću,  za trgovinu, turizam i usluge, turistička agencija, OIB 11752506430, Šoltanska 22, 21000 Split</derivirana_varijabla>
  </DomainObject.Predmet.ProtustrankaWithAdressOIB>
  <DomainObject.Predmet.ProtustrankaNazivFormated>
    <izvorni_sadrzaj>AFILO društvo s ograničenom odgovornošću,  za trgovinu, turizam i usluge, turistička agencija</izvorni_sadrzaj>
    <derivirana_varijabla naziv="DomainObject.Predmet.ProtustrankaNazivFormated_1">AFILO društvo s ograničenom odgovornošću,  za trgovinu, turizam i usluge, turistička agencija</derivirana_varijabla>
  </DomainObject.Predmet.ProtustrankaNazivFormated>
  <DomainObject.Predmet.ProtustrankaNazivFormatedOIB>
    <izvorni_sadrzaj>AFILO društvo s ograničenom odgovornošću,  za trgovinu, turizam i usluge, turistička agencija, OIB 11752506430</izvorni_sadrzaj>
    <derivirana_varijabla naziv="DomainObject.Predmet.ProtustrankaNazivFormatedOIB_1">AFILO društvo s ograničenom odgovornošću,  za trgovinu, turizam i usluge, turistička agencija, OIB 11752506430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30089.99</izvorni_sadrzaj>
    <derivirana_varijabla naziv="DomainObject.Predmet.TrenutnaVrijednost_1">30089.99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AFILO društvo s ograničenom odgovornošću,  za trgovinu, turizam i usluge, turistička agencija</item>
    </izvorni_sadrzaj>
    <derivirana_varijabla naziv="DomainObject.Predmet.ProtuStrankaListFormated_1">
      <item>AFILO društvo s ograničenom odgovornošću,  za trgovinu, turizam i usluge, turistička agencija</item>
    </derivirana_varijabla>
  </DomainObject.Predmet.ProtuStrankaListFormated>
  <DomainObject.Predmet.ProtuStrankaListFormatedOIB>
    <izvorni_sadrzaj>
      <item>AFILO društvo s ograničenom odgovornošću,  za trgovinu, turizam i usluge, turistička agencija, OIB 11752506430</item>
    </izvorni_sadrzaj>
    <derivirana_varijabla naziv="DomainObject.Predmet.ProtuStrankaListFormatedOIB_1">
      <item>AFILO društvo s ograničenom odgovornošću,  za trgovinu, turizam i usluge, turistička agencija, OIB 11752506430</item>
    </derivirana_varijabla>
  </DomainObject.Predmet.ProtuStrankaListFormatedOIB>
  <DomainObject.Predmet.ProtuStrankaListFormatedWithAdress>
    <izvorni_sadrzaj>
      <item>AFILO društvo s ograničenom odgovornošću,  za trgovinu, turizam i usluge, turistička agencija, Šoltanska 22, 21000 Split</item>
    </izvorni_sadrzaj>
    <derivirana_varijabla naziv="DomainObject.Predmet.ProtuStrankaListFormatedWithAdress_1">
      <item>AFILO društvo s ograničenom odgovornošću,  za trgovinu, turizam i usluge, turistička agencija, Šoltanska 22, 21000 Split</item>
    </derivirana_varijabla>
  </DomainObject.Predmet.ProtuStrankaListFormatedWithAdress>
  <DomainObject.Predmet.ProtuStrankaListFormatedWithAdressOIB>
    <izvorni_sadrzaj>
      <item>AFILO društvo s ograničenom odgovornošću,  za trgovinu, turizam i usluge, turistička agencija, OIB 11752506430, Šoltanska 22, 21000 Split</item>
    </izvorni_sadrzaj>
    <derivirana_varijabla naziv="DomainObject.Predmet.ProtuStrankaListFormatedWithAdressOIB_1">
      <item>AFILO društvo s ograničenom odgovornošću,  za trgovinu, turizam i usluge, turistička agencija, OIB 11752506430, Šoltanska 22, 21000 Split</item>
    </derivirana_varijabla>
  </DomainObject.Predmet.ProtuStrankaListFormatedWithAdressOIB>
  <DomainObject.Predmet.ProtuStrankaListNazivFormated>
    <izvorni_sadrzaj>
      <item>AFILO društvo s ograničenom odgovornošću,  za trgovinu, turizam i usluge, turistička agencija</item>
    </izvorni_sadrzaj>
    <derivirana_varijabla naziv="DomainObject.Predmet.ProtuStrankaListNazivFormated_1">
      <item>AFILO društvo s ograničenom odgovornošću,  za trgovinu, turizam i usluge, turistička agencija</item>
    </derivirana_varijabla>
  </DomainObject.Predmet.ProtuStrankaListNazivFormated>
  <DomainObject.Predmet.ProtuStrankaListNazivFormatedOIB>
    <izvorni_sadrzaj>
      <item>AFILO društvo s ograničenom odgovornošću,  za trgovinu, turizam i usluge, turistička agencija, OIB 11752506430</item>
    </izvorni_sadrzaj>
    <derivirana_varijabla naziv="DomainObject.Predmet.ProtuStrankaListNazivFormatedOIB_1">
      <item>AFILO društvo s ograničenom odgovornošću,  za trgovinu, turizam i usluge, turistička agencija, OIB 11752506430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AFILO društvo s ograničenom odgovornošću,  za trgovinu, turizam i usluge, turistička agencija</izvorni_sadrzaj>
    <derivirana_varijabla naziv="DomainObject.Predmet.ProtustrankaIDrugi_1">AFILO društvo s ograničenom odgovornošću,  za trgovinu,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AFILO društvo s ograničenom odgovornošću,  za trgovinu, turizam i usluge, turistička agencija, OIB 11752506430, Šoltanska 22, 21000 Split</izvorni_sadrzaj>
    <derivirana_varijabla naziv="DomainObject.Predmet.ProtustrankaIDrugiAdressOIB_1">AFILO društvo s ograničenom odgovornošću,  za trgovinu, turizam i usluge, turistička agencija, OIB 11752506430, Šoltanska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AFILO društvo s ograničenom odgovornošću,  za trgovinu, turizam i usluge, turistička agencija</item>
      <item>FINANCIJSKA AGENCIJA, RC SPLIT</item>
    </izvorni_sadrzaj>
    <derivirana_varijabla naziv="DomainObject.Predmet.SudioniciListNaziv_1">
      <item>AFILO društvo s ograničenom odgovornošću,  za trgovinu, turizam i usluge, turistička agencija</item>
      <item>FINANCIJSKA AGENCIJA, RC SPLIT</item>
    </derivirana_varijabla>
  </DomainObject.Predmet.SudioniciListNaziv>
  <DomainObject.Predmet.SudioniciListAdressOIB>
    <izvorni_sadrzaj>
      <item>AFILO društvo s ograničenom odgovornošću,  za trgovinu, turizam i usluge, turistička agencija, OIB 11752506430, Šoltanska 22,21000 Split</item>
      <item>FINANCIJSKA AGENCIJA, RC SPLIT, OIB 85821130368, Mažuranićevo šetalište 24 b,21000 Split</item>
    </izvorni_sadrzaj>
    <derivirana_varijabla naziv="DomainObject.Predmet.SudioniciListAdressOIB_1">
      <item>AFILO društvo s ograničenom odgovornošću,  za trgovinu, turizam i usluge, turistička agencija, OIB 11752506430, Šoltanska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11752506430</item>
      <item>, OIB 85821130368</item>
    </izvorni_sadrzaj>
    <derivirana_varijabla naziv="DomainObject.Predmet.SudioniciListNazivOIB_1">
      <item>, OIB 11752506430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93B7C-CCDE-4FDB-8500-5EA801656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4080</properties:Characters>
  <properties:Lines>110</properties:Lines>
  <properties:Paragraphs>35</properties:Paragraphs>
  <properties:TotalTime>454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2018-05-08T10:42:00Z</cp:lastPrinted>
  <dcterms:modified xmlns:xsi="http://www.w3.org/2001/XMLSchema-instance" xsi:type="dcterms:W3CDTF">2018-05-08T10:50:00Z</dcterms:modified>
  <cp:revision>366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