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e6c5" w14:paraId="264e6c5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018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018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A6018"/>
    <w:rsid w:val="00DD21CD"/>
    <w:rsid w:val="00DD3BEB"/>
    <w:rsid w:val="00E10F17"/>
    <w:rsid w:val="00EA1927"/>
    <w:rsid w:val="00EC23E9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3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3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3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3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3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3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3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3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Općinski građanski sud u Zagrebu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