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5affe" w14:paraId="805affe" w:rsidRDefault="004A5AC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1255395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A5ACD" w:rsidP="004A5ACD" w:rsidR="00AE649C">
      <w:pPr>
        <w:pStyle w:val="Bezproreda"/>
      </w:pPr>
      <w:r>
        <w:t xml:space="preserve">   Republika Hrvatska</w:t>
      </w:r>
    </w:p>
    <w:p w:rsidRDefault="004A5ACD" w:rsidP="004A5ACD" w:rsidR="004A5ACD">
      <w:pPr>
        <w:pStyle w:val="Bezproreda"/>
      </w:pPr>
      <w:r>
        <w:t>Trgovački sud u Bjelovaru</w:t>
      </w:r>
    </w:p>
    <w:p w:rsidRDefault="004A5ACD" w:rsidP="004A5ACD" w:rsidR="004A5ACD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4A5ACD" w:rsidP="004A5ACD" w:rsidR="004A5ACD">
      <w:pPr>
        <w:pStyle w:val="Bezproreda"/>
      </w:pPr>
    </w:p>
    <w:p w:rsidRDefault="004A5ACD" w:rsidP="004A5ACD" w:rsidR="004A5ACD">
      <w:pPr>
        <w:widowControl w:val="false"/>
        <w:autoSpaceDE w:val="false"/>
        <w:autoSpaceDN w:val="false"/>
        <w:adjustRightInd w:val="false"/>
        <w:ind w:firstLine="720" w:left="4320"/>
        <w:rPr>
          <w:noProof/>
        </w:rPr>
      </w:pPr>
      <w:r>
        <w:rPr>
          <w:noProof/>
        </w:rPr>
        <w:t>Poslovni broj: 1 St-161/2016-52</w:t>
      </w:r>
    </w:p>
    <w:p w:rsidRDefault="004A5ACD" w:rsidP="004A5ACD" w:rsidR="004A5AC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4A5ACD" w:rsidP="004A5ACD" w:rsidR="004A5AC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4A5ACD" w:rsidP="004A5ACD" w:rsidR="004A5ACD">
      <w:pPr>
        <w:widowControl w:val="false"/>
        <w:autoSpaceDE w:val="false"/>
        <w:autoSpaceDN w:val="false"/>
        <w:adjustRightInd w:val="false"/>
        <w:ind w:firstLine="720"/>
        <w:rPr>
          <w:noProof/>
        </w:rPr>
      </w:pPr>
      <w:r>
        <w:rPr>
          <w:noProof/>
        </w:rPr>
        <w:t xml:space="preserve">Trgovački sud u Bjelovaru, po  sucu  Branki Pleskalt, u stečajnom predmetu nad dužnikom SANDRO TRADE d.o.o. za trgovinu, ugostieljstvo i usluge, u stečaju, Slatina, Petra Preradovića 38, OIB: 60756989965,  zastupan po stečajnom upravitelju Branku Valentić iz Virovitice, F. </w:t>
      </w:r>
      <w:r w:rsidR="003B017F">
        <w:rPr>
          <w:noProof/>
        </w:rPr>
        <w:t>Rusana 100, OIB: 85378232573,  7</w:t>
      </w:r>
      <w:r>
        <w:rPr>
          <w:noProof/>
        </w:rPr>
        <w:t>. lipnja  2018., donio je slijedeći</w:t>
      </w:r>
    </w:p>
    <w:p w:rsidRDefault="004A5ACD" w:rsidP="004A5ACD" w:rsidR="004A5AC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4A5ACD" w:rsidP="004A5ACD" w:rsidR="004A5ACD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Z A K L J U Č A K</w:t>
      </w:r>
    </w:p>
    <w:p w:rsidRDefault="004A5ACD" w:rsidP="004A5ACD" w:rsidR="004A5ACD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4A5ACD" w:rsidP="004A5ACD" w:rsidR="004A5ACD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  <w:t>Nalaže se Financijskoj agenciji, Regionalnom centru Zagreb, Ulica grada Vukovara 70, da temeljem pravomoćnog Rješenja ovog suda poslovni broj: 1 St-161/2016-48 od 8. svibnja 2018. godine izvrši isplatu sa posebnog računa FINE IBAN: HR1123900011300028787, Model: HR11 i sa posebnog računa FINE IBAN: HR3323900011300028779 i to iznos od 11.520,00 kuna na račun stečajnog dužnika SANDRO TRADE d.o.o. za trgovinu, ugostieljstvo i usluge, u stečaju, Slatina, Petra Preradovića 38, OIB: 60756989965,  zastupanog po stečajnom upravitelju Branku Valentić iz Virovitice, F. Rusana 100, OIB: 85378232573, broj: IBAN: HR9024020061100838895 te iznos od 60.480,00 kuna razlučnom vjerovniku Republici Hrvatskoj, Ministarstvu financija, Porezna uprava, Područni ured Slavonija i Baranj</w:t>
      </w:r>
      <w:r w:rsidR="003B017F">
        <w:rPr>
          <w:noProof/>
        </w:rPr>
        <w:t>a, broj IBAN: HR1210010051863000160</w:t>
      </w:r>
      <w:r>
        <w:rPr>
          <w:noProof/>
        </w:rPr>
        <w:t xml:space="preserve"> poziv na broj:</w:t>
      </w:r>
      <w:r w:rsidR="003B017F">
        <w:rPr>
          <w:noProof/>
        </w:rPr>
        <w:t xml:space="preserve"> HR68 1201-60756989965</w:t>
      </w:r>
      <w:r>
        <w:rPr>
          <w:noProof/>
        </w:rPr>
        <w:t>.</w:t>
      </w:r>
    </w:p>
    <w:p w:rsidRDefault="004A5ACD" w:rsidP="004A5ACD" w:rsidR="004A5AC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3B017F" w:rsidP="004A5ACD" w:rsidR="004A5ACD">
      <w:pPr>
        <w:widowControl w:val="false"/>
        <w:autoSpaceDE w:val="false"/>
        <w:autoSpaceDN w:val="false"/>
        <w:adjustRightInd w:val="false"/>
        <w:ind w:firstLine="720"/>
        <w:rPr>
          <w:noProof/>
        </w:rPr>
      </w:pPr>
      <w:r>
        <w:rPr>
          <w:noProof/>
        </w:rPr>
        <w:t>U Bjelovaru 7</w:t>
      </w:r>
      <w:r w:rsidR="004A5ACD">
        <w:rPr>
          <w:noProof/>
        </w:rPr>
        <w:t>. lipnja  2018.</w:t>
      </w:r>
    </w:p>
    <w:p w:rsidRDefault="004A5ACD" w:rsidP="004A5ACD" w:rsidR="004A5ACD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:rsidRDefault="004A5ACD" w:rsidP="004A5ACD" w:rsidR="004A5ACD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S u d a c</w:t>
      </w:r>
    </w:p>
    <w:p w:rsidRDefault="004A5ACD" w:rsidP="004A5ACD" w:rsidR="004A5AC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4A5ACD" w:rsidP="004A5ACD" w:rsidR="004A5ACD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                                                                Branka Pleskalt v.r.</w:t>
      </w:r>
    </w:p>
    <w:p w:rsidRDefault="004A5ACD" w:rsidP="004A5ACD" w:rsidR="004A5AC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4A5ACD" w:rsidP="004A5ACD" w:rsidR="004A5ACD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Za točnost otpravka-ovlašteni službenik</w:t>
      </w:r>
    </w:p>
    <w:p w:rsidRDefault="004A5ACD" w:rsidP="004A5ACD" w:rsidR="004A5ACD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Vesna Dragišić</w:t>
      </w:r>
    </w:p>
    <w:p w:rsidRDefault="004A5ACD" w:rsidP="004A5ACD" w:rsidR="004A5AC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4A5ACD" w:rsidP="004A5ACD" w:rsidR="004A5AC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4A5ACD" w:rsidP="004A5ACD" w:rsidR="004A5ACD">
      <w:pPr>
        <w:widowControl w:val="false"/>
        <w:autoSpaceDE w:val="false"/>
        <w:autoSpaceDN w:val="false"/>
        <w:adjustRightInd w:val="false"/>
        <w:ind w:firstLine="720"/>
        <w:rPr>
          <w:noProof/>
        </w:rPr>
      </w:pPr>
      <w:r>
        <w:rPr>
          <w:noProof/>
        </w:rPr>
        <w:t>Pouka o pravnom lijeku: Protiv zaključka nije dopušten pravni lijek (čl. 11. st. 6. Ovršnog zakona).</w:t>
      </w:r>
    </w:p>
    <w:p w:rsidRDefault="004A5ACD" w:rsidP="004A5ACD" w:rsidR="004A5AC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4A5ACD" w:rsidP="004A5ACD" w:rsidR="004A5ACD" w:rsidRPr="00B76F3C">
      <w:pPr>
        <w:pStyle w:val="Bezproreda"/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17F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ACD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A5AC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A5AC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408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St-161/2016-52</izvorni_sadrzaj>
    <derivirana_varijabla naziv="DomainObject.Oznaka_1">St-161/2016-52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St-161/2016</izvorni_sadrzaj>
    <derivirana_varijabla naziv="DomainObject.Predmet.OznakaBroj_1">St-161/2016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SANDRO TRADE društvo s ograničenom odgovornošću za trgovinu, ugostiteljstvo i usluge, Slatina</izvorni_sadrzaj>
    <derivirana_varijabla naziv="DomainObject.Predmet.ProtustrankaFormated_1">  SANDRO TRADE društvo s ograničenom odgovornošću za trgovinu, ugostiteljstvo i usluge, Slatina</derivirana_varijabla>
  </DomainObject.Predmet.ProtustrankaFormated>
  <DomainObject.Predmet.ProtustrankaFormatedOIB>
    <izvorni_sadrzaj>  SANDRO TRADE društvo s ograničenom odgovornošću za trgovinu, ugostiteljstvo i usluge, Slatina, OIB 60756989965</izvorni_sadrzaj>
    <derivirana_varijabla naziv="DomainObject.Predmet.ProtustrankaFormatedOIB_1">  SANDRO TRADE društvo s ograničenom odgovornošću za trgovinu, ugostiteljstvo i usluge, Slatina, OIB 60756989965</derivirana_varijabla>
  </DomainObject.Predmet.ProtustrankaFormatedOIB>
  <DomainObject.Predmet.ProtustrankaFormatedWithAdress>
    <izvorni_sadrzaj> SANDRO TRADE društvo s ograničenom odgovornošću za trgovinu, ugostiteljstvo i usluge, Slatina, P.Preradovića 38, 33520 Slatina</izvorni_sadrzaj>
    <derivirana_varijabla naziv="DomainObject.Predmet.ProtustrankaFormatedWithAdress_1"> SANDRO TRADE društvo s ograničenom odgovornošću za trgovinu, ugostiteljstvo i usluge, Slatina, P.Preradovića 38, 33520 Slatina</derivirana_varijabla>
  </DomainObject.Predmet.ProtustrankaFormatedWithAdress>
  <DomainObject.Predmet.ProtustrankaFormatedWithAdressOIB>
    <izvorni_sadrzaj> SANDRO TRADE društvo s ograničenom odgovornošću za trgovinu, ugostiteljstvo i usluge, Slatina, OIB 60756989965, P.Preradovića 38, 33520 Slatina</izvorni_sadrzaj>
    <derivirana_varijabla naziv="DomainObject.Predmet.ProtustrankaFormatedWithAdressOIB_1"> SANDRO TRADE društvo s ograničenom odgovornošću za trgovinu, ugostiteljstvo i usluge, Slatina, OIB 60756989965, P.Preradovića 38, 33520 Slatina</derivirana_varijabla>
  </DomainObject.Predmet.ProtustrankaFormatedWithAdressOIB>
  <DomainObject.Predmet.ProtustrankaWithAdress>
    <izvorni_sadrzaj>SANDRO TRADE društvo s ograničenom odgovornošću za trgovinu, ugostiteljstvo i usluge, Slatina P.Preradovića 38, 33520 Slatina</izvorni_sadrzaj>
    <derivirana_varijabla naziv="DomainObject.Predmet.ProtustrankaWithAdress_1">SANDRO TRADE društvo s ograničenom odgovornošću za trgovinu, ugostiteljstvo i usluge, Slatina P.Preradovića 38, 33520 Slatina</derivirana_varijabla>
  </DomainObject.Predmet.ProtustrankaWithAdress>
  <DomainObject.Predmet.ProtustrankaWithAdressOIB>
    <izvorni_sadrzaj>SANDRO TRADE društvo s ograničenom odgovornošću za trgovinu, ugostiteljstvo i usluge, Slatina, OIB 60756989965, P.Preradovića 38, 33520 Slatina</izvorni_sadrzaj>
    <derivirana_varijabla naziv="DomainObject.Predmet.ProtustrankaWithAdressOIB_1">SANDRO TRADE društvo s ograničenom odgovornošću za trgovinu, ugostiteljstvo i usluge, Slatina, OIB 60756989965, P.Preradovića 38, 33520 Slatina</derivirana_varijabla>
  </DomainObject.Predmet.ProtustrankaWithAdressOIB>
  <DomainObject.Predmet.ProtustrankaNazivFormated>
    <izvorni_sadrzaj>SANDRO TRADE društvo s ograničenom odgovornošću za trgovinu, ugostiteljstvo i usluge, Slatina</izvorni_sadrzaj>
    <derivirana_varijabla naziv="DomainObject.Predmet.ProtustrankaNazivFormated_1">SANDRO TRADE društvo s ograničenom odgovornošću za trgovinu, ugostiteljstvo i usluge, Slatina</derivirana_varijabla>
  </DomainObject.Predmet.ProtustrankaNazivFormated>
  <DomainObject.Predmet.ProtustrankaNazivFormatedOIB>
    <izvorni_sadrzaj>SANDRO TRADE društvo s ograničenom odgovornošću za trgovinu, ugostiteljstvo i usluge, Slatina, OIB 60756989965</izvorni_sadrzaj>
    <derivirana_varijabla naziv="DomainObject.Predmet.ProtustrankaNazivFormatedOIB_1">SANDRO TRADE društvo s ograničenom odgovornošću za trgovinu, ugostiteljstvo i usluge, Slatina, OIB 60756989965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SANDRO TRADE društvo s ograničenom odgovornošću za trgovinu, ugostiteljstvo i usluge, Slatina</item>
    </izvorni_sadrzaj>
    <derivirana_varijabla naziv="DomainObject.Predmet.ProtuStrankaListFormated_1">
      <item>SANDRO TRADE društvo s ograničenom odgovornošću za trgovinu, ugostiteljstvo i usluge, Slatina</item>
    </derivirana_varijabla>
  </DomainObject.Predmet.ProtuStrankaListFormated>
  <DomainObject.Predmet.ProtuStrankaListFormatedOIB>
    <izvorni_sadrzaj>
      <item>SANDRO TRADE društvo s ograničenom odgovornošću za trgovinu, ugostiteljstvo i usluge, Slatina, OIB 60756989965</item>
    </izvorni_sadrzaj>
    <derivirana_varijabla naziv="DomainObject.Predmet.ProtuStrankaListFormatedOIB_1">
      <item>SANDRO TRADE društvo s ograničenom odgovornošću za trgovinu, ugostiteljstvo i usluge, Slatina, OIB 60756989965</item>
    </derivirana_varijabla>
  </DomainObject.Predmet.ProtuStrankaListFormatedOIB>
  <DomainObject.Predmet.ProtuStrankaListFormatedWithAdress>
    <izvorni_sadrzaj>
      <item>SANDRO TRADE društvo s ograničenom odgovornošću za trgovinu, ugostiteljstvo i usluge, Slatina, P.Preradovića 38, 33520 Slatina</item>
    </izvorni_sadrzaj>
    <derivirana_varijabla naziv="DomainObject.Predmet.ProtuStrankaListFormatedWithAdress_1">
      <item>SANDRO TRADE društvo s ograničenom odgovornošću za trgovinu, ugostiteljstvo i usluge, Slatina, P.Preradovića 38, 33520 Slatina</item>
    </derivirana_varijabla>
  </DomainObject.Predmet.ProtuStrankaListFormatedWithAdress>
  <DomainObject.Predmet.ProtuStrankaListFormatedWithAdressOIB>
    <izvorni_sadrzaj>
      <item>SANDRO TRADE društvo s ograničenom odgovornošću za trgovinu, ugostiteljstvo i usluge, Slatina, OIB 60756989965, P.Preradovića 38, 33520 Slatina</item>
    </izvorni_sadrzaj>
    <derivirana_varijabla naziv="DomainObject.Predmet.ProtuStrankaListFormatedWithAdressOIB_1">
      <item>SANDRO TRADE društvo s ograničenom odgovornošću za trgovinu, ugostiteljstvo i usluge, Slatina, OIB 60756989965, P.Preradovića 38, 33520 Slatina</item>
    </derivirana_varijabla>
  </DomainObject.Predmet.ProtuStrankaListFormatedWithAdressOIB>
  <DomainObject.Predmet.ProtuStrankaListNazivFormated>
    <izvorni_sadrzaj>
      <item>SANDRO TRADE društvo s ograničenom odgovornošću za trgovinu, ugostiteljstvo i usluge, Slatina</item>
    </izvorni_sadrzaj>
    <derivirana_varijabla naziv="DomainObject.Predmet.ProtuStrankaListNazivFormated_1">
      <item>SANDRO TRADE društvo s ograničenom odgovornošću za trgovinu, ugostiteljstvo i usluge, Slatina</item>
    </derivirana_varijabla>
  </DomainObject.Predmet.ProtuStrankaListNazivFormated>
  <DomainObject.Predmet.ProtuStrankaListNazivFormatedOIB>
    <izvorni_sadrzaj>
      <item>SANDRO TRADE društvo s ograničenom odgovornošću za trgovinu, ugostiteljstvo i usluge, Slatina, OIB 60756989965</item>
    </izvorni_sadrzaj>
    <derivirana_varijabla naziv="DomainObject.Predmet.ProtuStrankaListNazivFormatedOIB_1">
      <item>SANDRO TRADE društvo s ograničenom odgovornošću za trgovinu, ugostiteljstvo i usluge, Slatina, OIB 60756989965</item>
    </derivirana_varijabla>
  </DomainObject.Predmet.ProtuStrankaListNazivFormatedOIB>
  <DomainObject.Predmet.OstaliListFormated>
    <izvorni_sadrzaj>
      <item>SANDRO ZVER</item>
      <item>ŽUPANIJSKO DRŽAVNO ODVJETNIŠTVO U BJELOVARU punomoćnik sudionika u postupku RH, Ministarstvo financija, Porezna uprava, Područni ured Slavonija i Baranja</item>
      <item>Općinski sud u Slatini,Zemljišnoknjižni odjel</item>
      <item>FINA BJELOVAR</item>
      <item>računovodstvo- ovdje</item>
      <item>Sudski registar - ovdje</item>
      <item>Cestogradnaj d.o.o.</item>
    </izvorni_sadrzaj>
    <derivirana_varijabla naziv="DomainObject.Predmet.OstaliListFormated_1">
      <item>SANDRO ZVER</item>
      <item>ŽUPANIJSKO DRŽAVNO ODVJETNIŠTVO U BJELOVARU punomoćnik sudionika u postupku RH, Ministarstvo financija, Porezna uprava, Područni ured Slavonija i Baranja</item>
      <item>Općinski sud u Slatini,Zemljišnoknjižni odjel</item>
      <item>FINA BJELOVAR</item>
      <item>računovodstvo- ovdje</item>
      <item>Sudski registar - ovdje</item>
      <item>Cestogradnaj d.o.o.</item>
    </derivirana_varijabla>
  </DomainObject.Predmet.OstaliListFormated>
  <DomainObject.Predmet.OstaliListFormatedOIB>
    <izvorni_sadrzaj>
      <item>SANDRO ZVER, OIB 23497942863</item>
      <item>ŽUPANIJSKO DRŽAVNO ODVJETNIŠTVO U BJELOVARU, OIB 86821435474 punomoćnik sudionika u postupku RH, Ministarstvo financija, Porezna uprava, Područni ured Slavonija i Baranja</item>
      <item>Općinski sud u Slatini,Zemljišnoknjižni odjel</item>
      <item>FINA BJELOVAR</item>
      <item>računovodstvo- ovdje</item>
      <item>Sudski registar - ovdje</item>
      <item>Cestogradnaj d.o.o., OIB 77671895850</item>
    </izvorni_sadrzaj>
    <derivirana_varijabla naziv="DomainObject.Predmet.OstaliListFormatedOIB_1">
      <item>SANDRO ZVER, OIB 23497942863</item>
      <item>ŽUPANIJSKO DRŽAVNO ODVJETNIŠTVO U BJELOVARU, OIB 86821435474 punomoćnik sudionika u postupku RH, Ministarstvo financija, Porezna uprava, Područni ured Slavonija i Baranja</item>
      <item>Općinski sud u Slatini,Zemljišnoknjižni odjel</item>
      <item>FINA BJELOVAR</item>
      <item>računovodstvo- ovdje</item>
      <item>Sudski registar - ovdje</item>
      <item>Cestogradnaj d.o.o., OIB 77671895850</item>
    </derivirana_varijabla>
  </DomainObject.Predmet.OstaliListFormatedOIB>
  <DomainObject.Predmet.OstaliListFormatedWithAdress>
    <izvorni_sadrzaj>
      <item>SANDRO ZVER, P. Preradovića 38, 33520 Slatina</item>
      <item>ŽUPANIJSKO DRŽAVNO ODVJETNIŠTVO U BJELOVARU punomoćnik sudionika u postupku RH, Ministarstvo financija, Porezna uprava, Područni ured Slavonija i Baranja</item>
      <item>Općinski sud u Slatini,Zemljišnoknjižni odjel, ., 33520 Slatina</item>
      <item>FINA BJELOVAR</item>
      <item>računovodstvo- ovdje</item>
      <item>Sudski registar - ovdje</item>
      <item>Cestogradnaj d.o.o., Vladimira Nazora 49., 33520 Slatina</item>
    </izvorni_sadrzaj>
    <derivirana_varijabla naziv="DomainObject.Predmet.OstaliListFormatedWithAdress_1">
      <item>SANDRO ZVER, P. Preradovića 38, 33520 Slatina</item>
      <item>ŽUPANIJSKO DRŽAVNO ODVJETNIŠTVO U BJELOVARU punomoćnik sudionika u postupku RH, Ministarstvo financija, Porezna uprava, Područni ured Slavonija i Baranja</item>
      <item>Općinski sud u Slatini,Zemljišnoknjižni odjel, ., 33520 Slatina</item>
      <item>FINA BJELOVAR</item>
      <item>računovodstvo- ovdje</item>
      <item>Sudski registar - ovdje</item>
      <item>Cestogradnaj d.o.o., Vladimira Nazora 49., 33520 Slatina</item>
    </derivirana_varijabla>
  </DomainObject.Predmet.OstaliListFormatedWithAdress>
  <DomainObject.Predmet.OstaliListFormatedWithAdressOIB>
    <izvorni_sadrzaj>
      <item>SANDRO ZVER, OIB 23497942863, P. Preradovića 38, 33520 Slatina</item>
      <item>ŽUPANIJSKO DRŽAVNO ODVJETNIŠTVO U BJELOVARU, OIB 86821435474 punomoćnik sudionika u postupku RH, Ministarstvo financija, Porezna uprava, Područni ured Slavonija i Baranja</item>
      <item>Općinski sud u Slatini,Zemljišnoknjižni odjel, ., 33520 Slatina</item>
      <item>FINA BJELOVAR</item>
      <item>računovodstvo- ovdje</item>
      <item>Sudski registar - ovdje</item>
      <item>Cestogradnaj d.o.o., OIB 77671895850, Vladimira Nazora 49., 33520 Slatina</item>
    </izvorni_sadrzaj>
    <derivirana_varijabla naziv="DomainObject.Predmet.OstaliListFormatedWithAdressOIB_1">
      <item>SANDRO ZVER, OIB 23497942863, P. Preradovića 38, 33520 Slatina</item>
      <item>ŽUPANIJSKO DRŽAVNO ODVJETNIŠTVO U BJELOVARU, OIB 86821435474 punomoćnik sudionika u postupku RH, Ministarstvo financija, Porezna uprava, Područni ured Slavonija i Baranja</item>
      <item>Općinski sud u Slatini,Zemljišnoknjižni odjel, ., 33520 Slatina</item>
      <item>FINA BJELOVAR</item>
      <item>računovodstvo- ovdje</item>
      <item>Sudski registar - ovdje</item>
      <item>Cestogradnaj d.o.o., OIB 77671895850, Vladimira Nazora 49., 33520 Slatina</item>
    </derivirana_varijabla>
  </DomainObject.Predmet.OstaliListFormatedWithAdressOIB>
  <DomainObject.Predmet.OstaliListNazivFormated>
    <izvorni_sadrzaj>
      <item>SANDRO ZVER</item>
      <item>ŽUPANIJSKO DRŽAVNO ODVJETNIŠTVO U BJELOVARU</item>
      <item>Općinski sud u Slatini,Zemljišnoknjižni odjel</item>
      <item>FINA BJELOVAR</item>
      <item>računovodstvo- ovdje</item>
      <item>Sudski registar - ovdje</item>
      <item>Cestogradnaj d.o.o.</item>
    </izvorni_sadrzaj>
    <derivirana_varijabla naziv="DomainObject.Predmet.OstaliListNazivFormated_1">
      <item>SANDRO ZVER</item>
      <item>ŽUPANIJSKO DRŽAVNO ODVJETNIŠTVO U BJELOVARU</item>
      <item>Općinski sud u Slatini,Zemljišnoknjižni odjel</item>
      <item>FINA BJELOVAR</item>
      <item>računovodstvo- ovdje</item>
      <item>Sudski registar - ovdje</item>
      <item>Cestogradnaj d.o.o.</item>
    </derivirana_varijabla>
  </DomainObject.Predmet.OstaliListNazivFormated>
  <DomainObject.Predmet.OstaliListNazivFormatedOIB>
    <izvorni_sadrzaj>
      <item>SANDRO ZVER, OIB 23497942863</item>
      <item>ŽUPANIJSKO DRŽAVNO ODVJETNIŠTVO U BJELOVARU, OIB 86821435474</item>
      <item>Općinski sud u Slatini,Zemljišnoknjižni odjel</item>
      <item>FINA BJELOVAR</item>
      <item>računovodstvo- ovdje</item>
      <item>Sudski registar - ovdje</item>
      <item>Cestogradnaj d.o.o., OIB 77671895850</item>
    </izvorni_sadrzaj>
    <derivirana_varijabla naziv="DomainObject.Predmet.OstaliListNazivFormatedOIB_1">
      <item>SANDRO ZVER, OIB 23497942863</item>
      <item>ŽUPANIJSKO DRŽAVNO ODVJETNIŠTVO U BJELOVARU, OIB 86821435474</item>
      <item>Općinski sud u Slatini,Zemljišnoknjižni odjel</item>
      <item>FINA BJELOVAR</item>
      <item>računovodstvo- ovdje</item>
      <item>Sudski registar - ovdje</item>
      <item>Cestogradnaj d.o.o., OIB 77671895850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>St-161/2016-52</izvorni_sadrzaj>
    <derivirana_varijabla naziv="DomainObject.PoslovniBrojDokumenta_1">St-161/2016-52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SANDRO TRADE društvo s ograničenom odgovornošću za trgovinu, ugostiteljstvo i usluge, Slatina</izvorni_sadrzaj>
    <derivirana_varijabla naziv="DomainObject.Predmet.ProtustrankaIDrugi_1">SANDRO TRADE društvo s ograničenom odgovornošću za trgovinu, ugostiteljstvo i usluge, Slatina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SANDRO TRADE društvo s ograničenom odgovornošću za trgovinu, ugostiteljstvo i usluge, Slatina, OIB 60756989965, P.Preradovića 38, 33520 Slatina</izvorni_sadrzaj>
    <derivirana_varijabla naziv="DomainObject.Predmet.ProtustrankaIDrugiAdressOIB_1">SANDRO TRADE društvo s ograničenom odgovornošću za trgovinu, ugostiteljstvo i usluge, Slatina, OIB 60756989965, P.Preradovića 38,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SANDRO TRADE društvo s ograničenom odgovornošću za trgovinu, ugostiteljstvo i usluge, Slatina</item>
      <item>SANDRO ZVER</item>
      <item>RH, Ministarstvo financija, Porezna uprava, Područni ured Slavonija i Baranja</item>
      <item>ŽUPANIJSKO DRŽAVNO ODVJETNIŠTVO U BJELOVARU</item>
      <item>Općinski sud u Slatini,Zemljišnoknjižni odjel</item>
      <item>FINA BJELOVAR</item>
      <item>računovodstvo- ovdje</item>
      <item>Sudski registar - ovdje</item>
      <item>Cestogradnaj d.o.o.</item>
    </izvorni_sadrzaj>
    <derivirana_varijabla naziv="DomainObject.Predmet.SudioniciListNaziv_1">
      <item>SANDRO TRADE društvo s ograničenom odgovornošću za trgovinu, ugostiteljstvo i usluge, Slatina</item>
      <item>SANDRO ZVER</item>
      <item>RH, Ministarstvo financija, Porezna uprava, Područni ured Slavonija i Baranja</item>
      <item>ŽUPANIJSKO DRŽAVNO ODVJETNIŠTVO U BJELOVARU</item>
      <item>Općinski sud u Slatini,Zemljišnoknjižni odjel</item>
      <item>FINA BJELOVAR</item>
      <item>računovodstvo- ovdje</item>
      <item>Sudski registar - ovdje</item>
      <item>Cestogradnaj d.o.o.</item>
    </derivirana_varijabla>
  </DomainObject.Predmet.SudioniciListNaziv>
  <DomainObject.Predmet.SudioniciListAdressOIB>
    <izvorni_sadrzaj>
      <item>SANDRO TRADE društvo s ograničenom odgovornošću za trgovinu, ugostiteljstvo i usluge, Slatina, OIB 60756989965, P.Preradovića 38,33520 Slatina</item>
      <item>SANDRO ZVER, OIB 23497942863, P. Preradovića 38,33520 Slatina</item>
      <item>RH, Ministarstvo financija, Porezna uprava, Područni ured Slavonija i Baranja, OIB 52634238587</item>
      <item>ŽUPANIJSKO DRŽAVNO ODVJETNIŠTVO U BJELOVARU, OIB 86821435474</item>
      <item>Općinski sud u Slatini,Zemljišnoknjižni odjel, .,33520 Slatina</item>
      <item>FINA BJELOVAR</item>
      <item>računovodstvo- ovdje</item>
      <item>Sudski registar - ovdje</item>
      <item>Cestogradnaj d.o.o., OIB 77671895850, Vladimira Nazora 49.,33520 Slatina</item>
    </izvorni_sadrzaj>
    <derivirana_varijabla naziv="DomainObject.Predmet.SudioniciListAdressOIB_1">
      <item>SANDRO TRADE društvo s ograničenom odgovornošću za trgovinu, ugostiteljstvo i usluge, Slatina, OIB 60756989965, P.Preradovića 38,33520 Slatina</item>
      <item>SANDRO ZVER, OIB 23497942863, P. Preradovića 38,33520 Slatina</item>
      <item>RH, Ministarstvo financija, Porezna uprava, Područni ured Slavonija i Baranja, OIB 52634238587</item>
      <item>ŽUPANIJSKO DRŽAVNO ODVJETNIŠTVO U BJELOVARU, OIB 86821435474</item>
      <item>Općinski sud u Slatini,Zemljišnoknjižni odjel, .,33520 Slatina</item>
      <item>FINA BJELOVAR</item>
      <item>računovodstvo- ovdje</item>
      <item>Sudski registar - ovdje</item>
      <item>Cestogradnaj d.o.o., OIB 77671895850, Vladimira Nazora 49.,33520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EE7AD4-3440-4E97-B4EA-4B4DFB8944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218</properties:Words>
  <properties:Characters>1302</properties:Characters>
  <properties:Lines>41</properties:Lines>
  <properties:Paragraphs>13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2018-06-07T11:08:00Z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St-161/2016-52 / Odluka - Zaključak (odluka_St-161_2016-52.docx)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