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d621" w14:paraId="739d621" w:rsidRDefault="002F3327" w:rsidP="002F3327" w:rsidR="002F3327">
      <w:pPr>
        <w:jc w:val="right"/>
        <w15:collapsed w:val="false"/>
      </w:pPr>
      <w:bookmarkStart w:name="_GoBack" w:id="0"/>
      <w:bookmarkEnd w:id="0"/>
      <w:r>
        <w:t>Broj: St-</w:t>
      </w:r>
      <w:r w:rsidR="00AC3385">
        <w:t>1691/16-7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AC338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2F3327" w:rsidR="002F3327">
      <w:pPr>
        <w:jc w:val="both"/>
      </w:pPr>
      <w:r>
        <w:tab/>
      </w:r>
      <w:r w:rsidR="002F3327" w:rsidRPr="00451DD6">
        <w:t>Trgovački sud u Osijeku, po stečajno</w:t>
      </w:r>
      <w:r w:rsidR="002F3327">
        <w:t>j sutkinji</w:t>
      </w:r>
      <w:r w:rsidR="002F3327" w:rsidRPr="00451DD6">
        <w:t xml:space="preserve"> Nadi Roso, u stečajnom postupku</w:t>
      </w:r>
      <w:r w:rsidR="002F3327">
        <w:t xml:space="preserve"> predlagatelja </w:t>
      </w:r>
      <w:r w:rsidR="00AC3385">
        <w:t xml:space="preserve">RH Porezna uprava Područni ured Vukovar zastupanja po ŽDO Vukovar, za otvaranje stečajnog  postupka nad dužnikom </w:t>
      </w:r>
      <w:r w:rsidR="00AC3385">
        <w:rPr>
          <w:b/>
        </w:rPr>
        <w:t>FAGUM d.o.o. Posavski Podgajci, M. Gupca 134, OIB: 63377489068, MBS: 030115944</w:t>
      </w:r>
      <w:r w:rsidR="00AC3385">
        <w:t xml:space="preserve">, dana 6. rujna 2016. g.,  </w:t>
      </w:r>
    </w:p>
    <w:p w:rsidRDefault="004F25AD" w:rsidP="002F3327" w:rsidR="004011EC">
      <w:pPr>
        <w:tabs>
          <w:tab w:pos="708" w:val="left"/>
          <w:tab w:pos="4536" w:val="center"/>
        </w:tabs>
        <w:jc w:val="both"/>
      </w:pPr>
      <w:r>
        <w:tab/>
      </w:r>
      <w:r w:rsidR="002F3327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D64E1D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AC3385">
        <w:rPr>
          <w:b/>
        </w:rPr>
        <w:t>FAGUM d.o.o. Posavski Podgajci, M. Gupca 134, OIB: 63377489068, MBS: 030115944</w:t>
      </w:r>
      <w:r w:rsidR="004952D7">
        <w:rPr>
          <w:b/>
        </w:rPr>
        <w:t>.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AC3385">
        <w:rPr>
          <w:b/>
        </w:rPr>
        <w:t>11. listopad</w:t>
      </w:r>
      <w:r w:rsidR="00A23173">
        <w:rPr>
          <w:b/>
        </w:rPr>
        <w:t xml:space="preserve"> 12016. g. u 1</w:t>
      </w:r>
      <w:r w:rsidR="002F3327">
        <w:rPr>
          <w:b/>
        </w:rPr>
        <w:t>0</w:t>
      </w:r>
      <w:r w:rsidR="00A23173">
        <w:rPr>
          <w:b/>
        </w:rPr>
        <w:t>,</w:t>
      </w:r>
      <w:r w:rsidR="00806073">
        <w:rPr>
          <w:b/>
        </w:rPr>
        <w:t>0</w:t>
      </w:r>
      <w:r w:rsidR="00AD6C12">
        <w:rPr>
          <w:b/>
        </w:rPr>
        <w:t>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AC3385" w:rsidR="006C2276" w:rsidRPr="006C2276">
      <w:pPr>
        <w:pStyle w:val="Tijeloteksta"/>
        <w:numPr>
          <w:ilvl w:val="0"/>
          <w:numId w:val="1"/>
        </w:num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AD6C12">
        <w:t xml:space="preserve"> </w:t>
      </w:r>
      <w:r w:rsidR="00AC3385" w:rsidRPr="00AC3385">
        <w:rPr>
          <w:b/>
        </w:rPr>
        <w:t>Krešimir Panjaković, Osijek, Gornjodravska obala 89a, OIB: 39814088271</w:t>
      </w:r>
      <w:r w:rsidR="002F3327"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AC3385">
        <w:t>prije održavanja ročišta</w:t>
      </w:r>
      <w:r w:rsidR="004B741D">
        <w:t xml:space="preserve">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6C2276">
        <w:t>RH Porezna uprava zastupani po ŽDO</w:t>
      </w:r>
      <w:r w:rsidR="00A23173">
        <w:t xml:space="preserve"> </w:t>
      </w:r>
      <w:r w:rsidR="00AC3385">
        <w:t>Vukovar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AC3385">
        <w:t>8. ožujka</w:t>
      </w:r>
      <w:r w:rsidR="00AD6C12">
        <w:t xml:space="preserve"> 2016. g.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AC3385">
        <w:rPr>
          <w:b/>
        </w:rPr>
        <w:t>FAGUM d.o.o. Posavski Podgajci, M. Gupca 134, OIB: 63377489068, MBS: 030115944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lastRenderedPageBreak/>
        <w:tab/>
      </w:r>
    </w:p>
    <w:p w:rsidRDefault="00A0258F" w:rsidP="005A7923" w:rsidR="00A0258F">
      <w:pPr>
        <w:pStyle w:val="Tijeloteksta"/>
      </w:pPr>
    </w:p>
    <w:p w:rsidRDefault="00AC3385" w:rsidP="00AC3385" w:rsidR="00AC3385">
      <w:pPr>
        <w:jc w:val="right"/>
      </w:pPr>
      <w:r>
        <w:t>Broj: St-1691/16-7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D77B4" w:rsidP="00A0258F" w:rsidR="00D73015">
      <w:pPr>
        <w:pStyle w:val="Tijeloteksta"/>
        <w:ind w:firstLine="708"/>
      </w:pPr>
      <w:r>
        <w:t>U prijedlogu navodi da</w:t>
      </w:r>
      <w:r w:rsidR="002F3327">
        <w:t xml:space="preserve"> </w:t>
      </w:r>
      <w:r w:rsidR="00806073">
        <w:t xml:space="preserve">kod dužnika postoji stečajni razlog – nesposobnost za plaćanje te prema podacima FINE na dan </w:t>
      </w:r>
      <w:r w:rsidR="00AC3385">
        <w:t>1. rujna</w:t>
      </w:r>
      <w:r w:rsidR="00806073">
        <w:t xml:space="preserve"> 201</w:t>
      </w:r>
      <w:r w:rsidR="00AC3385">
        <w:t>5</w:t>
      </w:r>
      <w:r w:rsidR="00806073">
        <w:t xml:space="preserve">. g. dužnik u očevidniku redoslijedu plaćanja ima evidentirane neizvršene osnove za plaćanje </w:t>
      </w:r>
      <w:r w:rsidR="00AC3385">
        <w:t>253</w:t>
      </w:r>
      <w:r w:rsidR="00806073">
        <w:t xml:space="preserve"> dana te da nema otvorene račune. Ujedno da dužnik tražbinu prema Poreznoj upravi u iznosu od </w:t>
      </w:r>
      <w:r w:rsidR="00AC3385">
        <w:t>90.793,46</w:t>
      </w:r>
      <w:r w:rsidR="00806073">
        <w:t xml:space="preserve"> kn, </w:t>
      </w:r>
      <w:r w:rsidR="00AC3385">
        <w:t>te da nema zaposlenih</w:t>
      </w:r>
      <w:r w:rsidR="00806073">
        <w:t>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D64E1D" w:rsidP="00AC3385" w:rsidR="00133EE5" w:rsidRPr="00D64E1D">
      <w:pPr>
        <w:ind w:hanging="1080"/>
        <w:rPr>
          <w:b/>
        </w:rPr>
      </w:pPr>
      <w:r>
        <w:tab/>
        <w:t xml:space="preserve">            </w:t>
      </w:r>
      <w:r w:rsidR="00133EE5">
        <w:t xml:space="preserve">Također, temeljem čl. 115. st. 2. citiranog zakona imenovan je privremeni stečajni upravitelj u osobi </w:t>
      </w:r>
      <w:r w:rsidR="00AC3385">
        <w:rPr>
          <w:b/>
        </w:rPr>
        <w:t>Krešimir Panjaković, Osijek, Gornjodravska obala 89a</w:t>
      </w:r>
      <w:r w:rsidR="00806073">
        <w:rPr>
          <w:b/>
        </w:rPr>
        <w:t xml:space="preserve">,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D64E1D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AC3385">
        <w:t>6. rujna</w:t>
      </w:r>
      <w:r w:rsidR="002D77B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TEČAJNI SUDAC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13209D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806073" w:rsidRPr="00AC3385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  <w:r w:rsidR="00AC3385" w:rsidRPr="00AC3385">
        <w:t>Krešimir Panjaković</w:t>
      </w:r>
      <w:r w:rsidR="00806073" w:rsidRPr="00AC3385">
        <w:t xml:space="preserve"> </w:t>
      </w:r>
    </w:p>
    <w:p w:rsidRDefault="003E3A0B" w:rsidP="004B741D" w:rsidR="003E3A0B">
      <w:pPr>
        <w:pStyle w:val="Tijeloteksta"/>
        <w:numPr>
          <w:ilvl w:val="0"/>
          <w:numId w:val="3"/>
        </w:numPr>
        <w:jc w:val="left"/>
      </w:pPr>
      <w:r>
        <w:t>ŽDO</w:t>
      </w:r>
      <w:r w:rsidR="00F1595D">
        <w:t xml:space="preserve"> </w:t>
      </w:r>
      <w:r w:rsidR="00AC3385">
        <w:t>Vukovar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9B0969" w:rsidP="00D64E1D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AC3385">
        <w:t>11.10</w:t>
      </w:r>
      <w:r w:rsidR="00806073">
        <w:t>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2F3327" w:rsidR="002D5985">
      <w:pPr>
        <w:ind w:firstLine="708"/>
      </w:pPr>
    </w:p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                                  STEČAJNI SUDAC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2D5985" w:rsidP="00AC3385" w:rsidR="002D5985">
      <w:pPr>
        <w:pStyle w:val="Tijeloteksta"/>
        <w:ind w:firstLine="708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65B" w:rsidR="0048665B">
      <w:r>
        <w:separator/>
      </w:r>
    </w:p>
  </w:endnote>
  <w:endnote w:id="0" w:type="continuationSeparator">
    <w:p w:rsidRDefault="0048665B" w:rsidR="00486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65B" w:rsidR="0048665B">
      <w:r>
        <w:separator/>
      </w:r>
    </w:p>
  </w:footnote>
  <w:footnote w:id="0" w:type="continuationSeparator">
    <w:p w:rsidRDefault="0048665B" w:rsidR="00486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D5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5396D"/>
    <w:rsid w:val="00062776"/>
    <w:rsid w:val="00070D0F"/>
    <w:rsid w:val="00094230"/>
    <w:rsid w:val="000C20F1"/>
    <w:rsid w:val="000E414B"/>
    <w:rsid w:val="0010785A"/>
    <w:rsid w:val="00125C68"/>
    <w:rsid w:val="001309A4"/>
    <w:rsid w:val="0013209D"/>
    <w:rsid w:val="00133EE5"/>
    <w:rsid w:val="00137D53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91B9C"/>
    <w:rsid w:val="002B2487"/>
    <w:rsid w:val="002D5985"/>
    <w:rsid w:val="002D77B4"/>
    <w:rsid w:val="002F3327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8665B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235FB"/>
    <w:rsid w:val="00665A1B"/>
    <w:rsid w:val="006836C9"/>
    <w:rsid w:val="006A52A2"/>
    <w:rsid w:val="006A56C2"/>
    <w:rsid w:val="006C078C"/>
    <w:rsid w:val="006C2276"/>
    <w:rsid w:val="006C6777"/>
    <w:rsid w:val="006D64E6"/>
    <w:rsid w:val="006F4B1A"/>
    <w:rsid w:val="0071514F"/>
    <w:rsid w:val="007242CD"/>
    <w:rsid w:val="00725641"/>
    <w:rsid w:val="007263EB"/>
    <w:rsid w:val="00741449"/>
    <w:rsid w:val="00745EEF"/>
    <w:rsid w:val="0074711B"/>
    <w:rsid w:val="00751A93"/>
    <w:rsid w:val="0077725F"/>
    <w:rsid w:val="00786C05"/>
    <w:rsid w:val="007C1241"/>
    <w:rsid w:val="00806073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237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C3385"/>
    <w:rsid w:val="00AD6C12"/>
    <w:rsid w:val="00AF0E4E"/>
    <w:rsid w:val="00B00E84"/>
    <w:rsid w:val="00B32D98"/>
    <w:rsid w:val="00BC33DE"/>
    <w:rsid w:val="00BF5580"/>
    <w:rsid w:val="00C008D6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64E1D"/>
    <w:rsid w:val="00D73015"/>
    <w:rsid w:val="00D81552"/>
    <w:rsid w:val="00D85A5F"/>
    <w:rsid w:val="00D86163"/>
    <w:rsid w:val="00DC6F8D"/>
    <w:rsid w:val="00DC7BF5"/>
    <w:rsid w:val="00DD68C2"/>
    <w:rsid w:val="00DD6DE4"/>
    <w:rsid w:val="00DE5661"/>
    <w:rsid w:val="00DE58F9"/>
    <w:rsid w:val="00E1321F"/>
    <w:rsid w:val="00E171AF"/>
    <w:rsid w:val="00E430E2"/>
    <w:rsid w:val="00E43272"/>
    <w:rsid w:val="00E45476"/>
    <w:rsid w:val="00E55AA4"/>
    <w:rsid w:val="00E6548B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7D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7D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D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D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D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7D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7D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D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D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D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St-1691/2016</izvorni_sadrzaj>
    <derivirana_varijabla naziv="DomainObject.Predmet.OznakaBroj_1">St-1691/2016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FAGUM društvo s ograničenom odgovornošću za trgovinu i usluge</izvorni_sadrzaj>
    <derivirana_varijabla naziv="DomainObject.Predmet.ProtustrankaFormated_1">  FAGUM društvo s ograničenom odgovornošću za trgovinu i usluge</derivirana_varijabla>
  </DomainObject.Predmet.ProtustrankaFormated>
  <DomainObject.Predmet.ProtustrankaFormatedOIB>
    <izvorni_sadrzaj>  FAGUM društvo s ograničenom odgovornošću za trgovinu i usluge, OIB 63377489068</izvorni_sadrzaj>
    <derivirana_varijabla naziv="DomainObject.Predmet.ProtustrankaFormatedOIB_1">  FAGUM društvo s ograničenom odgovornošću za trgovinu i usluge, OIB 63377489068</derivirana_varijabla>
  </DomainObject.Predmet.ProtustrankaFormatedOIB>
  <DomainObject.Predmet.ProtustrankaFormatedWithAdress>
    <izvorni_sadrzaj> FAGUM društvo s ograničenom odgovornošću za trgovinu i usluge, Matije Gupca 134, 32258 Posavski Podgajci</izvorni_sadrzaj>
    <derivirana_varijabla naziv="DomainObject.Predmet.ProtustrankaFormatedWithAdress_1"> FAGUM društvo s ograničenom odgovornošću za trgovinu i usluge, Matije Gupca 134, 32258 Posavski Podgajci</derivirana_varijabla>
  </DomainObject.Predmet.ProtustrankaFormatedWithAdress>
  <DomainObject.Predmet.ProtustrankaFormatedWithAdressOIB>
    <izvorni_sadrzaj> FAGUM društvo s ograničenom odgovornošću za trgovinu i usluge, OIB 63377489068, Matije Gupca 134, 32258 Posavski Podgajci</izvorni_sadrzaj>
    <derivirana_varijabla naziv="DomainObject.Predmet.ProtustrankaFormatedWithAdressOIB_1"> FAGUM društvo s ograničenom odgovornošću za trgovinu i usluge, OIB 63377489068, Matije Gupca 134, 32258 Posavski Podgajci</derivirana_varijabla>
  </DomainObject.Predmet.ProtustrankaFormatedWithAdressOIB>
  <DomainObject.Predmet.ProtustrankaWithAdress>
    <izvorni_sadrzaj>FAGUM društvo s ograničenom odgovornošću za trgovinu i usluge Matije Gupca 134, 32258 Posavski Podgajci</izvorni_sadrzaj>
    <derivirana_varijabla naziv="DomainObject.Predmet.ProtustrankaWithAdress_1">FAGUM društvo s ograničenom odgovornošću za trgovinu i usluge Matije Gupca 134, 32258 Posavski Podgajci</derivirana_varijabla>
  </DomainObject.Predmet.ProtustrankaWithAdress>
  <DomainObject.Predmet.ProtustrankaWithAdressOIB>
    <izvorni_sadrzaj>FAGUM društvo s ograničenom odgovornošću za trgovinu i usluge, OIB 63377489068, Matije Gupca 134, 32258 Posavski Podgajci</izvorni_sadrzaj>
    <derivirana_varijabla naziv="DomainObject.Predmet.ProtustrankaWithAdressOIB_1">FAGUM društvo s ograničenom odgovornošću za trgovinu i usluge, OIB 63377489068, Matije Gupca 134, 32258 Posavski Podgajci</derivirana_varijabla>
  </DomainObject.Predmet.ProtustrankaWithAdressOIB>
  <DomainObject.Predmet.ProtustrankaNazivFormated>
    <izvorni_sadrzaj>FAGUM društvo s ograničenom odgovornošću za trgovinu i usluge</izvorni_sadrzaj>
    <derivirana_varijabla naziv="DomainObject.Predmet.ProtustrankaNazivFormated_1">FAGUM društvo s ograničenom odgovornošću za trgovinu i usluge</derivirana_varijabla>
  </DomainObject.Predmet.ProtustrankaNazivFormated>
  <DomainObject.Predmet.ProtustrankaNazivFormatedOIB>
    <izvorni_sadrzaj>FAGUM društvo s ograničenom odgovornošću za trgovinu i usluge, OIB 63377489068</izvorni_sadrzaj>
    <derivirana_varijabla naziv="DomainObject.Predmet.ProtustrankaNazivFormatedOIB_1">FAGUM društvo s ograničenom odgovornošću za trgovinu i usluge, OIB 63377489068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FAGUM društvo s ograničenom odgovornošću za trgovinu i usluge</item>
    </izvorni_sadrzaj>
    <derivirana_varijabla naziv="DomainObject.Predmet.ProtuStrankaListFormated_1">
      <item>FAGUM društvo s ograničenom odgovornošću za trgovinu i usluge</item>
    </derivirana_varijabla>
  </DomainObject.Predmet.ProtuStrankaListFormated>
  <DomainObject.Predmet.ProtuStrankaListFormatedOIB>
    <izvorni_sadrzaj>
      <item>FAGUM društvo s ograničenom odgovornošću za trgovinu i usluge, OIB 63377489068</item>
    </izvorni_sadrzaj>
    <derivirana_varijabla naziv="DomainObject.Predmet.ProtuStrankaListFormatedOIB_1">
      <item>FAGUM društvo s ograničenom odgovornošću za trgovinu i usluge, OIB 63377489068</item>
    </derivirana_varijabla>
  </DomainObject.Predmet.ProtuStrankaListFormatedOIB>
  <DomainObject.Predmet.ProtuStrankaListFormatedWithAdress>
    <izvorni_sadrzaj>
      <item>FAGUM društvo s ograničenom odgovornošću za trgovinu i usluge, Matije Gupca 134, 32258 Posavski Podgajci</item>
    </izvorni_sadrzaj>
    <derivirana_varijabla naziv="DomainObject.Predmet.ProtuStrankaListFormatedWithAdress_1">
      <item>FAGUM društvo s ograničenom odgovornošću za trgovinu i usluge, Matije Gupca 134, 32258 Posavski Podgajci</item>
    </derivirana_varijabla>
  </DomainObject.Predmet.ProtuStrankaListFormatedWithAdress>
  <DomainObject.Predmet.ProtuStrankaListFormatedWithAdressOIB>
    <izvorni_sadrzaj>
      <item>FAGUM društvo s ograničenom odgovornošću za trgovinu i usluge, OIB 63377489068, Matije Gupca 134, 32258 Posavski Podgajci</item>
    </izvorni_sadrzaj>
    <derivirana_varijabla naziv="DomainObject.Predmet.ProtuStrankaListFormatedWithAdressOIB_1">
      <item>FAGUM društvo s ograničenom odgovornošću za trgovinu i usluge, OIB 63377489068, Matije Gupca 134, 32258 Posavski Podgajci</item>
    </derivirana_varijabla>
  </DomainObject.Predmet.ProtuStrankaListFormatedWithAdressOIB>
  <DomainObject.Predmet.ProtuStrankaListNazivFormated>
    <izvorni_sadrzaj>
      <item>FAGUM društvo s ograničenom odgovornošću za trgovinu i usluge</item>
    </izvorni_sadrzaj>
    <derivirana_varijabla naziv="DomainObject.Predmet.ProtuStrankaListNazivFormated_1">
      <item>FAGUM društvo s ograničenom odgovornošću za trgovinu i usluge</item>
    </derivirana_varijabla>
  </DomainObject.Predmet.ProtuStrankaListNazivFormated>
  <DomainObject.Predmet.ProtuStrankaListNazivFormatedOIB>
    <izvorni_sadrzaj>
      <item>FAGUM društvo s ograničenom odgovornošću za trgovinu i usluge, OIB 63377489068</item>
    </izvorni_sadrzaj>
    <derivirana_varijabla naziv="DomainObject.Predmet.ProtuStrankaListNazivFormatedOIB_1">
      <item>FAGUM društvo s ograničenom odgovornošću za trgovinu i usluge, OIB 63377489068</item>
    </derivirana_varijabla>
  </DomainObject.Predmet.ProtuStrankaListNazivFormatedOIB>
  <DomainObject.Predmet.OstaliListFormated>
    <izvorni_sadrzaj>
      <item>ŽDO U VUKOVARU</item>
    </izvorni_sadrzaj>
    <derivirana_varijabla naziv="DomainObject.Predmet.OstaliListFormated_1">
      <item>ŽDO U VUKOVARU</item>
    </derivirana_varijabla>
  </DomainObject.Predmet.OstaliListFormated>
  <DomainObject.Predmet.OstaliListFormatedOIB>
    <izvorni_sadrzaj>
      <item>ŽDO U VUKOVARU</item>
    </izvorni_sadrzaj>
    <derivirana_varijabla naziv="DomainObject.Predmet.OstaliListFormatedOIB_1">
      <item>ŽDO U VUKOVARU</item>
    </derivirana_varijabla>
  </DomainObject.Predmet.OstaliListFormatedOIB>
  <DomainObject.Predmet.OstaliListFormatedWithAdress>
    <izvorni_sadrzaj>
      <item>ŽDO U VUKOVARU</item>
    </izvorni_sadrzaj>
    <derivirana_varijabla naziv="DomainObject.Predmet.OstaliListFormatedWithAdress_1">
      <item>ŽDO U VUKOVARU</item>
    </derivirana_varijabla>
  </DomainObject.Predmet.OstaliListFormatedWithAdress>
  <DomainObject.Predmet.OstaliListFormatedWithAdressOIB>
    <izvorni_sadrzaj>
      <item>ŽDO U VUKOVARU</item>
    </izvorni_sadrzaj>
    <derivirana_varijabla naziv="DomainObject.Predmet.OstaliListFormatedWithAdressOIB_1">
      <item>ŽDO U VUKOVARU</item>
    </derivirana_varijabla>
  </DomainObject.Predmet.OstaliListFormatedWithAdressOIB>
  <DomainObject.Predmet.OstaliListNazivFormated>
    <izvorni_sadrzaj>
      <item>ŽDO U VUKOVARU</item>
    </izvorni_sadrzaj>
    <derivirana_varijabla naziv="DomainObject.Predmet.OstaliListNazivFormated_1">
      <item>ŽDO U VUKOVARU</item>
    </derivirana_varijabla>
  </DomainObject.Predmet.OstaliListNazivFormated>
  <DomainObject.Predmet.OstaliListNazivFormatedOIB>
    <izvorni_sadrzaj>
      <item>ŽDO U VUKOVARU</item>
    </izvorni_sadrzaj>
    <derivirana_varijabla naziv="DomainObject.Predmet.OstaliListNazivFormatedOIB_1">
      <item>ŽDO U VUKOVARU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FAGUM društvo s ograničenom odgovornošću za trgovinu i usluge</izvorni_sadrzaj>
    <derivirana_varijabla naziv="DomainObject.Predmet.ProtustrankaIDrugi_1">FAGUM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FAGUM društvo s ograničenom odgovornošću za trgovinu i usluge, OIB 63377489068, Matije Gupca 134, 32258 Posavski Podgajci</izvorni_sadrzaj>
    <derivirana_varijabla naziv="DomainObject.Predmet.ProtustrankaIDrugiAdressOIB_1">FAGUM društvo s ograničenom odgovornošću za trgovinu i usluge, OIB 63377489068, Matije Gupca 134, 32258 Posavski Podgajci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FAGUM društvo s ograničenom odgovornošću za trgovinu i usluge</item>
      <item>RH MINISTARSTVO FINANCIJA POREZNA UPRAVA</item>
      <item>ŽDO U VUKOVARU</item>
    </izvorni_sadrzaj>
    <derivirana_varijabla naziv="DomainObject.Predmet.SudioniciListNaziv_1">
      <item>FAGUM društvo s ograničenom odgovornošću za trgovinu i usluge</item>
      <item>RH MINISTARSTVO FINANCIJA POREZNA UPRAVA</item>
      <item>ŽDO U VUKOVARU</item>
    </derivirana_varijabla>
  </DomainObject.Predmet.SudioniciListNaziv>
  <DomainObject.Predmet.SudioniciListAdressOIB>
    <izvorni_sadrzaj>
      <item>FAGUM društvo s ograničenom odgovornošću za trgovinu i usluge, OIB 63377489068, Matije Gupca 134,32258 Posavski Podgajci</item>
      <item>RH MINISTARSTVO FINANCIJA POREZNA UPRAVA, OIB 18683136487</item>
      <item>ŽDO U VUKOVARU</item>
    </izvorni_sadrzaj>
    <derivirana_varijabla naziv="DomainObject.Predmet.SudioniciListAdressOIB_1">
      <item>FAGUM društvo s ograničenom odgovornošću za trgovinu i usluge, OIB 63377489068, Matije Gupca 134,32258 Posavski Podgajci</item>
      <item>RH MINISTARSTVO FINANCIJA POREZNA UPRAVA, OIB 18683136487</item>
      <item>ŽDO U VUKOVARU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63377489068</item>
      <item>, OIB 18683136487</item>
      <item>, OIB null</item>
    </izvorni_sadrzaj>
    <derivirana_varijabla naziv="DomainObject.Predmet.SudioniciListNazivOIB_1">
      <item>, OIB 63377489068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8939F-80B2-43B4-B029-D352F0B04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2719</properties:Characters>
  <properties:Lines>118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2016-09-06T08:57:00Z</dcterms:created>
  <dc:creator>hermanj</dc:creator>
  <cp:lastModifiedBy>Danijela Sekulić</cp:lastModifiedBy>
  <cp:lastPrinted>2016-09-06T08:56:00Z</cp:lastPrinted>
  <dcterms:modified xmlns:xsi="http://www.w3.org/2001/XMLSchema-instance" xsi:type="dcterms:W3CDTF">2016-09-06T08:57:00Z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