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1593" w14:paraId="e731593" w:rsidRDefault="00DC317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1746885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C317C" w:rsidP="00DC317C" w:rsidR="00AE649C">
      <w:pPr>
        <w:pStyle w:val="NormaleSPIS"/>
        <w:spacing w:after="0"/>
      </w:pPr>
      <w:r>
        <w:t xml:space="preserve">        Republika Hrvatska</w:t>
      </w:r>
    </w:p>
    <w:p w:rsidRDefault="00DC317C" w:rsidP="00DC317C" w:rsidR="00DC317C">
      <w:pPr>
        <w:pStyle w:val="NormaleSPIS"/>
        <w:spacing w:after="0"/>
      </w:pPr>
      <w:r>
        <w:t xml:space="preserve">     Trgovački sud u Bjelovaru</w:t>
      </w:r>
    </w:p>
    <w:p w:rsidRDefault="00DC317C" w:rsidP="00DC317C" w:rsidR="00DC317C">
      <w:pPr>
        <w:pStyle w:val="NormaleSPIS"/>
        <w:spacing w:after="0"/>
      </w:pPr>
      <w:r>
        <w:t>Bjelovar, Šetalište dr.I.Lebovića 42.</w:t>
      </w:r>
    </w:p>
    <w:p w:rsidRDefault="00DC317C" w:rsidP="00DC317C" w:rsidR="00DC317C">
      <w:pPr>
        <w:pStyle w:val="NormaleSPIS"/>
        <w:jc w:val="right"/>
      </w:pPr>
      <w:r>
        <w:t>Poslovni broj:7 St-150/2016-</w:t>
      </w:r>
      <w:r w:rsidR="00267193">
        <w:t>50</w:t>
      </w:r>
      <w:bookmarkStart w:name="_GoBack" w:id="0"/>
      <w:bookmarkEnd w:id="0"/>
    </w:p>
    <w:p w:rsidRDefault="00DC317C" w:rsidP="00DC317C" w:rsidR="00DC317C">
      <w:pPr>
        <w:jc w:val="both"/>
      </w:pPr>
    </w:p>
    <w:p w:rsidRDefault="00DC317C" w:rsidP="00DC317C" w:rsidR="00DC317C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stečajnim dužnikom ARGER d.o.o. za trgovinu i usluge u stečaju iz </w:t>
      </w:r>
      <w:proofErr w:type="spellStart"/>
      <w:r>
        <w:t>Špišić</w:t>
      </w:r>
      <w:proofErr w:type="spellEnd"/>
      <w:r>
        <w:t xml:space="preserve"> Bukovice, Matije Gupca 32, OIB 70889706150, 10. travnja 2019., donio je slijedeći</w:t>
      </w:r>
    </w:p>
    <w:p w:rsidRDefault="00DC317C" w:rsidP="00DC317C" w:rsidR="00DC317C">
      <w:pPr>
        <w:spacing w:after="0"/>
        <w:ind w:firstLine="720"/>
        <w:jc w:val="both"/>
      </w:pPr>
    </w:p>
    <w:p w:rsidRDefault="00DC317C" w:rsidP="00DC317C" w:rsidR="00DC317C">
      <w:pPr>
        <w:spacing w:after="0"/>
        <w:jc w:val="center"/>
      </w:pPr>
      <w:r>
        <w:t>Z A K L J U Č A K</w:t>
      </w:r>
    </w:p>
    <w:p w:rsidRDefault="00DC317C" w:rsidP="00DC317C" w:rsidR="00DC317C">
      <w:pPr>
        <w:jc w:val="center"/>
      </w:pPr>
    </w:p>
    <w:p w:rsidRDefault="00DC317C" w:rsidP="00DC317C" w:rsidR="00DC317C">
      <w:pPr>
        <w:spacing w:after="0"/>
        <w:ind w:firstLine="720" w:right="-426"/>
        <w:jc w:val="both"/>
      </w:pPr>
      <w:r>
        <w:t xml:space="preserve">Nalaže se Općinskom sudu u Virovitici, Zemljišno knjižnom odjelu u Virovitici, brisanje zabilježbe pod poslovnim brojem Z-1885/2018 i to Rješenja Trgovačkog suda u Bjelovaru o prodaji i brisanje uknjižbe založnog prava pod poslovnim brojem Z-8939/2016 i zabilježbe </w:t>
      </w:r>
      <w:proofErr w:type="spellStart"/>
      <w:r>
        <w:t>ovršivosti</w:t>
      </w:r>
      <w:proofErr w:type="spellEnd"/>
      <w:r>
        <w:t xml:space="preserve"> tražbine, te prvenstvenog reda upisa pod poslovnim brojem Z-5985/2016 i to na nekretninama koje dolaze upisane u zk.ul.br.1340, k.o.Špišić Bukovica i to čkbr.461, oznake zemljišta oranica u selu površine 303čhv i to čkbr.462, oznake zemljišta kuća br.32. i dvor u selu površine 190čhv, a koja je u stečajnom postupku nad stečajnim dužnikom ARGER d.o.o. za trgovinu i usluge u stečaju iz </w:t>
      </w:r>
      <w:proofErr w:type="spellStart"/>
      <w:r>
        <w:t>Špišić</w:t>
      </w:r>
      <w:proofErr w:type="spellEnd"/>
      <w:r>
        <w:t xml:space="preserve"> Bukovice, Matije Gupca 32, OIB 70889706150, prodana kupcu, a sada novom vlasniku TIHO PROMET j.d.o.o. iz </w:t>
      </w:r>
      <w:proofErr w:type="spellStart"/>
      <w:r>
        <w:t>Špišić</w:t>
      </w:r>
      <w:proofErr w:type="spellEnd"/>
      <w:r>
        <w:t xml:space="preserve"> Bukovice, Matije Gupca 32, OIB 79173269316. </w:t>
      </w:r>
    </w:p>
    <w:p w:rsidRDefault="00DC317C" w:rsidP="00DC317C" w:rsidR="00DC317C">
      <w:pPr>
        <w:pStyle w:val="Naslov1"/>
        <w:ind w:right="284"/>
        <w:jc w:val="center"/>
        <w:rPr>
          <w:b w:val="false"/>
          <w:sz w:val="24"/>
          <w:szCs w:val="24"/>
        </w:rPr>
      </w:pPr>
      <w:r w:rsidRPr="00DC317C">
        <w:rPr>
          <w:b w:val="false"/>
          <w:sz w:val="24"/>
          <w:szCs w:val="24"/>
        </w:rPr>
        <w:t>Obrazloženje</w:t>
      </w:r>
    </w:p>
    <w:p w:rsidRDefault="00DC317C" w:rsidP="00DC317C" w:rsidR="00DC317C" w:rsidRPr="00DC317C">
      <w:pPr>
        <w:spacing w:after="0"/>
      </w:pPr>
    </w:p>
    <w:p w:rsidRDefault="00DC317C" w:rsidP="00DC317C" w:rsidR="00DC317C">
      <w:pPr>
        <w:ind w:firstLine="720" w:right="-426"/>
        <w:jc w:val="both"/>
      </w:pPr>
      <w:r>
        <w:t xml:space="preserve">Rješenjem Trgovačkog suda u Bjelovaru pod poslovnim brojem 7 St-150/2016-14 od 28. rujna 2017. godine otvoren je stečajni postupak nad dužnikom ARGER d.o.o. za trgovinu i usluge u stečaju iz </w:t>
      </w:r>
      <w:proofErr w:type="spellStart"/>
      <w:r>
        <w:t>Špišić</w:t>
      </w:r>
      <w:proofErr w:type="spellEnd"/>
      <w:r>
        <w:t xml:space="preserve"> Bukovice, Matije Gupca 32, OIB 70889706150, a u kojem postupku su prodane nekretnine navedene u izreci ovog zaključka sada novom vlasniku TIHO PROMET j.d.o.o. iz </w:t>
      </w:r>
      <w:proofErr w:type="spellStart"/>
      <w:r>
        <w:t>Špišić</w:t>
      </w:r>
      <w:proofErr w:type="spellEnd"/>
      <w:r>
        <w:t xml:space="preserve"> Bukovice, Matije Gupca 32, OIB 79173269316, zbog čega je odlučeno kao u izreci ovog zaključka.  </w:t>
      </w:r>
      <w:r>
        <w:tab/>
      </w:r>
    </w:p>
    <w:p w:rsidRDefault="00DC317C" w:rsidP="00DC317C" w:rsidR="00DC317C">
      <w:pPr>
        <w:ind w:firstLine="720"/>
        <w:jc w:val="center"/>
      </w:pPr>
      <w:r>
        <w:t>Bjelovar 10. travnja 2019.</w:t>
      </w:r>
    </w:p>
    <w:p w:rsidRDefault="00DC317C" w:rsidP="00DC317C" w:rsidR="00DC317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Sudac</w:t>
      </w:r>
    </w:p>
    <w:p w:rsidRDefault="00DC317C" w:rsidP="00DC317C" w:rsidR="00DC317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Tomislav Mrazović</w:t>
      </w:r>
    </w:p>
    <w:p w:rsidRDefault="00DC317C" w:rsidP="00DC317C" w:rsidR="00DC317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C317C" w:rsidP="00DC317C" w:rsidR="00DC317C">
      <w:pPr>
        <w:jc w:val="both"/>
      </w:pPr>
      <w:r>
        <w:t>POUKA O PRAVNOM LIJEKU: Protiv ovog zaključka nije dopušten pravni lijek (čl.11.st.5.OZ-a.)</w:t>
      </w:r>
    </w:p>
    <w:sectPr w:rsidSect="0032366B" w:rsidR="00DC317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193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317C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641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St-150/2016-50</izvorni_sadrzaj>
    <derivirana_varijabla naziv="DomainObject.Oznaka_1">St-150/2016-50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društvo s ograničenom odgovornošću za trgovinu i usluge, Špišić Bukovica zastupanog po punomoćniku Predrag Filajdić</izvorni_sadrzaj>
    <derivirana_varijabla naziv="DomainObject.Predmet.ProtustrankaFormated_1">  ARGER društvo s ograničenom odgovornošću za trgovinu i usluge, Špišić Bukovica zastupanog po punomoćniku Predrag Filajdić</derivirana_varijabla>
  </DomainObject.Predmet.ProtustrankaFormated>
  <DomainObject.Predmet.ProtustrankaFormatedOIB>
    <izvorni_sadrzaj>  ARGER društvo s ograničenom odgovornošću za trgovinu i usluge, Špišić Bukovica, OIB 70889706150 zastupanog po punomoćniku Predrag Filajdić</izvorni_sadrzaj>
    <derivirana_varijabla naziv="DomainObject.Predmet.ProtustrankaFormatedOIB_1">  ARGER društvo s ograničenom odgovornošću za trgovinu i usluge, Špišić Bukovica, OIB 70889706150 zastupanog po punomoćniku Predrag Filajdić</derivirana_varijabla>
  </DomainObject.Predmet.ProtustrankaFormatedOIB>
  <DomainObject.Predmet.ProtustrankaFormatedWithAdress>
    <izvorni_sadrzaj> ARGER društvo s ograničenom odgovornošću za trgovinu i usluge, Špišić Bukovica, Matije Gupca 32, 33404 Špišić Bukovica zastupanog po punomoćniku Predrag Filajdić</izvorni_sadrzaj>
    <derivirana_varijabla naziv="DomainObject.Predmet.ProtustrankaFormatedWithAdress_1"> ARGER društvo s ograničenom odgovornošću za trgovinu i usluge, Špišić Bukovica, Matije Gupca 32, 33404 Špišić Bukovica zastupanog po punomoćniku Predrag Filajdić</derivirana_varijabla>
  </DomainObject.Predmet.ProtustrankaFormatedWithAdress>
  <DomainObject.Predmet.ProtustrankaFormatedWithAdressOIB>
    <izvorni_sadrzaj> ARGER društvo s ograničenom odgovornošću za trgovinu i usluge, Špišić Bukovica, OIB 70889706150, Matije Gupca 32, 33404 Špišić Bukovica zastupanog po punomoćniku Predrag Filajdić</izvorni_sadrzaj>
    <derivirana_varijabla naziv="DomainObject.Predmet.ProtustrankaFormatedWithAdressOIB_1"> ARGER društvo s ograničenom odgovornošću za trgovinu i usluge, Špišić Bukovica, OIB 70889706150, Matije Gupca 32, 33404 Špišić Bukovica zastupanog po punomoćniku Predrag Filajdić</derivirana_varijabla>
  </DomainObject.Predmet.ProtustrankaFormatedWithAdressOIB>
  <DomainObject.Predmet.ProtustrankaWithAdress>
    <izvorni_sadrzaj>ARGER društvo s ograničenom odgovornošću za trgovinu i usluge, Špišić Bukovica Matije Gupca 32, 33404 Špišić Bukovica</izvorni_sadrzaj>
    <derivirana_varijabla naziv="DomainObject.Predmet.ProtustrankaWithAdress_1">ARGER društvo s ograničenom odgovornošću za trgovinu i usluge, Špišić Bukovica Matije Gupca 32, 33404 Špišić Bukovica</derivirana_varijabla>
  </DomainObject.Predmet.ProtustrankaWithAdress>
  <DomainObject.Predmet.ProtustrankaWithAdressOIB>
    <izvorni_sadrzaj>ARGER društvo s ograničenom odgovornošću za trgovinu i usluge, Špišić Bukovica, OIB 70889706150, Matije Gupca 32, 33404 Špišić Bukovica</izvorni_sadrzaj>
    <derivirana_varijabla naziv="DomainObject.Predmet.ProtustrankaWithAdressOIB_1">ARGER društvo s ograničenom odgovornošću za trgovinu i usluge, Špišić Bukovica, OIB 70889706150, Matije Gupca 32, 33404 Špišić Bukovica</derivirana_varijabla>
  </DomainObject.Predmet.ProtustrankaWithAdressOIB>
  <DomainObject.Predmet.ProtustrankaNazivFormated>
    <izvorni_sadrzaj>ARGER društvo s ograničenom odgovornošću za trgovinu i usluge, Špišić Bukovica</izvorni_sadrzaj>
    <derivirana_varijabla naziv="DomainObject.Predmet.ProtustrankaNazivFormated_1">ARGER društvo s ograničenom odgovornošću za trgovinu i usluge, Špišić Bukovica</derivirana_varijabla>
  </DomainObject.Predmet.ProtustrankaNazivFormated>
  <DomainObject.Predmet.ProtustrankaNazivFormatedOIB>
    <izvorni_sadrzaj>ARGER društvo s ograničenom odgovornošću za trgovinu i usluge, Špišić Bukovica, OIB 70889706150</izvorni_sadrzaj>
    <derivirana_varijabla naziv="DomainObject.Predmet.ProtustrankaNazivFormatedOIB_1">ARGER društvo s ograničenom odgovornošću za trgovinu i usluge, Špišić Bukovica, OIB 70889706150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ARGER društvo s ograničenom odgovornošću za trgovinu i usluge, Špišić Bukovica zastupanog po punomoćniku Predrag Filajdić</item>
    </izvorni_sadrzaj>
    <derivirana_varijabla naziv="DomainObject.Predmet.ProtuStrankaListFormated_1">
      <item>ARGER društvo s ograničenom odgovornošću za trgovinu i usluge, Špišić Bukovica zastupanog po punomoćniku Predrag Filajdić</item>
    </derivirana_varijabla>
  </DomainObject.Predmet.ProtuStrankaListFormated>
  <DomainObject.Predmet.ProtuStrankaListFormatedOIB>
    <izvorni_sadrzaj>
      <item>ARGER društvo s ograničenom odgovornošću za trgovinu i usluge, Špišić Bukovica, OIB 70889706150 zastupanog po punomoćniku Predrag Filajdić</item>
    </izvorni_sadrzaj>
    <derivirana_varijabla naziv="DomainObject.Predmet.ProtuStrankaListFormatedOIB_1">
      <item>ARGER društvo s ograničenom odgovornošću za trgovinu i usluge, Špišić Bukovica, OIB 70889706150 zastupanog po punomoćniku Predrag Filajdić</item>
    </derivirana_varijabla>
  </DomainObject.Predmet.ProtuStrankaListFormatedOIB>
  <DomainObject.Predmet.ProtuStrankaListFormatedWithAdress>
    <izvorni_sadrzaj>
      <item>ARGER društvo s ograničenom odgovornošću za trgovinu i usluge, Špišić Bukovica, Matije Gupca 32, 33404 Špišić Bukovica zastupanog po punomoćniku Predrag Filajdić</item>
    </izvorni_sadrzaj>
    <derivirana_varijabla naziv="DomainObject.Predmet.ProtuStrankaListFormatedWithAdress_1">
      <item>ARGER društvo s ograničenom odgovornošću za trgovinu i usluge, Špišić Bukovica, Matije Gupca 32, 33404 Špišić Bukovica zastupanog po punomoćniku Predrag Filajdić</item>
    </derivirana_varijabla>
  </DomainObject.Predmet.ProtuStrankaListFormatedWithAdress>
  <DomainObject.Predmet.ProtuStrankaListFormatedWithAdressOIB>
    <izvorni_sadrzaj>
      <item>ARGER društvo s ograničenom odgovornošću za trgovinu i usluge, Špišić Bukovica, OIB 70889706150, Matije Gupca 32, 33404 Špišić Bukovica zastupanog po punomoćniku Predrag Filajdić</item>
    </izvorni_sadrzaj>
    <derivirana_varijabla naziv="DomainObject.Predmet.ProtuStrankaListFormatedWithAdressOIB_1">
      <item>ARGER društvo s ograničenom odgovornošću za trgovinu i usluge, Špišić Bukovica, OIB 70889706150, Matije Gupca 32, 33404 Špišić Bukovica zastupanog po punomoćniku Predrag Filajdić</item>
    </derivirana_varijabla>
  </DomainObject.Predmet.ProtuStrankaListFormatedWithAdressOIB>
  <DomainObject.Predmet.ProtuStrankaListNazivFormated>
    <izvorni_sadrzaj>
      <item>ARGER društvo s ograničenom odgovornošću za trgovinu i usluge, Špišić Bukovica</item>
    </izvorni_sadrzaj>
    <derivirana_varijabla naziv="DomainObject.Predmet.ProtuStrankaListNazivFormated_1">
      <item>ARGER društvo s ograničenom odgovornošću za trgovinu i usluge, Špišić Bukovica</item>
    </derivirana_varijabla>
  </DomainObject.Predmet.ProtuStrankaListNazivFormated>
  <DomainObject.Predmet.ProtuStrankaListNazivFormatedOIB>
    <izvorni_sadrzaj>
      <item>ARGER društvo s ograničenom odgovornošću za trgovinu i usluge, Špišić Bukovica, OIB 70889706150</item>
    </izvorni_sadrzaj>
    <derivirana_varijabla naziv="DomainObject.Predmet.ProtuStrankaListNazivFormatedOIB_1">
      <item>ARGER društvo s ograničenom odgovornošću za trgovinu i usluge, Špišić Bukovica, OIB 70889706150</item>
    </derivirana_varijabla>
  </DomainObject.Predmet.ProtuStrankaListNazivFormatedOIB>
  <DomainObject.Predmet.OstaliListFormated>
    <izvorni_sadrzaj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izvorni_sadrzaj>
    <derivirana_varijabla naziv="DomainObject.Predmet.OstaliListFormated_1"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derivirana_varijabla>
  </DomainObject.Predmet.OstaliListFormated>
  <DomainObject.Predmet.OstaliListFormatedOIB>
    <izvorni_sadrzaj>
      <item>Daniela Benotić, OIB 37101075589</item>
      <item>Tihomir Benotić, OIB 30279166829</item>
      <item>ŽUPANIJSKO DRŽAVNO ODVJETNIŠTVO U BJELOVARU, OIB 86821435474 punomoćnik sudionika u postupku RH, Ministarstvo financija, Porezna uprava, Područni ured Slavonija i Baranja</item>
      <item>Predrag Filajdić, OIB 32894922284 punomoćnik sudionika u postupku ARGER društvo s ograničenom odgovornošću za trgovinu i usluge, Špišić Bukovica</item>
    </izvorni_sadrzaj>
    <derivirana_varijabla naziv="DomainObject.Predmet.OstaliListFormatedOIB_1">
      <item>Daniela Benotić, OIB 37101075589</item>
      <item>Tihomir Benotić, OIB 30279166829</item>
      <item>ŽUPANIJSKO DRŽAVNO ODVJETNIŠTVO U BJELOVARU, OIB 86821435474 punomoćnik sudionika u postupku RH, Ministarstvo financija, Porezna uprava, Područni ured Slavonija i Baranja</item>
      <item>Predrag Filajdić, OIB 32894922284 punomoćnik sudionika u postupku ARGER društvo s ograničenom odgovornošću za trgovinu i usluge, Špišić Bukovica</item>
    </derivirana_varijabla>
  </DomainObject.Predmet.OstaliListFormatedOIB>
  <DomainObject.Predmet.OstaliListFormatedWithAdress>
    <izvorni_sadrzaj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izvorni_sadrzaj>
    <derivirana_varijabla naziv="DomainObject.Predmet.OstaliListFormatedWithAdress_1"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derivirana_varijabla>
  </DomainObject.Predmet.OstaliListFormatedWithAdress>
  <DomainObject.Predmet.OstaliListFormatedWithAdressOIB>
    <izvorni_sadrzaj>
      <item>Daniela Benotić, OIB 37101075589, Jana Vlašimskog 10., 33000 Virovitica</item>
      <item>Tihomir Benotić, OIB 30279166829, Jana Vlašimskog 10., 33000 Virovitica</item>
      <item>ŽUPANIJSKO DRŽAVNO ODVJETNIŠTVO U BJELOVARU, OIB 86821435474 punomoćnik sudionika u postupku RH, Ministarstvo financija, Porezna uprava, Područni ured Slavonija i Baranja</item>
      <item>Predrag Filajdić, OIB 32894922284, L.Lukića 65., 35000 Slavonski Brod punomoćnik sudionika u postupku ARGER društvo s ograničenom odgovornošću za trgovinu i usluge, Špišić Bukovica</item>
    </izvorni_sadrzaj>
    <derivirana_varijabla naziv="DomainObject.Predmet.OstaliListFormatedWithAdressOIB_1">
      <item>Daniela Benotić, OIB 37101075589, Jana Vlašimskog 10., 33000 Virovitica</item>
      <item>Tihomir Benotić, OIB 30279166829, Jana Vlašimskog 10., 33000 Virovitica</item>
      <item>ŽUPANIJSKO DRŽAVNO ODVJETNIŠTVO U BJELOVARU, OIB 86821435474 punomoćnik sudionika u postupku RH, Ministarstvo financija, Porezna uprava, Područni ured Slavonija i Baranja</item>
      <item>Predrag Filajdić, OIB 32894922284, L.Lukića 65., 35000 Slavonski Brod punomoćnik sudionika u postupku ARGER društvo s ograničenom odgovornošću za trgovinu i usluge, Špišić Bukovica</item>
    </derivirana_varijabla>
  </DomainObject.Predmet.OstaliListFormatedWithAdressOIB>
  <DomainObject.Predmet.OstaliListNazivFormated>
    <izvorni_sadrzaj>
      <item>Daniela Benotić</item>
      <item>Tihomir Benotić</item>
      <item>ŽUPANIJSKO DRŽAVNO ODVJETNIŠTVO U BJELOVARU</item>
      <item>Predrag Filajdić</item>
    </izvorni_sadrzaj>
    <derivirana_varijabla naziv="DomainObject.Predmet.OstaliListNazivFormated_1">
      <item>Daniela Benotić</item>
      <item>Tihomir Benotić</item>
      <item>ŽUPANIJSKO DRŽAVNO ODVJETNIŠTVO U BJELOVARU</item>
      <item>Predrag Filajdić</item>
    </derivirana_varijabla>
  </DomainObject.Predmet.OstaliListNazivFormated>
  <DomainObject.Predmet.OstaliListNazivFormatedOIB>
    <izvorni_sadrzaj>
      <item>Daniela Benotić, OIB 37101075589</item>
      <item>Tihomir Benotić, OIB 30279166829</item>
      <item>ŽUPANIJSKO DRŽAVNO ODVJETNIŠTVO U BJELOVARU, OIB 86821435474</item>
      <item>Predrag Filajdić, OIB 32894922284</item>
    </izvorni_sadrzaj>
    <derivirana_varijabla naziv="DomainObject.Predmet.OstaliListNazivFormatedOIB_1">
      <item>Daniela Benotić, OIB 37101075589</item>
      <item>Tihomir Benotić, OIB 30279166829</item>
      <item>ŽUPANIJSKO DRŽAVNO ODVJETNIŠTVO U BJELOVARU, OIB 86821435474</item>
      <item>Predrag Filajdić, OIB 32894922284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>St-150/2016-50</izvorni_sadrzaj>
    <derivirana_varijabla naziv="DomainObject.PoslovniBrojDokumenta_1">St-150/2016-50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ARGER društvo s ograničenom odgovornošću za trgovinu i usluge, Špišić Bukovica</izvorni_sadrzaj>
    <derivirana_varijabla naziv="DomainObject.Predmet.ProtustrankaIDrugi_1">ARGER društvo s ograničenom odgovornošću za trgovinu i usluge, Špišić Bukovica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ARGER društvo s ograničenom odgovornošću za trgovinu i usluge, Špišić Bukovica, OIB 70889706150, Matije Gupca 32, 33404 Špišić Bukovica</izvorni_sadrzaj>
    <derivirana_varijabla naziv="DomainObject.Predmet.ProtustrankaIDrugiAdressOIB_1">ARGER društvo s ograničenom odgovornošću za trgovinu i usluge, Špišić Bukovica, OIB 70889706150, Matije Gupca 32,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društvo s ograničenom odgovornošću za trgovinu i usluge, Špišić Bukovica</item>
      <item>Daniela Benotić</item>
      <item>Tihomir Benotić</item>
      <item>RH, Ministarstvo financija, Porezna uprava, Područni ured Slavonija i Baranja</item>
      <item>ŽUPANIJSKO DRŽAVNO ODVJETNIŠTVO U BJELOVARU</item>
      <item>Predrag Filajdić</item>
    </izvorni_sadrzaj>
    <derivirana_varijabla naziv="DomainObject.Predmet.SudioniciListNaziv_1">
      <item>ARGER društvo s ograničenom odgovornošću za trgovinu i usluge, Špišić Bukovica</item>
      <item>Daniela Benotić</item>
      <item>Tihomir Benotić</item>
      <item>RH, Ministarstvo financija, Porezna uprava, Područni ured Slavonija i Baranja</item>
      <item>ŽUPANIJSKO DRŽAVNO ODVJETNIŠTVO U BJELOVARU</item>
      <item>Predrag Filajdić</item>
    </derivirana_varijabla>
  </DomainObject.Predmet.SudioniciListNaziv>
  <DomainObject.Predmet.SudioniciListAdressOIB>
    <izvorni_sadrzaj>
      <item>ARGER društvo s ograničenom odgovornošću za trgovinu i usluge, Špišić Bukovica, OIB 70889706150, Matije Gupca 32,33404 Špišić Bukovica</item>
      <item>Daniela Benotić,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BJELOVARU, OIB 86821435474</item>
      <item>Predrag Filajdić, OIB 32894922284, L.Lukića 65.,35000 Slavonski Brod</item>
    </izvorni_sadrzaj>
    <derivirana_varijabla naziv="DomainObject.Predmet.SudioniciListAdressOIB_1">
      <item>ARGER društvo s ograničenom odgovornošću za trgovinu i usluge, Špišić Bukovica, OIB 70889706150, Matije Gupca 32,33404 Špišić Bukovica</item>
      <item>Daniela Benotić,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BJELOVARU, OIB 86821435474</item>
      <item>Predrag Filajdić, OIB 32894922284, L.Lukića 65.,35000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BC8D9A-9BCA-499F-9AB2-B17E87F9D6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1539</properties:Characters>
  <properties:Lines>36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2019-04-10T09:11:00Z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St-150/2016-50 / Odluka - Zaključak (odluka_St-150_2016-50.docx)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