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3c33" w14:paraId="0be3c3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B04188">
        <w:rPr>
          <w:rFonts w:cs="Times New Roman" w:hAnsi="Times New Roman" w:ascii="Times New Roman"/>
          <w:sz w:val="24"/>
        </w:rPr>
        <w:t>159/16-8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B04188">
        <w:t xml:space="preserve">MASIVNI NAMJEŠTAJ d.o.o.  Zagreb,Vrbanići 5, MBS: 080705146  OIB:11060348362  </w:t>
      </w:r>
      <w:r w:rsidRPr="003566B3">
        <w:t>dana</w:t>
      </w:r>
      <w:r w:rsidR="0085463C">
        <w:t xml:space="preserve"> </w:t>
      </w:r>
      <w:r w:rsidR="00B04188">
        <w:t>28</w:t>
      </w:r>
      <w:r w:rsidR="00BD6492">
        <w:t xml:space="preserve">. travnja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B04188">
        <w:t xml:space="preserve">MASIVNI NAMJEŠTAJ d.o.o.  Zagreb,Vrbanići 5, MBS: 080705146  OIB:11060348362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B04188">
        <w:rPr>
          <w:bCs/>
        </w:rPr>
        <w:t>159-16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B04188">
        <w:t xml:space="preserve">8. siječnja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B04188">
        <w:t>MASIVNI NAMJEŠTAJ d.o.o.  Zagreb,Vrbanići 5, MBS: 080705146  OIB:11060348362 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23403D">
        <w:t>azdoblju od 120 dana te da ima 2</w:t>
      </w:r>
      <w:r w:rsidR="0023403D" w:rsidRPr="00307A7F">
        <w:t xml:space="preserve"> zaposlena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3403D">
        <w:rPr>
          <w:bCs/>
        </w:rPr>
        <w:t>21.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B04188">
        <w:rPr>
          <w:noProof w:val="false"/>
        </w:rPr>
        <w:t>28</w:t>
      </w:r>
      <w:r w:rsidR="00BD6492">
        <w:rPr>
          <w:noProof w:val="false"/>
        </w:rPr>
        <w:t xml:space="preserve">. travnja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54F92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54F92" w:rsidR="00754F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54F92" w:rsidP="00754F92" w:rsidR="00754F92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54F92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54F92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F92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B04188">
      <w:rPr>
        <w:noProof w:val="false"/>
      </w:rPr>
      <w:t>159/16-8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54F92"/>
    <w:rsid w:val="007A5DAF"/>
    <w:rsid w:val="007C5E77"/>
    <w:rsid w:val="00801912"/>
    <w:rsid w:val="00804778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04188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F9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F9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MASIVNI NAMJEŠTAJ d.o.o.</izvorni_sadrzaj>
    <derivirana_varijabla naziv="DomainObject.Predmet.ProtustrankaFormated_1">  MASIVNI NAMJEŠTAJ d.o.o.</derivirana_varijabla>
  </DomainObject.Predmet.ProtustrankaFormated>
  <DomainObject.Predmet.ProtustrankaFormatedOIB>
    <izvorni_sadrzaj>  MASIVNI NAMJEŠTAJ d.o.o., OIB 11060348362</izvorni_sadrzaj>
    <derivirana_varijabla naziv="DomainObject.Predmet.ProtustrankaFormatedOIB_1">  MASIVNI NAMJEŠTAJ d.o.o., OIB 11060348362</derivirana_varijabla>
  </DomainObject.Predmet.ProtustrankaFormatedOIB>
  <DomainObject.Predmet.ProtustrankaFormatedWithAdress>
    <izvorni_sadrzaj> MASIVNI NAMJEŠTAJ d.o.o., Vrbanići 5, 10000 Zagreb</izvorni_sadrzaj>
    <derivirana_varijabla naziv="DomainObject.Predmet.ProtustrankaFormatedWithAdress_1"> MASIVNI NAMJEŠTAJ d.o.o., Vrbanići 5, 10000 Zagreb</derivirana_varijabla>
  </DomainObject.Predmet.ProtustrankaFormatedWithAdress>
  <DomainObject.Predmet.ProtustrankaFormatedWithAdressOIB>
    <izvorni_sadrzaj> MASIVNI NAMJEŠTAJ d.o.o., OIB 11060348362, Vrbanići 5, 10000 Zagreb</izvorni_sadrzaj>
    <derivirana_varijabla naziv="DomainObject.Predmet.ProtustrankaFormatedWithAdressOIB_1"> MASIVNI NAMJEŠTAJ d.o.o., OIB 11060348362, Vrbanići 5, 10000 Zagreb</derivirana_varijabla>
  </DomainObject.Predmet.ProtustrankaFormatedWithAdressOIB>
  <DomainObject.Predmet.ProtustrankaWithAdress>
    <izvorni_sadrzaj>MASIVNI NAMJEŠTAJ d.o.o. Vrbanići 5, 10000 Zagreb</izvorni_sadrzaj>
    <derivirana_varijabla naziv="DomainObject.Predmet.ProtustrankaWithAdress_1">MASIVNI NAMJEŠTAJ d.o.o. Vrbanići 5, 10000 Zagreb</derivirana_varijabla>
  </DomainObject.Predmet.ProtustrankaWithAdress>
  <DomainObject.Predmet.ProtustrankaWithAdressOIB>
    <izvorni_sadrzaj>MASIVNI NAMJEŠTAJ d.o.o., OIB 11060348362, Vrbanići 5, 10000 Zagreb</izvorni_sadrzaj>
    <derivirana_varijabla naziv="DomainObject.Predmet.ProtustrankaWithAdressOIB_1">MASIVNI NAMJEŠTAJ d.o.o., OIB 11060348362, Vrbanići 5, 10000 Zagreb</derivirana_varijabla>
  </DomainObject.Predmet.ProtustrankaWithAdressOIB>
  <DomainObject.Predmet.ProtustrankaNazivFormated>
    <izvorni_sadrzaj>MASIVNI NAMJEŠTAJ d.o.o.</izvorni_sadrzaj>
    <derivirana_varijabla naziv="DomainObject.Predmet.ProtustrankaNazivFormated_1">MASIVNI NAMJEŠTAJ d.o.o.</derivirana_varijabla>
  </DomainObject.Predmet.ProtustrankaNazivFormated>
  <DomainObject.Predmet.ProtustrankaNazivFormatedOIB>
    <izvorni_sadrzaj>MASIVNI NAMJEŠTAJ d.o.o., OIB 11060348362</izvorni_sadrzaj>
    <derivirana_varijabla naziv="DomainObject.Predmet.ProtustrankaNazivFormatedOIB_1">MASIVNI NAMJEŠTAJ d.o.o., OIB 11060348362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MASIVNI NAMJEŠTAJ d.o.o.</item>
    </izvorni_sadrzaj>
    <derivirana_varijabla naziv="DomainObject.Predmet.ProtuStrankaListFormated_1">
      <item>MASIVNI NAMJEŠTAJ d.o.o.</item>
    </derivirana_varijabla>
  </DomainObject.Predmet.ProtuStrankaListFormated>
  <DomainObject.Predmet.ProtuStrankaListFormatedOIB>
    <izvorni_sadrzaj>
      <item>MASIVNI NAMJEŠTAJ d.o.o., OIB 11060348362</item>
    </izvorni_sadrzaj>
    <derivirana_varijabla naziv="DomainObject.Predmet.ProtuStrankaListFormatedOIB_1">
      <item>MASIVNI NAMJEŠTAJ d.o.o., OIB 11060348362</item>
    </derivirana_varijabla>
  </DomainObject.Predmet.ProtuStrankaListFormatedOIB>
  <DomainObject.Predmet.ProtuStrankaListFormatedWithAdress>
    <izvorni_sadrzaj>
      <item>MASIVNI NAMJEŠTAJ d.o.o., Vrbanići 5, 10000 Zagreb</item>
    </izvorni_sadrzaj>
    <derivirana_varijabla naziv="DomainObject.Predmet.ProtuStrankaListFormatedWithAdress_1">
      <item>MASIVNI NAMJEŠTAJ d.o.o., Vrbanići 5, 10000 Zagreb</item>
    </derivirana_varijabla>
  </DomainObject.Predmet.ProtuStrankaListFormatedWithAdress>
  <DomainObject.Predmet.ProtuStrankaListFormatedWithAdressOIB>
    <izvorni_sadrzaj>
      <item>MASIVNI NAMJEŠTAJ d.o.o., OIB 11060348362, Vrbanići 5, 10000 Zagreb</item>
    </izvorni_sadrzaj>
    <derivirana_varijabla naziv="DomainObject.Predmet.ProtuStrankaListFormatedWithAdressOIB_1">
      <item>MASIVNI NAMJEŠTAJ d.o.o., OIB 11060348362, Vrbanići 5, 10000 Zagreb</item>
    </derivirana_varijabla>
  </DomainObject.Predmet.ProtuStrankaListFormatedWithAdressOIB>
  <DomainObject.Predmet.ProtuStrankaListNazivFormated>
    <izvorni_sadrzaj>
      <item>MASIVNI NAMJEŠTAJ d.o.o.</item>
    </izvorni_sadrzaj>
    <derivirana_varijabla naziv="DomainObject.Predmet.ProtuStrankaListNazivFormated_1">
      <item>MASIVNI NAMJEŠTAJ d.o.o.</item>
    </derivirana_varijabla>
  </DomainObject.Predmet.ProtuStrankaListNazivFormated>
  <DomainObject.Predmet.ProtuStrankaListNazivFormatedOIB>
    <izvorni_sadrzaj>
      <item>MASIVNI NAMJEŠTAJ d.o.o., OIB 11060348362</item>
    </izvorni_sadrzaj>
    <derivirana_varijabla naziv="DomainObject.Predmet.ProtuStrankaListNazivFormatedOIB_1">
      <item>MASIVNI NAMJEŠTAJ d.o.o., OIB 11060348362</item>
    </derivirana_varijabla>
  </DomainObject.Predmet.ProtuStrankaListNazivFormatedOIB>
  <DomainObject.Predmet.OstaliListFormated>
    <izvorni_sadrzaj>
      <item>Davor Ilić</item>
    </izvorni_sadrzaj>
    <derivirana_varijabla naziv="DomainObject.Predmet.OstaliListFormated_1">
      <item>Davor Ilić</item>
    </derivirana_varijabla>
  </DomainObject.Predmet.OstaliListFormated>
  <DomainObject.Predmet.OstaliListFormatedOIB>
    <izvorni_sadrzaj>
      <item>Davor Ilić, OIB 55932808203</item>
    </izvorni_sadrzaj>
    <derivirana_varijabla naziv="DomainObject.Predmet.OstaliListFormatedOIB_1">
      <item>Davor Ilić, OIB 55932808203</item>
    </derivirana_varijabla>
  </DomainObject.Predmet.OstaliListFormatedOIB>
  <DomainObject.Predmet.OstaliListFormatedWithAdress>
    <izvorni_sadrzaj>
      <item>Davor Ilić, Vrbanići 5, 10000 Zagreb</item>
    </izvorni_sadrzaj>
    <derivirana_varijabla naziv="DomainObject.Predmet.OstaliListFormatedWithAdress_1">
      <item>Davor Ilić, Vrbanići 5, 10000 Zagreb</item>
    </derivirana_varijabla>
  </DomainObject.Predmet.OstaliListFormatedWithAdress>
  <DomainObject.Predmet.OstaliListFormatedWithAdressOIB>
    <izvorni_sadrzaj>
      <item>Davor Ilić, OIB 55932808203, Vrbanići 5, 10000 Zagreb</item>
    </izvorni_sadrzaj>
    <derivirana_varijabla naziv="DomainObject.Predmet.OstaliListFormatedWithAdressOIB_1">
      <item>Davor Ilić, OIB 55932808203, Vrbanići 5, 10000 Zagreb</item>
    </derivirana_varijabla>
  </DomainObject.Predmet.OstaliListFormatedWithAdressOIB>
  <DomainObject.Predmet.OstaliListNazivFormated>
    <izvorni_sadrzaj>
      <item>Davor Ilić</item>
    </izvorni_sadrzaj>
    <derivirana_varijabla naziv="DomainObject.Predmet.OstaliListNazivFormated_1">
      <item>Davor Ilić</item>
    </derivirana_varijabla>
  </DomainObject.Predmet.OstaliListNazivFormated>
  <DomainObject.Predmet.OstaliListNazivFormatedOIB>
    <izvorni_sadrzaj>
      <item>Davor Ilić, OIB 55932808203</item>
    </izvorni_sadrzaj>
    <derivirana_varijabla naziv="DomainObject.Predmet.OstaliListNazivFormatedOIB_1">
      <item>Davor Ilić, OIB 55932808203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MASIVNI NAMJEŠTAJ d.o.o.</izvorni_sadrzaj>
    <derivirana_varijabla naziv="DomainObject.Predmet.ProtustrankaIDrugi_1">MASIVNI NAMJEŠTAJ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MASIVNI NAMJEŠTAJ d.o.o., OIB 11060348362, Vrbanići 5, 10000 Zagreb</izvorni_sadrzaj>
    <derivirana_varijabla naziv="DomainObject.Predmet.ProtustrankaIDrugiAdressOIB_1">MASIVNI NAMJEŠTAJ d.o.o., OIB 11060348362, Vrbanići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MASIVNI NAMJEŠTAJ d.o.o.</item>
      <item>Davor Ilić</item>
    </izvorni_sadrzaj>
    <derivirana_varijabla naziv="DomainObject.Predmet.SudioniciListNaziv_1">
      <item>FINA Regionalni centar Zagreb</item>
      <item>MASIVNI NAMJEŠTAJ d.o.o.</item>
      <item>Davor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MASIVNI NAMJEŠTAJ d.o.o., OIB 11060348362, Vrbanići 5,10000 Zagreb</item>
      <item>Davor Ilić, OIB 55932808203, Vrbanići 5,10000 Zagreb</item>
    </izvorni_sadrzaj>
    <derivirana_varijabla naziv="DomainObject.Predmet.SudioniciListAdressOIB_1">
      <item>FINA Regionalni centar Zagreb, OIB 85821130368, Trg svibanjskih žrtava 1995. 1,10000 Zagreb</item>
      <item>MASIVNI NAMJEŠTAJ d.o.o., OIB 11060348362, Vrbanići 5,10000 Zagreb</item>
      <item>Davor Ilić, OIB 55932808203, Vrbanići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11060348362</item>
      <item>, OIB 55932808203</item>
    </izvorni_sadrzaj>
    <derivirana_varijabla naziv="DomainObject.Predmet.SudioniciListNazivOIB_1">
      <item>, OIB 85821130368</item>
      <item>, OIB 11060348362</item>
      <item>, OIB 55932808203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2745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2016-04-28T12:14:00Z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2016-04-28T12:15:00Z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