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e78d" w14:paraId="0e1e78d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</w:t>
      </w:r>
      <w:proofErr w:type="spellStart"/>
      <w:r w:rsidRPr="00273888">
        <w:t>Dršćevka</w:t>
      </w:r>
      <w:proofErr w:type="spellEnd"/>
      <w:r w:rsidRPr="00273888">
        <w:t xml:space="preserve">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>
      <w:pPr>
        <w:jc w:val="both"/>
      </w:pPr>
      <w:r w:rsidRPr="00273888">
        <w:tab/>
      </w:r>
      <w:r w:rsidR="00B86ACE" w:rsidRPr="00B86ACE">
        <w:t xml:space="preserve">Trgovački sud u Pazinu, po sucu Ivanu Dujiću, </w:t>
      </w:r>
      <w:r w:rsidR="00B86ACE">
        <w:t xml:space="preserve">u postupku radi </w:t>
      </w:r>
      <w:r w:rsidR="00B86ACE" w:rsidRPr="00B86ACE">
        <w:t xml:space="preserve">otvaranja stečajnog postupka nad dužnikom </w:t>
      </w:r>
      <w:r w:rsidR="00884DD7" w:rsidRPr="00884DD7">
        <w:t xml:space="preserve">EURO METAL d.o.o. </w:t>
      </w:r>
      <w:proofErr w:type="spellStart"/>
      <w:r w:rsidR="00884DD7" w:rsidRPr="00884DD7">
        <w:t>Valbandon</w:t>
      </w:r>
      <w:proofErr w:type="spellEnd"/>
      <w:r w:rsidR="00884DD7" w:rsidRPr="00884DD7">
        <w:t xml:space="preserve">, </w:t>
      </w:r>
      <w:proofErr w:type="spellStart"/>
      <w:r w:rsidR="00884DD7" w:rsidRPr="00884DD7">
        <w:t>Pineta</w:t>
      </w:r>
      <w:proofErr w:type="spellEnd"/>
      <w:r w:rsidR="00884DD7" w:rsidRPr="00884DD7">
        <w:t xml:space="preserve"> 2, II. ogranak 7, OIB: 01030443591</w:t>
      </w:r>
      <w:r w:rsidR="00B86ACE" w:rsidRPr="00B86ACE">
        <w:t>,</w:t>
      </w:r>
      <w:r w:rsidR="007F5520">
        <w:t xml:space="preserve"> 28</w:t>
      </w:r>
      <w:r w:rsidR="00B86ACE">
        <w:t xml:space="preserve">. </w:t>
      </w:r>
      <w:r w:rsidR="007F5520">
        <w:t>travnja</w:t>
      </w:r>
      <w:r w:rsidR="00B86ACE">
        <w:t xml:space="preserve"> 2016.</w:t>
      </w:r>
    </w:p>
    <w:p w:rsidRDefault="007F5520" w:rsidP="00D95430" w:rsidR="007F5520" w:rsidRPr="00273888">
      <w:pPr>
        <w:jc w:val="both"/>
      </w:pP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884DD7" w:rsidRPr="00884DD7">
        <w:t xml:space="preserve">EURO METAL d.o.o. </w:t>
      </w:r>
      <w:proofErr w:type="spellStart"/>
      <w:r w:rsidR="00884DD7" w:rsidRPr="00884DD7">
        <w:t>Valbandon</w:t>
      </w:r>
      <w:proofErr w:type="spellEnd"/>
      <w:r w:rsidR="00884DD7" w:rsidRPr="00884DD7">
        <w:t xml:space="preserve">, </w:t>
      </w:r>
      <w:proofErr w:type="spellStart"/>
      <w:r w:rsidR="00884DD7" w:rsidRPr="00884DD7">
        <w:t>Pineta</w:t>
      </w:r>
      <w:proofErr w:type="spellEnd"/>
      <w:r w:rsidR="00884DD7" w:rsidRPr="00884DD7">
        <w:t xml:space="preserve"> 2, II. ogranak 7, OIB: 01030443591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</w:t>
      </w:r>
      <w:r w:rsidR="007F5520">
        <w:t>4</w:t>
      </w:r>
      <w:r w:rsidR="00884DD7">
        <w:t>31</w:t>
      </w:r>
      <w:r w:rsidRPr="00273888">
        <w:t>-1</w:t>
      </w:r>
      <w:r w:rsidR="007F5520">
        <w:t>6</w:t>
      </w:r>
      <w:r w:rsidR="00A71AEF">
        <w:t xml:space="preserve">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</w:t>
      </w:r>
      <w:r w:rsidR="007F5520">
        <w:t>4</w:t>
      </w:r>
      <w:r w:rsidR="00884DD7">
        <w:t>31</w:t>
      </w:r>
      <w:r w:rsidRPr="00273888">
        <w:t>/1</w:t>
      </w:r>
      <w:r w:rsidR="007F5520">
        <w:t>6</w:t>
      </w:r>
      <w:r w:rsidRPr="00273888">
        <w:t>-</w:t>
      </w:r>
      <w:r w:rsidR="006C4F6C">
        <w:t>4</w:t>
      </w:r>
      <w:r w:rsidRPr="00273888">
        <w:t xml:space="preserve"> od </w:t>
      </w:r>
      <w:r w:rsidR="00B86ACE">
        <w:t>0</w:t>
      </w:r>
      <w:r w:rsidR="007F5520">
        <w:t>7</w:t>
      </w:r>
      <w:r w:rsidR="00A71AEF">
        <w:t xml:space="preserve">. </w:t>
      </w:r>
      <w:r w:rsidR="007F5520">
        <w:t>ožujka</w:t>
      </w:r>
      <w:r w:rsidR="00A71AEF">
        <w:t xml:space="preserve"> 201</w:t>
      </w:r>
      <w:r w:rsidR="007F5520">
        <w:t>6</w:t>
      </w:r>
      <w:r w:rsidR="00A71AEF">
        <w:t>. odlučeno je:</w:t>
      </w:r>
    </w:p>
    <w:p w:rsidRDefault="00A71AEF" w:rsidP="00884DD7" w:rsidR="00884DD7">
      <w:pPr>
        <w:ind w:firstLine="708"/>
        <w:jc w:val="both"/>
      </w:pPr>
      <w:r>
        <w:t>„</w:t>
      </w:r>
      <w:r w:rsidR="00884DD7">
        <w:t xml:space="preserve">Temeljem čl. 115. st. 1. Stečajnog zakona (Narodne novine broj 71/15, dalje: SZ) pokreće se prethodni postupak radi utvrđivanja pretpostavki za otvaranje stečajnog postupka nad dužnikom EURO METAL d.o.o. </w:t>
      </w:r>
      <w:proofErr w:type="spellStart"/>
      <w:r w:rsidR="00884DD7">
        <w:t>Valbandon</w:t>
      </w:r>
      <w:proofErr w:type="spellEnd"/>
      <w:r w:rsidR="00884DD7">
        <w:t xml:space="preserve">, </w:t>
      </w:r>
      <w:proofErr w:type="spellStart"/>
      <w:r w:rsidR="00884DD7">
        <w:t>Pineta</w:t>
      </w:r>
      <w:proofErr w:type="spellEnd"/>
      <w:r w:rsidR="00884DD7">
        <w:t xml:space="preserve"> 2, II. ogranak 7, OIB: 01030443591, te se određuje ročište radi očitovanja o prijedlogu za otvaranje stečajnoga postupka (čl. 123. SZ-a) i radi rasprave o pretpostavkama za otvaranje stečajnoga postupka (čl. 128. st. 1. SZ-a) za dan </w:t>
      </w:r>
    </w:p>
    <w:p w:rsidRDefault="00884DD7" w:rsidP="00884DD7" w:rsidR="00884DD7">
      <w:pPr>
        <w:ind w:firstLine="708"/>
        <w:jc w:val="both"/>
      </w:pPr>
      <w:r>
        <w:t xml:space="preserve">28. travnja 2016. u 10:00 sati, u Trgovačkom sudu u Pazinu, </w:t>
      </w:r>
      <w:proofErr w:type="spellStart"/>
      <w:r>
        <w:t>Dršćevka</w:t>
      </w:r>
      <w:proofErr w:type="spellEnd"/>
      <w:r>
        <w:t xml:space="preserve"> 1, sudnica 1,</w:t>
      </w:r>
    </w:p>
    <w:p w:rsidRDefault="00884DD7" w:rsidP="00884DD7" w:rsidR="00884DD7">
      <w:pPr>
        <w:ind w:firstLine="708"/>
        <w:jc w:val="both"/>
      </w:pPr>
      <w:r>
        <w:t xml:space="preserve">na koje se pozivaju: </w:t>
      </w:r>
    </w:p>
    <w:p w:rsidRDefault="00884DD7" w:rsidP="00884DD7" w:rsidR="00884DD7">
      <w:pPr>
        <w:ind w:firstLine="708"/>
        <w:jc w:val="both"/>
      </w:pPr>
      <w:r>
        <w:tab/>
      </w:r>
      <w:r>
        <w:tab/>
        <w:t xml:space="preserve">- predlagatelj FINA, Podružnica Pula, </w:t>
      </w:r>
      <w:proofErr w:type="spellStart"/>
      <w:r>
        <w:t>Giardini</w:t>
      </w:r>
      <w:proofErr w:type="spellEnd"/>
      <w:r>
        <w:t xml:space="preserve"> 5,</w:t>
      </w:r>
    </w:p>
    <w:p w:rsidRDefault="00884DD7" w:rsidP="00884DD7" w:rsidR="00884DD7">
      <w:pPr>
        <w:ind w:firstLine="708"/>
        <w:jc w:val="both"/>
      </w:pPr>
      <w:r>
        <w:tab/>
      </w:r>
      <w:r>
        <w:tab/>
        <w:t xml:space="preserve">- dužnik EURO METAL d.o.o. </w:t>
      </w:r>
      <w:proofErr w:type="spellStart"/>
      <w:r>
        <w:t>Valbandon</w:t>
      </w:r>
      <w:proofErr w:type="spellEnd"/>
      <w:r>
        <w:t xml:space="preserve">, </w:t>
      </w:r>
      <w:proofErr w:type="spellStart"/>
      <w:r>
        <w:t>Pineta</w:t>
      </w:r>
      <w:proofErr w:type="spellEnd"/>
      <w:r>
        <w:t xml:space="preserve"> 2, II. ogranak 7, </w:t>
      </w:r>
    </w:p>
    <w:p w:rsidRDefault="00884DD7" w:rsidP="00884DD7" w:rsidR="00D95430">
      <w:pPr>
        <w:ind w:firstLine="708"/>
        <w:jc w:val="both"/>
      </w:pPr>
      <w:r>
        <w:tab/>
      </w:r>
      <w:r>
        <w:tab/>
        <w:t xml:space="preserve">- zakonski zastupnik dužnika Bruno </w:t>
      </w:r>
      <w:proofErr w:type="spellStart"/>
      <w:r>
        <w:t>Zupanc</w:t>
      </w:r>
      <w:proofErr w:type="spellEnd"/>
      <w:r>
        <w:t xml:space="preserve"> iz Pule, Teslina 46.</w:t>
      </w:r>
      <w:r w:rsidR="00A71AEF">
        <w:t>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B86ACE">
        <w:t>tranici e</w:t>
      </w:r>
      <w:r w:rsidR="007F5520">
        <w:t>-oglasna ploča sudova 08</w:t>
      </w:r>
      <w:r w:rsidRPr="00273888">
        <w:t xml:space="preserve">. </w:t>
      </w:r>
      <w:r w:rsidR="007F5520">
        <w:t>ožujka</w:t>
      </w:r>
      <w:r w:rsidRPr="00273888">
        <w:t xml:space="preserve"> 201</w:t>
      </w:r>
      <w:r w:rsidR="007F5520">
        <w:t>6</w:t>
      </w:r>
      <w:r w:rsidRPr="00273888">
        <w:t xml:space="preserve">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B86ACE" w:rsidR="00B86ACE">
      <w:pPr>
        <w:ind w:firstLine="708"/>
        <w:jc w:val="both"/>
      </w:pPr>
      <w:r w:rsidRPr="00273888">
        <w:t>Na ročišt</w:t>
      </w:r>
      <w:r w:rsidR="007F5520">
        <w:t>e</w:t>
      </w:r>
      <w:r w:rsidRPr="00273888">
        <w:t xml:space="preserve"> od </w:t>
      </w:r>
      <w:r w:rsidR="007F5520">
        <w:t>28. travnja 2016. nitko nije pristupio.</w:t>
      </w:r>
    </w:p>
    <w:p w:rsidRDefault="008B27EC" w:rsidP="00D95430" w:rsidR="00D95430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lastRenderedPageBreak/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B86ACE">
      <w:pPr>
        <w:ind w:firstLine="708"/>
        <w:jc w:val="both"/>
      </w:pPr>
      <w:r w:rsidRPr="00273888">
        <w:t xml:space="preserve">Budući da </w:t>
      </w:r>
      <w:r w:rsidR="00EF67DB">
        <w:t>kroz provedeni postupak nije utvrđeno</w:t>
      </w:r>
      <w:r w:rsidRPr="00273888">
        <w:t xml:space="preserve"> da dužnik ima imovinu</w:t>
      </w:r>
      <w:r w:rsidR="00B86ACE">
        <w:t xml:space="preserve"> </w:t>
      </w:r>
      <w:r w:rsidR="00B86ACE" w:rsidRPr="00B86ACE">
        <w:t>dovoljn</w:t>
      </w:r>
      <w:r w:rsidR="00B86ACE">
        <w:t>u</w:t>
      </w:r>
      <w:r w:rsidR="00B86ACE" w:rsidRPr="00B86ACE">
        <w:t xml:space="preserve"> za namirenje troškova </w:t>
      </w:r>
      <w:r w:rsidR="00B86ACE">
        <w:t xml:space="preserve">stečajnog </w:t>
      </w:r>
      <w:r w:rsidR="00B86ACE" w:rsidRPr="00B86ACE">
        <w:t>postupka</w:t>
      </w:r>
      <w:r w:rsidR="00B86ACE">
        <w:t>,</w:t>
      </w:r>
      <w:r w:rsidRPr="00273888">
        <w:t xml:space="preserve"> temeljem čl. 132. SZ-a, odlučeno </w:t>
      </w:r>
      <w:r w:rsidR="00EF67DB">
        <w:t xml:space="preserve">je </w:t>
      </w:r>
      <w:r w:rsidRPr="00273888">
        <w:t>kao u izreci.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 xml:space="preserve">U Pazinu, </w:t>
      </w:r>
      <w:r w:rsidR="007F5520">
        <w:t>28</w:t>
      </w:r>
      <w:r w:rsidRPr="00273888">
        <w:t xml:space="preserve">. </w:t>
      </w:r>
      <w:r w:rsidR="007F5520">
        <w:t>travnja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6C4F6C" w:rsidP="006C4F6C" w:rsidR="006C4F6C">
      <w:r>
        <w:t>UPUTA O PRAVNOM LIJEKU:</w:t>
      </w:r>
    </w:p>
    <w:p w:rsidRDefault="006C4F6C" w:rsidP="006C4F6C" w:rsidR="00D95430" w:rsidRPr="00273888">
      <w:pPr>
        <w:jc w:val="both"/>
      </w:pPr>
      <w:r>
        <w:t>Protiv ovog rješenja  može se izjaviti žalba u roku od 8 dana od dana od dana dostave rješenja, a dostava se smatra obavljenom istekom osmoga dana od dana objave pismena na mrežnoj stranici e-Oglasna ploča sudova (čl. 12. SZ-a).  Žalba se podnosi ovome sudu u tri primjerka, a o istoj odlučuje Visoki trgovački sud Republike Hrvatske.</w:t>
      </w:r>
    </w:p>
    <w:p w:rsidRDefault="006C4F6C" w:rsidP="00D95430" w:rsidR="006C4F6C">
      <w:pPr>
        <w:jc w:val="both"/>
      </w:pPr>
    </w:p>
    <w:p w:rsidRDefault="00D95430" w:rsidP="00D95430" w:rsidR="00D95430" w:rsidRPr="00273888">
      <w:pPr>
        <w:jc w:val="both"/>
      </w:pPr>
      <w:r w:rsidRPr="00273888">
        <w:t>DNA:</w:t>
      </w:r>
    </w:p>
    <w:p w:rsidRDefault="008E71D8" w:rsidP="00D95430" w:rsidR="00D95430" w:rsidRPr="00273888">
      <w:pPr>
        <w:jc w:val="both"/>
      </w:pPr>
      <w:r w:rsidRPr="00273888">
        <w:t xml:space="preserve">         </w:t>
      </w:r>
      <w:r w:rsidR="00D95430"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proofErr w:type="spellStart"/>
      <w:r w:rsidRPr="00273888">
        <w:t>Kalendirati</w:t>
      </w:r>
      <w:proofErr w:type="spellEnd"/>
      <w:r w:rsidRPr="00273888">
        <w:t xml:space="preserve">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092984" w:rsidR="00D95430" w:rsidRPr="002738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41" w:rsidP="005E3EB7" w:rsidR="00926741">
      <w:r>
        <w:separator/>
      </w:r>
    </w:p>
  </w:endnote>
  <w:endnote w:id="0" w:type="continuationSeparator">
    <w:p w:rsidRDefault="00926741" w:rsidP="005E3EB7" w:rsidR="0092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41" w:rsidP="005E3EB7" w:rsidR="00926741">
      <w:r>
        <w:separator/>
      </w:r>
    </w:p>
  </w:footnote>
  <w:footnote w:id="0" w:type="continuationSeparator">
    <w:p w:rsidRDefault="00926741" w:rsidP="005E3EB7" w:rsidR="00926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7D4038" w:rsidRPr="007D4038">
      <w:t>Posl.br.: 10 St-4</w:t>
    </w:r>
    <w:r w:rsidR="00884DD7">
      <w:t>31</w:t>
    </w:r>
    <w:r w:rsidR="006C4F6C">
      <w:t>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r>
      <w:t>Posl.br.: 10 St-</w:t>
    </w:r>
    <w:r w:rsidR="007D4038">
      <w:t>4</w:t>
    </w:r>
    <w:r w:rsidR="00884DD7">
      <w:t>31</w:t>
    </w:r>
    <w:r w:rsidR="00C57FCC">
      <w:t>/1</w:t>
    </w:r>
    <w:r w:rsidR="007D4038">
      <w:t>6</w:t>
    </w:r>
    <w:r w:rsidR="00C57FCC">
      <w:t>-</w:t>
    </w:r>
    <w:r w:rsidR="006C4F6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C31F9"/>
    <w:rsid w:val="00216549"/>
    <w:rsid w:val="00264035"/>
    <w:rsid w:val="00273888"/>
    <w:rsid w:val="002D3BC1"/>
    <w:rsid w:val="002D55AD"/>
    <w:rsid w:val="002D64A6"/>
    <w:rsid w:val="002F716D"/>
    <w:rsid w:val="003B74B1"/>
    <w:rsid w:val="003C0D22"/>
    <w:rsid w:val="0051365F"/>
    <w:rsid w:val="00515856"/>
    <w:rsid w:val="00531F83"/>
    <w:rsid w:val="00554328"/>
    <w:rsid w:val="005662D2"/>
    <w:rsid w:val="0059658C"/>
    <w:rsid w:val="005E3EB7"/>
    <w:rsid w:val="006C4F6C"/>
    <w:rsid w:val="007947FD"/>
    <w:rsid w:val="007D4038"/>
    <w:rsid w:val="007E2926"/>
    <w:rsid w:val="007F5520"/>
    <w:rsid w:val="00814FDD"/>
    <w:rsid w:val="00884DD7"/>
    <w:rsid w:val="008B27EC"/>
    <w:rsid w:val="008D418E"/>
    <w:rsid w:val="008E71D8"/>
    <w:rsid w:val="00906623"/>
    <w:rsid w:val="00912D4B"/>
    <w:rsid w:val="00926741"/>
    <w:rsid w:val="00985388"/>
    <w:rsid w:val="009A04CC"/>
    <w:rsid w:val="00A71AEF"/>
    <w:rsid w:val="00B44428"/>
    <w:rsid w:val="00B86ACE"/>
    <w:rsid w:val="00C57FCC"/>
    <w:rsid w:val="00D14604"/>
    <w:rsid w:val="00D37595"/>
    <w:rsid w:val="00D9487D"/>
    <w:rsid w:val="00D95430"/>
    <w:rsid w:val="00DC04AF"/>
    <w:rsid w:val="00DC06ED"/>
    <w:rsid w:val="00DF28E8"/>
    <w:rsid w:val="00E50AE5"/>
    <w:rsid w:val="00EA3DC4"/>
    <w:rsid w:val="00EB533D"/>
    <w:rsid w:val="00ED736A"/>
    <w:rsid w:val="00EF5E73"/>
    <w:rsid w:val="00EF67DB"/>
    <w:rsid w:val="00F434F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METAL d.o.o. VALBANDON</izvorni_sadrzaj>
    <derivirana_varijabla naziv="DomainObject.Predmet.ProtustrankaFormated_1">  EURO METAL d.o.o. VALBANDON</derivirana_varijabla>
  </DomainObject.Predmet.ProtustrankaFormated>
  <DomainObject.Predmet.ProtustrankaFormatedOIB>
    <izvorni_sadrzaj>  EURO METAL d.o.o. VALBANDON, OIB 01030443591</izvorni_sadrzaj>
    <derivirana_varijabla naziv="DomainObject.Predmet.ProtustrankaFormatedOIB_1">  EURO METAL d.o.o. VALBANDON, OIB 01030443591</derivirana_varijabla>
  </DomainObject.Predmet.ProtustrankaFormatedOIB>
  <DomainObject.Predmet.ProtustrankaFormatedWithAdress>
    <izvorni_sadrzaj> EURO METAL d.o.o. VALBANDON, Pineta 2, II. ogranak 7, 52100 Valbandon</izvorni_sadrzaj>
    <derivirana_varijabla naziv="DomainObject.Predmet.ProtustrankaFormatedWithAdress_1"> EURO METAL d.o.o. VALBANDON, Pineta 2, II. ogranak 7, 52100 Valbandon</derivirana_varijabla>
  </DomainObject.Predmet.ProtustrankaFormatedWithAdress>
  <DomainObject.Predmet.ProtustrankaFormatedWithAdressOIB>
    <izvorni_sadrzaj> EURO METAL d.o.o. VALBANDON, OIB 01030443591, Pineta 2, II. ogranak 7, 52100 Valbandon</izvorni_sadrzaj>
    <derivirana_varijabla naziv="DomainObject.Predmet.ProtustrankaFormatedWithAdressOIB_1"> EURO METAL d.o.o. VALBANDON, OIB 01030443591, Pineta 2, II. ogranak 7, 52100 Valbandon</derivirana_varijabla>
  </DomainObject.Predmet.ProtustrankaFormatedWithAdressOIB>
  <DomainObject.Predmet.ProtustrankaWithAdress>
    <izvorni_sadrzaj>EURO METAL d.o.o. VALBANDON Pineta 2, II. ogranak 7, 52100 Valbandon</izvorni_sadrzaj>
    <derivirana_varijabla naziv="DomainObject.Predmet.ProtustrankaWithAdress_1">EURO METAL d.o.o. VALBANDON Pineta 2, II. ogranak 7, 52100 Valbandon</derivirana_varijabla>
  </DomainObject.Predmet.ProtustrankaWithAdress>
  <DomainObject.Predmet.ProtustrankaWithAdressOIB>
    <izvorni_sadrzaj>EURO METAL d.o.o. VALBANDON, OIB 01030443591, Pineta 2, II. ogranak 7, 52100 Valbandon</izvorni_sadrzaj>
    <derivirana_varijabla naziv="DomainObject.Predmet.ProtustrankaWithAdressOIB_1">EURO METAL d.o.o. VALBANDON, OIB 01030443591, Pineta 2, II. ogranak 7, 52100 Valbandon</derivirana_varijabla>
  </DomainObject.Predmet.ProtustrankaWithAdressOIB>
  <DomainObject.Predmet.ProtustrankaNazivFormated>
    <izvorni_sadrzaj>EURO METAL d.o.o. VALBANDON</izvorni_sadrzaj>
    <derivirana_varijabla naziv="DomainObject.Predmet.ProtustrankaNazivFormated_1">EURO METAL d.o.o. VALBANDON</derivirana_varijabla>
  </DomainObject.Predmet.ProtustrankaNazivFormated>
  <DomainObject.Predmet.ProtustrankaNazivFormatedOIB>
    <izvorni_sadrzaj>EURO METAL d.o.o. VALBANDON, OIB 01030443591</izvorni_sadrzaj>
    <derivirana_varijabla naziv="DomainObject.Predmet.ProtustrankaNazivFormatedOIB_1">EURO METAL d.o.o. VALBANDON, OIB 01030443591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40448.09</izvorni_sadrzaj>
    <derivirana_varijabla naziv="DomainObject.Predmet.TrenutnaVrijednost_1">40448.09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METAL d.o.o. VALBANDON</item>
    </izvorni_sadrzaj>
    <derivirana_varijabla naziv="DomainObject.Predmet.ProtuStrankaListFormated_1">
      <item>EURO METAL d.o.o. VALBANDON</item>
    </derivirana_varijabla>
  </DomainObject.Predmet.ProtuStrankaListFormated>
  <DomainObject.Predmet.ProtuStrankaListFormatedOIB>
    <izvorni_sadrzaj>
      <item>EURO METAL d.o.o. VALBANDON, OIB 01030443591</item>
    </izvorni_sadrzaj>
    <derivirana_varijabla naziv="DomainObject.Predmet.ProtuStrankaListFormatedOIB_1">
      <item>EURO METAL d.o.o. VALBANDON, OIB 01030443591</item>
    </derivirana_varijabla>
  </DomainObject.Predmet.ProtuStrankaListFormatedOIB>
  <DomainObject.Predmet.ProtuStrankaListFormatedWithAdress>
    <izvorni_sadrzaj>
      <item>EURO METAL d.o.o. VALBANDON, Pineta 2, II. ogranak 7, 52100 Valbandon</item>
    </izvorni_sadrzaj>
    <derivirana_varijabla naziv="DomainObject.Predmet.ProtuStrankaListFormatedWithAdress_1">
      <item>EURO METAL d.o.o. VALBANDON, Pineta 2, II. ogranak 7, 52100 Valbandon</item>
    </derivirana_varijabla>
  </DomainObject.Predmet.ProtuStrankaListFormatedWithAdress>
  <DomainObject.Predmet.ProtuStrankaListFormatedWithAdressOIB>
    <izvorni_sadrzaj>
      <item>EURO METAL d.o.o. VALBANDON, OIB 01030443591, Pineta 2, II. ogranak 7, 52100 Valbandon</item>
    </izvorni_sadrzaj>
    <derivirana_varijabla naziv="DomainObject.Predmet.ProtuStrankaListFormatedWithAdressOIB_1">
      <item>EURO METAL d.o.o. VALBANDON, OIB 01030443591, Pineta 2, II. ogranak 7, 52100 Valbandon</item>
    </derivirana_varijabla>
  </DomainObject.Predmet.ProtuStrankaListFormatedWithAdressOIB>
  <DomainObject.Predmet.ProtuStrankaListNazivFormated>
    <izvorni_sadrzaj>
      <item>EURO METAL d.o.o. VALBANDON</item>
    </izvorni_sadrzaj>
    <derivirana_varijabla naziv="DomainObject.Predmet.ProtuStrankaListNazivFormated_1">
      <item>EURO METAL d.o.o. VALBANDON</item>
    </derivirana_varijabla>
  </DomainObject.Predmet.ProtuStrankaListNazivFormated>
  <DomainObject.Predmet.ProtuStrankaListNazivFormatedOIB>
    <izvorni_sadrzaj>
      <item>EURO METAL d.o.o. VALBANDON, OIB 01030443591</item>
    </izvorni_sadrzaj>
    <derivirana_varijabla naziv="DomainObject.Predmet.ProtuStrankaListNazivFormatedOIB_1">
      <item>EURO METAL d.o.o. VALBANDON, OIB 01030443591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METAL d.o.o. VALBANDON</izvorni_sadrzaj>
    <derivirana_varijabla naziv="DomainObject.Predmet.ProtustrankaIDrugi_1">EURO METAL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METAL d.o.o. VALBANDON, OIB 01030443591, Pineta 2, II. ogranak 7, 52100 Valbandon</izvorni_sadrzaj>
    <derivirana_varijabla naziv="DomainObject.Predmet.ProtustrankaIDrugiAdressOIB_1">EURO METAL d.o.o. VALBANDON, OIB 01030443591, Pineta 2, II. ogranak 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METAL d.o.o. VALBANDON</item>
    </izvorni_sadrzaj>
    <derivirana_varijabla naziv="DomainObject.Predmet.SudioniciListNaziv_1">
      <item>FINANCIJSKA AGENCIJA, RC RIJEKA, PODRUŽNICA PULA, PULA</item>
      <item>EURO METAL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METAL d.o.o. VALBANDON, OIB 01030443591, Pineta 2, II. ogranak 7,52100 Valbandon</item>
    </izvorni_sadrzaj>
    <derivirana_varijabla naziv="DomainObject.Predmet.SudioniciListAdressOIB_1">
      <item>FINANCIJSKA AGENCIJA, RC RIJEKA, PODRUŽNICA PULA, PULA, OIB 85821130368, Ulica grada Vukovara 70,10000 Zagreb</item>
      <item>EURO METAL d.o.o. VALBANDON, OIB 01030443591, Pineta 2, II. ogranak 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01030443591</item>
    </izvorni_sadrzaj>
    <derivirana_varijabla naziv="DomainObject.Predmet.SudioniciListNazivOIB_1">
      <item>, OIB 85821130368</item>
      <item>, OIB 01030443591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3169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Jasmina Matika</dc:creator>
  <cp:lastModifiedBy>Sanja Lakošeljac</cp:lastModifiedBy>
  <dcterms:modified xmlns:xsi="http://www.w3.org/2001/XMLSchema-instance" xsi:type="dcterms:W3CDTF">2016-04-28T08:59:00Z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