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e639" w14:paraId="3ace639" w:rsidRDefault="00A405E3" w:rsidP="001940FB" w:rsidR="00A405E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A405E3" w:rsidR="00BB396C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C21E3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A405E3" w:rsidP="00AA6BCF" w:rsidR="00A405E3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405E3" w:rsidP="00AA6BCF" w:rsidR="00A405E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405E3" w:rsidR="00A405E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405E3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405E3" w:rsidP="00A405E3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405E3" w:rsidP="00AA6BCF" w:rsidR="00A405E3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405E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405E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B50F41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A3B1B">
        <w:rPr>
          <w:rFonts w:cs="Calibri" w:eastAsia="Arial Unicode MS" w:hAnsi="Calibri" w:ascii="Calibri"/>
          <w:kern w:val="1"/>
          <w:lang w:eastAsia="ar-SA" w:val="hr-HR"/>
        </w:rPr>
        <w:t>BOŽIDAR ČAPALIJA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A405E3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6C21E3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9A3B1B">
        <w:rPr>
          <w:rFonts w:cs="Calibri" w:eastAsia="Arial Unicode MS" w:hAnsi="Calibri" w:ascii="Calibri"/>
          <w:kern w:val="1"/>
          <w:lang w:eastAsia="ar-SA" w:val="hr-HR"/>
        </w:rPr>
        <w:t>35.864,79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A3B1B">
        <w:rPr>
          <w:rFonts w:cs="Calibri" w:eastAsia="Arial Unicode MS" w:hAnsi="Calibri" w:ascii="Calibri"/>
          <w:kern w:val="1"/>
          <w:lang w:eastAsia="ar-SA" w:val="hr-HR"/>
        </w:rPr>
        <w:t>33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9A3B1B">
        <w:rPr>
          <w:rFonts w:cs="Calibri" w:eastAsia="Arial Unicode MS" w:hAnsi="Calibri" w:ascii="Calibri"/>
          <w:kern w:val="1"/>
          <w:lang w:eastAsia="ar-SA" w:val="hr-HR"/>
        </w:rPr>
        <w:t>164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,</w:t>
      </w:r>
      <w:r w:rsidR="009A3B1B">
        <w:rPr>
          <w:rFonts w:cs="Calibri" w:eastAsia="Arial Unicode MS" w:hAnsi="Calibri" w:ascii="Calibri"/>
          <w:kern w:val="1"/>
          <w:lang w:eastAsia="ar-SA" w:val="hr-HR"/>
        </w:rPr>
        <w:t>79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9A3B1B">
        <w:rPr>
          <w:rFonts w:cs="Calibri" w:eastAsia="Arial Unicode MS" w:hAnsi="Calibri" w:ascii="Calibri"/>
          <w:kern w:val="1"/>
          <w:lang w:eastAsia="ar-SA" w:val="hr-HR"/>
        </w:rPr>
        <w:t>2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9A3B1B">
        <w:rPr>
          <w:rFonts w:cs="Calibri" w:eastAsia="Arial Unicode MS" w:hAnsi="Calibri" w:ascii="Calibri"/>
          <w:kern w:val="1"/>
          <w:lang w:eastAsia="ar-SA" w:val="hr-HR"/>
        </w:rPr>
        <w:t>7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405E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A403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405E3" w:rsidRPr="002A403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6C21E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A3B1B" w:rsidP="009A3B1B" w:rsidR="00AA6BCF" w:rsidRPr="003C5AF8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Božidar Čapalija</w:t>
            </w:r>
            <w:r w:rsidR="00F20B3B">
              <w:rPr>
                <w:rFonts w:cs="Calibri"/>
              </w:rPr>
              <w:t xml:space="preserve">, </w:t>
            </w:r>
            <w:r>
              <w:rPr>
                <w:rFonts w:cs="Calibri"/>
              </w:rPr>
              <w:t>Put Firula 9, Split</w:t>
            </w:r>
            <w:r w:rsidR="00575392">
              <w:rPr>
                <w:rFonts w:cs="Calibri" w:hAnsi="Calibri" w:ascii="Calibri"/>
              </w:rPr>
              <w:t>,</w:t>
            </w:r>
            <w:r w:rsidR="003C5AF8">
              <w:rPr>
                <w:rFonts w:cs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>
              <w:rPr>
                <w:rFonts w:cs="Calibri" w:hAnsi="Calibri" w:ascii="Calibri"/>
              </w:rPr>
              <w:t>46492733200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9A3B1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83BFB">
              <w:rPr>
                <w:rFonts w:cs="Calibri" w:hAnsi="Calibri" w:ascii="Calibri"/>
              </w:rPr>
              <w:t>Ugovor  štednom depozitu broj 81-70-</w:t>
            </w:r>
            <w:r w:rsidR="00575392">
              <w:rPr>
                <w:rFonts w:cs="Calibri" w:hAnsi="Calibri" w:ascii="Calibri"/>
              </w:rPr>
              <w:t>1</w:t>
            </w:r>
            <w:r w:rsidR="009A3B1B">
              <w:rPr>
                <w:rFonts w:cs="Calibri" w:hAnsi="Calibri" w:ascii="Calibri"/>
              </w:rPr>
              <w:t>0122</w:t>
            </w:r>
            <w:r w:rsidRPr="00783BFB">
              <w:rPr>
                <w:rFonts w:cs="Calibri" w:hAnsi="Calibri" w:ascii="Calibri"/>
              </w:rPr>
              <w:t>-</w:t>
            </w:r>
            <w:r w:rsidR="009A3B1B">
              <w:rPr>
                <w:rFonts w:cs="Calibri" w:hAnsi="Calibri" w:ascii="Calibri"/>
              </w:rPr>
              <w:t>0</w:t>
            </w:r>
            <w:r w:rsidRPr="00783BFB">
              <w:rPr>
                <w:rFonts w:cs="Calibri" w:hAnsi="Calibri" w:ascii="Calibri"/>
              </w:rPr>
              <w:t>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9A3B1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35.864,79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9A3B1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33.164,79</w:t>
            </w:r>
            <w:r w:rsidR="00783BFB" w:rsidRPr="00783BFB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9A3B1B" w:rsidP="009A3B1B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</w:t>
            </w:r>
            <w:r w:rsidR="00575392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7</w:t>
            </w:r>
            <w:r w:rsidR="00575392">
              <w:rPr>
                <w:rFonts w:cs="Calibri" w:hAnsi="Calibri" w:ascii="Calibri"/>
              </w:rPr>
              <w:t>00,00</w:t>
            </w:r>
            <w:r w:rsidR="00F20B3B" w:rsidRPr="00F20B3B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4A3386" w:rsidP="004A3386" w:rsidR="004A3386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A3386" w:rsidP="004A3386" w:rsidR="004A3386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B1603" w:rsidP="004A3386" w:rsidR="004A338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386" w:rsidP="004A3386" w:rsidR="004A338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A3386" w:rsidP="004A3386" w:rsidR="004A338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A3386" w:rsidP="004A3386" w:rsidR="004A338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4A3386" w:rsidP="004A3386" w:rsidR="004A338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4A3386" w:rsidP="004A3386" w:rsidR="004A3386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BD9" w:rsidR="00E92BD9">
      <w:pPr>
        <w:spacing w:after="0"/>
      </w:pPr>
      <w:r>
        <w:separator/>
      </w:r>
    </w:p>
  </w:endnote>
  <w:endnote w:id="0" w:type="continuationSeparator">
    <w:p w:rsidRDefault="00E92BD9" w:rsidR="00E92B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1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BD9" w:rsidR="00E92BD9">
      <w:pPr>
        <w:spacing w:after="0"/>
      </w:pPr>
      <w:r>
        <w:separator/>
      </w:r>
    </w:p>
  </w:footnote>
  <w:footnote w:id="0" w:type="continuationSeparator">
    <w:p w:rsidRDefault="00E92BD9" w:rsidR="00E92BD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13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1A7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403C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2713B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160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3386"/>
    <w:rsid w:val="004A6C7A"/>
    <w:rsid w:val="004A7A5F"/>
    <w:rsid w:val="004B0A38"/>
    <w:rsid w:val="004B30DA"/>
    <w:rsid w:val="004B48A3"/>
    <w:rsid w:val="004B544A"/>
    <w:rsid w:val="004B57AF"/>
    <w:rsid w:val="004B7BB5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2FDE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628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21E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1B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5E3"/>
    <w:rsid w:val="00A40D30"/>
    <w:rsid w:val="00A41897"/>
    <w:rsid w:val="00A41F11"/>
    <w:rsid w:val="00A44876"/>
    <w:rsid w:val="00A46F07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0F41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08F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108D5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4DBA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27C9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379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2BD9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27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13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13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13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13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27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13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13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13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13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8BF95-2F74-402B-BAB5-61502973E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1431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2018-08-23T10:32:00Z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St-651/2017-90 / Podnesak - Podnesak (-90.docx)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