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39c4" w14:paraId="24b39c4" w:rsidRDefault="00092486" w:rsidP="00910611" w:rsidR="0009248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486" w:rsidP="00910611" w:rsidR="00092486">
      <w:r>
        <w:rPr>
          <w:rFonts w:eastAsia="MS Mincho"/>
        </w:rPr>
        <w:t xml:space="preserve">   REPUBLIKA HRVATSKA</w:t>
      </w:r>
    </w:p>
    <w:p w:rsidRDefault="00092486" w:rsidP="00910611" w:rsidR="00092486">
      <w:r>
        <w:rPr>
          <w:rFonts w:eastAsia="MS Mincho"/>
        </w:rPr>
        <w:t>TRGOVAČKI SUD U RIJECI</w:t>
      </w:r>
    </w:p>
    <w:p w:rsidRDefault="00092486" w:rsidR="0009248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B92C47" w:rsidP="0010445C" w:rsidR="0010445C" w:rsidRPr="0010445C">
      <w:pPr>
        <w:jc w:val="both"/>
        <w:rPr>
          <w:lang w:val="hr-HR"/>
        </w:rPr>
      </w:pPr>
      <w:r>
        <w:rPr>
          <w:lang w:val="hr-HR"/>
        </w:rPr>
        <w:tab/>
      </w:r>
      <w:r w:rsidR="0010445C" w:rsidRPr="0010445C">
        <w:rPr>
          <w:lang w:val="hr-HR"/>
        </w:rPr>
        <w:t xml:space="preserve">Trgovački sud u Rijeci, po stečajnom sucu Danieli Korlević, u stečajnom postupku nad dužnikom </w:t>
      </w:r>
      <w:r w:rsidR="00D45013">
        <w:rPr>
          <w:b/>
          <w:lang w:val="hr-HR"/>
        </w:rPr>
        <w:t xml:space="preserve">HIT </w:t>
      </w:r>
      <w:r w:rsidR="00AE662C">
        <w:rPr>
          <w:b/>
          <w:lang w:val="hr-HR"/>
        </w:rPr>
        <w:t xml:space="preserve">- </w:t>
      </w:r>
      <w:r w:rsidR="00D45013">
        <w:rPr>
          <w:b/>
          <w:lang w:val="hr-HR"/>
        </w:rPr>
        <w:t>MARINA d.o.o. Novi Vinodolski, Mel bb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AE662C">
        <w:rPr>
          <w:lang w:val="hr-HR"/>
        </w:rPr>
        <w:t>10. studenoga 2016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AE662C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zemljišnim knjigama </w:t>
      </w:r>
      <w:r w:rsidR="00AE662C" w:rsidRPr="00AE662C">
        <w:rPr>
          <w:lang w:val="hr-HR"/>
        </w:rPr>
        <w:t>Općinskog suda u Rijeci, zemljišnoknjižni odjel u Novom Vinodolskom, k.č.br. k.č.br. 16521/9 zgrada i dvorište, površine 424 čhv, 1525 m2, upisana u zk.ul. 5707, k.o. Novi, u naravi objekt "Fijolica" i to: 14. etaža: 6546/146757 1. posebni dio zgrade sagrađene na k.č.br. 16521/9, 1. kat, stan br. 6 na prvom katu, koji se sastoji od hodnika, kuhinje, dnevnog boravka, dvije sobe, kupaonice, lođe, ukupne neto korisne površine 65,46 m2</w:t>
      </w:r>
      <w:r w:rsidR="001B3965">
        <w:rPr>
          <w:lang w:val="hr-HR"/>
        </w:rPr>
        <w:t xml:space="preserve">, </w:t>
      </w:r>
      <w:r w:rsidR="005F2F8F">
        <w:rPr>
          <w:lang w:val="hr-HR"/>
        </w:rPr>
        <w:t>kupcu</w:t>
      </w:r>
      <w:r w:rsidR="001B3965">
        <w:rPr>
          <w:lang w:val="hr-HR"/>
        </w:rPr>
        <w:t xml:space="preserve"> </w:t>
      </w:r>
      <w:r w:rsidR="00E045F0" w:rsidRPr="00E045F0">
        <w:rPr>
          <w:lang w:val="hr-HR"/>
        </w:rPr>
        <w:t>Ivici Pavelić iz Novog Vinodolskog, Mel 13, OIB  89601413004</w:t>
      </w:r>
      <w:r w:rsidR="001B3965">
        <w:rPr>
          <w:lang w:val="hr-HR"/>
        </w:rPr>
        <w:t xml:space="preserve">. </w:t>
      </w:r>
    </w:p>
    <w:p w:rsidRDefault="00DF11F1" w:rsidP="00DF11F1" w:rsidR="00DF11F1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E67700" w:rsidP="00DF11F1" w:rsidR="00E67700">
      <w:pPr>
        <w:jc w:val="both"/>
        <w:rPr>
          <w:lang w:val="hr-HR"/>
        </w:rPr>
      </w:pPr>
    </w:p>
    <w:p w:rsidRDefault="00DF11F1" w:rsidP="00DF11F1" w:rsidR="00E107DA" w:rsidRPr="0020651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D45013">
        <w:rPr>
          <w:lang w:val="hr-HR"/>
        </w:rPr>
        <w:t>162/10-</w:t>
      </w:r>
      <w:r w:rsidR="00AE662C">
        <w:rPr>
          <w:lang w:val="hr-HR"/>
        </w:rPr>
        <w:t>1134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AE662C">
        <w:rPr>
          <w:lang w:val="hr-HR"/>
        </w:rPr>
        <w:t>04</w:t>
      </w:r>
      <w:r w:rsidR="001B3965">
        <w:rPr>
          <w:lang w:val="hr-HR"/>
        </w:rPr>
        <w:t>. listopada</w:t>
      </w:r>
      <w:r w:rsidR="00BF02EB">
        <w:rPr>
          <w:lang w:val="hr-HR"/>
        </w:rPr>
        <w:t xml:space="preserve"> 201</w:t>
      </w:r>
      <w:r w:rsidR="00AE662C">
        <w:rPr>
          <w:lang w:val="hr-HR"/>
        </w:rPr>
        <w:t>6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 xml:space="preserve">dosuđena je nekretnina označena u izreci ovog zaključka kupcu </w:t>
      </w:r>
      <w:r w:rsidR="00E045F0" w:rsidRPr="00E045F0">
        <w:rPr>
          <w:lang w:val="hr-HR"/>
        </w:rPr>
        <w:t>Ivici Pavelić iz Novog Vinodolsk</w:t>
      </w:r>
      <w:r w:rsidR="00E045F0">
        <w:rPr>
          <w:lang w:val="hr-HR"/>
        </w:rPr>
        <w:t>og, Mel 13.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E045F0">
        <w:rPr>
          <w:lang w:val="hr-HR"/>
        </w:rPr>
        <w:t>Rješenje je pos</w:t>
      </w:r>
      <w:r w:rsidR="00E107DA" w:rsidRPr="00E045F0">
        <w:rPr>
          <w:lang w:val="hr-HR"/>
        </w:rPr>
        <w:t>talo pravomoćno dana</w:t>
      </w:r>
      <w:r w:rsidR="001A78E5" w:rsidRPr="00E045F0">
        <w:rPr>
          <w:lang w:val="hr-HR"/>
        </w:rPr>
        <w:t xml:space="preserve"> </w:t>
      </w:r>
      <w:r w:rsidR="00AE662C">
        <w:rPr>
          <w:lang w:val="hr-HR"/>
        </w:rPr>
        <w:t>24. listopada 2016</w:t>
      </w:r>
      <w:r w:rsidR="001A78E5" w:rsidRPr="00E045F0">
        <w:rPr>
          <w:lang w:val="hr-HR"/>
        </w:rPr>
        <w:t>.</w:t>
      </w:r>
      <w:r w:rsidR="00D45013" w:rsidRPr="00E045F0">
        <w:rPr>
          <w:lang w:val="hr-HR"/>
        </w:rPr>
        <w:t xml:space="preserve"> </w:t>
      </w:r>
      <w:r w:rsidR="001A78E5" w:rsidRPr="00E045F0">
        <w:rPr>
          <w:lang w:val="hr-HR"/>
        </w:rPr>
        <w:t>g</w:t>
      </w:r>
      <w:r w:rsidR="00D45013" w:rsidRPr="00E045F0">
        <w:rPr>
          <w:lang w:val="hr-HR"/>
        </w:rPr>
        <w:t>odine</w:t>
      </w:r>
      <w:r w:rsidRPr="00E045F0">
        <w:rPr>
          <w:lang w:val="hr-HR"/>
        </w:rPr>
        <w:t xml:space="preserve">. Kupac je za predmetnu nekretninu položio kupovninu u visini od </w:t>
      </w:r>
      <w:r w:rsidR="00AE662C">
        <w:rPr>
          <w:lang w:val="hr-HR"/>
        </w:rPr>
        <w:t>402</w:t>
      </w:r>
      <w:r w:rsidR="001B3965" w:rsidRPr="00E045F0">
        <w:rPr>
          <w:lang w:val="hr-HR"/>
        </w:rPr>
        <w:t>.000</w:t>
      </w:r>
      <w:r w:rsidR="00BF02EB" w:rsidRPr="00E045F0">
        <w:rPr>
          <w:lang w:val="hr-HR"/>
        </w:rPr>
        <w:t>,00 kn</w:t>
      </w:r>
      <w:r w:rsidRPr="00E045F0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 xml:space="preserve">Ovršnog zakona (NN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AE662C">
        <w:rPr>
          <w:lang w:val="hr-HR"/>
        </w:rPr>
        <w:t>10</w:t>
      </w:r>
      <w:r w:rsidR="001B3965">
        <w:rPr>
          <w:lang w:val="hr-HR"/>
        </w:rPr>
        <w:t>. studenoga</w:t>
      </w:r>
      <w:r w:rsidR="000D0D61" w:rsidRPr="00E67700">
        <w:rPr>
          <w:lang w:val="hr-HR"/>
        </w:rPr>
        <w:t xml:space="preserve"> 201</w:t>
      </w:r>
      <w:r w:rsidR="00AE662C">
        <w:rPr>
          <w:lang w:val="hr-HR"/>
        </w:rPr>
        <w:t>6</w:t>
      </w:r>
      <w:r w:rsidRPr="00E67700">
        <w:rPr>
          <w:lang w:val="hr-HR"/>
        </w:rPr>
        <w:t>. godine</w:t>
      </w:r>
    </w:p>
    <w:p w:rsidRDefault="00B86020" w:rsidP="00DF11F1" w:rsidR="00B86020" w:rsidRPr="00E67700">
      <w:pPr>
        <w:jc w:val="center"/>
        <w:rPr>
          <w:lang w:val="hr-HR"/>
        </w:rPr>
      </w:pPr>
    </w:p>
    <w:p w:rsidRDefault="00B86020" w:rsidP="00B86020" w:rsidR="00B86020" w:rsidRPr="00E67700">
      <w:pPr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 Stečajni sudac</w:t>
      </w:r>
    </w:p>
    <w:p w:rsidRDefault="00DF11F1" w:rsidP="00092486" w:rsidR="00092486">
      <w:pPr>
        <w:ind w:firstLine="708" w:left="1416"/>
        <w:jc w:val="right"/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Daniela Korlević</w:t>
      </w:r>
      <w:r w:rsidR="00B86020" w:rsidRPr="00E67700">
        <w:rPr>
          <w:lang w:val="hr-HR"/>
        </w:rPr>
        <w:t xml:space="preserve"> </w:t>
      </w:r>
    </w:p>
    <w:p w:rsidRDefault="006821A5" w:rsidP="001A5F3A" w:rsidR="006821A5">
      <w:pPr>
        <w:ind w:firstLine="708" w:left="1416"/>
        <w:jc w:val="right"/>
      </w:pPr>
    </w:p>
    <w:p w:rsidRDefault="00074C40" w:rsidP="00074C40" w:rsidR="0033203E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1C1CF0" w:rsidP="001B3965" w:rsidR="001C1CF0" w:rsidRPr="005F2F8F">
      <w:pPr>
        <w:jc w:val="right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E662C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1C1CF0" w:rsidP="00DF11F1" w:rsidR="001C1CF0">
      <w:pPr>
        <w:jc w:val="both"/>
        <w:rPr>
          <w:lang w:val="hr-HR"/>
        </w:rPr>
      </w:pPr>
    </w:p>
    <w:p w:rsidRDefault="00E045F0" w:rsidP="00DF11F1" w:rsidR="00E045F0">
      <w:pPr>
        <w:rPr>
          <w:b/>
          <w:sz w:val="20"/>
          <w:szCs w:val="20"/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lastRenderedPageBreak/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1B3965" w:rsidRPr="001B3965">
        <w:rPr>
          <w:sz w:val="20"/>
          <w:szCs w:val="20"/>
        </w:rPr>
        <w:t>Dušan Crljenko</w:t>
      </w:r>
      <w:r w:rsidR="001B3965">
        <w:t xml:space="preserve"> </w:t>
      </w:r>
      <w:r w:rsidR="001B3965" w:rsidRPr="00BB2DBB">
        <w:t xml:space="preserve"> </w:t>
      </w:r>
    </w:p>
    <w:p w:rsidRDefault="00DF11F1" w:rsidP="00DF11F1" w:rsidR="002A261F" w:rsidRPr="001B3965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5F2F8F">
        <w:rPr>
          <w:sz w:val="20"/>
          <w:szCs w:val="20"/>
          <w:lang w:val="hr-HR"/>
        </w:rPr>
        <w:t xml:space="preserve">  </w:t>
      </w:r>
      <w:r w:rsidR="00E045F0" w:rsidRPr="00E045F0">
        <w:rPr>
          <w:sz w:val="20"/>
          <w:szCs w:val="20"/>
        </w:rPr>
        <w:t>Ivici Pavelić iz Novog Vinodolskog, Mel 13</w:t>
      </w:r>
      <w:r w:rsidR="00E045F0" w:rsidRPr="003E4B84">
        <w:t xml:space="preserve"> 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AE662C">
        <w:rPr>
          <w:sz w:val="20"/>
          <w:szCs w:val="20"/>
          <w:lang w:val="hr-HR"/>
        </w:rPr>
        <w:t>10</w:t>
      </w:r>
      <w:r w:rsidR="001B3965">
        <w:rPr>
          <w:sz w:val="20"/>
          <w:szCs w:val="20"/>
          <w:lang w:val="hr-HR"/>
        </w:rPr>
        <w:t>.11</w:t>
      </w:r>
      <w:r w:rsidR="00AE662C">
        <w:rPr>
          <w:sz w:val="20"/>
          <w:szCs w:val="20"/>
          <w:lang w:val="hr-HR"/>
        </w:rPr>
        <w:t>.2016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24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D45013">
      <w:t>162/10-</w:t>
    </w:r>
    <w:r w:rsidR="00AE662C">
      <w:t>1157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74C40"/>
    <w:rsid w:val="00092486"/>
    <w:rsid w:val="000D0D61"/>
    <w:rsid w:val="000D1944"/>
    <w:rsid w:val="000E472C"/>
    <w:rsid w:val="000E5290"/>
    <w:rsid w:val="0010445C"/>
    <w:rsid w:val="0014177E"/>
    <w:rsid w:val="001A5B2E"/>
    <w:rsid w:val="001A78E5"/>
    <w:rsid w:val="001B1214"/>
    <w:rsid w:val="001B3965"/>
    <w:rsid w:val="001C1CF0"/>
    <w:rsid w:val="00206515"/>
    <w:rsid w:val="00233AB0"/>
    <w:rsid w:val="00284CBE"/>
    <w:rsid w:val="00291BFA"/>
    <w:rsid w:val="002A261F"/>
    <w:rsid w:val="002E65C6"/>
    <w:rsid w:val="00314664"/>
    <w:rsid w:val="0033203E"/>
    <w:rsid w:val="003326AD"/>
    <w:rsid w:val="003975CB"/>
    <w:rsid w:val="003C489C"/>
    <w:rsid w:val="003E2D7C"/>
    <w:rsid w:val="00407889"/>
    <w:rsid w:val="00425748"/>
    <w:rsid w:val="0045521F"/>
    <w:rsid w:val="00523FD9"/>
    <w:rsid w:val="00557C64"/>
    <w:rsid w:val="005F2F8F"/>
    <w:rsid w:val="00664921"/>
    <w:rsid w:val="006821A5"/>
    <w:rsid w:val="00697E3C"/>
    <w:rsid w:val="006D3B3D"/>
    <w:rsid w:val="006D5481"/>
    <w:rsid w:val="00754D4E"/>
    <w:rsid w:val="00822469"/>
    <w:rsid w:val="008F49AB"/>
    <w:rsid w:val="00956577"/>
    <w:rsid w:val="0096089E"/>
    <w:rsid w:val="009A006E"/>
    <w:rsid w:val="009A6F12"/>
    <w:rsid w:val="00A30E02"/>
    <w:rsid w:val="00A40578"/>
    <w:rsid w:val="00A523A8"/>
    <w:rsid w:val="00A901E4"/>
    <w:rsid w:val="00AE662C"/>
    <w:rsid w:val="00B56FE4"/>
    <w:rsid w:val="00B86020"/>
    <w:rsid w:val="00B92C47"/>
    <w:rsid w:val="00BC0F2A"/>
    <w:rsid w:val="00BF02EB"/>
    <w:rsid w:val="00C22E7F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A245A"/>
    <w:rsid w:val="00DB6C69"/>
    <w:rsid w:val="00DF11F1"/>
    <w:rsid w:val="00E045F0"/>
    <w:rsid w:val="00E06C15"/>
    <w:rsid w:val="00E107DA"/>
    <w:rsid w:val="00E10C8B"/>
    <w:rsid w:val="00E31C65"/>
    <w:rsid w:val="00E67700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092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4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24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2486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092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4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24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2486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276</properties:Words>
  <properties:Characters>1378</properties:Characters>
  <properties:Lines>53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2016-11-10T10:57:00Z</dcterms:created>
  <dc:creator>dcmelik</dc:creator>
  <cp:lastModifiedBy>Jasna Radulović</cp:lastModifiedBy>
  <cp:lastPrinted>2016-11-10T10:58:00Z</cp:lastPrinted>
  <dcterms:modified xmlns:xsi="http://www.w3.org/2001/XMLSchema-instance" xsi:type="dcterms:W3CDTF">2016-11-10T10:59:00Z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