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4f12" w14:paraId="8fa4f12" w:rsidRDefault="00F36D35" w:rsidP="00F36D35" w:rsidR="00F36D35" w:rsidRPr="00384F83">
      <w:pPr>
        <w15:collapsed w:val="false"/>
        <w:rPr>
          <w:sz w:val="22"/>
          <w:szCs w:val="22"/>
        </w:rPr>
      </w:pPr>
      <w:bookmarkStart w:name="_GoBack" w:id="0"/>
      <w:bookmarkEnd w:id="0"/>
      <w:r w:rsidRPr="00384F83">
        <w:rPr>
          <w:sz w:val="22"/>
          <w:szCs w:val="22"/>
        </w:rPr>
        <w:t xml:space="preserve">Nadležni trgovački sud:     </w:t>
      </w:r>
      <w:r w:rsidRPr="00384F83">
        <w:rPr>
          <w:b/>
          <w:sz w:val="22"/>
          <w:szCs w:val="22"/>
        </w:rPr>
        <w:t>TRGOVAČKI SUD U VARAŽDINU</w:t>
      </w:r>
    </w:p>
    <w:p w:rsidRDefault="00F36D35" w:rsidP="00A41187" w:rsidR="00A41187" w:rsidRPr="00DE453A">
      <w:pPr>
        <w:rPr>
          <w:b/>
        </w:rPr>
      </w:pPr>
      <w:r w:rsidRPr="00384F83">
        <w:rPr>
          <w:sz w:val="22"/>
          <w:szCs w:val="22"/>
        </w:rPr>
        <w:t xml:space="preserve">Poslovni broj spisa:            </w:t>
      </w:r>
      <w:r w:rsidR="00A41187" w:rsidRPr="00DE453A">
        <w:rPr>
          <w:b/>
        </w:rPr>
        <w:t>St-</w:t>
      </w:r>
      <w:r w:rsidR="00A41187">
        <w:rPr>
          <w:b/>
        </w:rPr>
        <w:t>253/16</w:t>
      </w:r>
    </w:p>
    <w:p w:rsidRDefault="00A41187" w:rsidP="00A41187" w:rsidR="00A41187" w:rsidRPr="00DE453A">
      <w:pPr>
        <w:rPr>
          <w:b/>
        </w:rPr>
      </w:pPr>
      <w:r>
        <w:t xml:space="preserve">Dužnik:                           </w:t>
      </w:r>
      <w:r>
        <w:rPr>
          <w:b/>
        </w:rPr>
        <w:t>JERO d.o.o. u stečaju, Trnovec Bartolovečki, Varaždinska 82</w:t>
      </w:r>
    </w:p>
    <w:p w:rsidRDefault="00A41187" w:rsidP="00A41187" w:rsidR="00A41187" w:rsidRPr="00DE453A">
      <w:pPr>
        <w:rPr>
          <w:b/>
        </w:rPr>
      </w:pPr>
      <w:r w:rsidRPr="00DE453A">
        <w:rPr>
          <w:b/>
        </w:rPr>
        <w:t xml:space="preserve">                                     </w:t>
      </w:r>
      <w:r>
        <w:rPr>
          <w:b/>
        </w:rPr>
        <w:t xml:space="preserve"> </w:t>
      </w:r>
      <w:r w:rsidRPr="00DE453A">
        <w:rPr>
          <w:b/>
        </w:rPr>
        <w:t xml:space="preserve"> </w:t>
      </w:r>
      <w:r>
        <w:rPr>
          <w:b/>
        </w:rPr>
        <w:t xml:space="preserve"> </w:t>
      </w:r>
      <w:r w:rsidRPr="00DE453A">
        <w:rPr>
          <w:b/>
        </w:rPr>
        <w:t xml:space="preserve">OIB: </w:t>
      </w:r>
      <w:r>
        <w:rPr>
          <w:b/>
        </w:rPr>
        <w:t>22764323186</w:t>
      </w:r>
    </w:p>
    <w:p w:rsidRDefault="00A41187" w:rsidP="00A41187" w:rsidR="00A41187"/>
    <w:p w:rsidRDefault="00F36D35" w:rsidP="00F36D35" w:rsidR="00F36D35" w:rsidRPr="00384F83">
      <w:pPr>
        <w:rPr>
          <w:b/>
          <w:sz w:val="22"/>
          <w:szCs w:val="22"/>
        </w:rPr>
      </w:pPr>
    </w:p>
    <w:p w:rsidRDefault="00DE453A" w:rsidR="00DE453A"/>
    <w:p w:rsidRDefault="0060550B" w:rsidP="00DE453A" w:rsidR="0060550B" w:rsidRPr="00DE453A">
      <w:pPr>
        <w:jc w:val="center"/>
        <w:rPr>
          <w:b/>
        </w:rPr>
      </w:pPr>
    </w:p>
    <w:p w:rsidRDefault="00252347" w:rsidP="00252347" w:rsidR="00DE453A" w:rsidRPr="00252347">
      <w:pPr>
        <w:jc w:val="center"/>
        <w:rPr>
          <w:b/>
        </w:rPr>
      </w:pPr>
      <w:r w:rsidRPr="00252347">
        <w:rPr>
          <w:b/>
        </w:rPr>
        <w:t xml:space="preserve">POPIS </w:t>
      </w:r>
      <w:r w:rsidR="009F39C5">
        <w:rPr>
          <w:b/>
        </w:rPr>
        <w:t>PREDMETA STEČAJNE MASE</w:t>
      </w:r>
    </w:p>
    <w:p w:rsidRDefault="00DE453A" w:rsidR="00DE453A">
      <w:r>
        <w:t xml:space="preserve"> </w:t>
      </w:r>
    </w:p>
    <w:p w:rsidRDefault="00252347" w:rsidR="00252347"/>
    <w:p w:rsidRDefault="005200F8" w:rsidR="00252347">
      <w:r>
        <w:t>Pokretnine:</w:t>
      </w:r>
    </w:p>
    <w:p w:rsidRDefault="005200F8" w:rsidR="005200F8"/>
    <w:p w:rsidRDefault="005200F8" w:rsidP="005200F8" w:rsidR="005200F8">
      <w:pPr>
        <w:autoSpaceDE w:val="false"/>
        <w:autoSpaceDN w:val="false"/>
        <w:adjustRightInd w:val="false"/>
        <w:ind w:firstLine="708"/>
        <w:jc w:val="both"/>
      </w:pPr>
      <w:r>
        <w:t xml:space="preserve">1. teretni automobil marke Iveco, 2007. godište, reg.oznake VŽ295LO, broj šasije: ZCFC35A6105683589, </w:t>
      </w:r>
    </w:p>
    <w:p w:rsidRDefault="005200F8" w:rsidP="005200F8" w:rsidR="005200F8">
      <w:pPr>
        <w:autoSpaceDE w:val="false"/>
        <w:autoSpaceDN w:val="false"/>
        <w:adjustRightInd w:val="false"/>
        <w:ind w:firstLine="708"/>
        <w:jc w:val="both"/>
      </w:pPr>
      <w:r>
        <w:t xml:space="preserve">2. osobni automobil marke Peugeot, 2010. godište, reg. oznake VŽ287JT, broj šasije: VF3WC5FS09T058640, </w:t>
      </w:r>
    </w:p>
    <w:p w:rsidRDefault="005200F8" w:rsidP="005200F8" w:rsidR="005200F8">
      <w:pPr>
        <w:autoSpaceDE w:val="false"/>
        <w:autoSpaceDN w:val="false"/>
        <w:adjustRightInd w:val="false"/>
        <w:ind w:firstLine="708"/>
        <w:jc w:val="both"/>
      </w:pPr>
      <w:r>
        <w:t>3. teretni automobil marke MAN, 2000. godište, reg. oznake VŽ323LG, broj šasije: WMAL33ZZZYY056532 – nalazi se u Ludbregu na parkingu Tentorium d.o.o., V. Lisinskog 36 ( razlučno pravo ima Porezna uprava )</w:t>
      </w:r>
      <w:r w:rsidR="00BB55F6">
        <w:t>, prilikom pljenidbe procijenjen na 70.000,00 kn</w:t>
      </w:r>
    </w:p>
    <w:p w:rsidRDefault="005200F8" w:rsidP="005200F8" w:rsidR="005200F8">
      <w:pPr>
        <w:autoSpaceDE w:val="false"/>
        <w:autoSpaceDN w:val="false"/>
        <w:adjustRightInd w:val="false"/>
        <w:ind w:firstLine="708"/>
        <w:jc w:val="both"/>
      </w:pPr>
    </w:p>
    <w:p w:rsidRDefault="005200F8" w:rsidP="005200F8" w:rsidR="005200F8">
      <w:pPr>
        <w:autoSpaceDE w:val="false"/>
        <w:autoSpaceDN w:val="false"/>
        <w:adjustRightInd w:val="false"/>
        <w:ind w:firstLine="708"/>
        <w:jc w:val="both"/>
      </w:pPr>
    </w:p>
    <w:p w:rsidRDefault="005200F8" w:rsidP="00BB55F6" w:rsidR="00BB55F6">
      <w:pPr>
        <w:jc w:val="both"/>
      </w:pPr>
      <w:r>
        <w:t>Prema potvrdi</w:t>
      </w:r>
      <w:r w:rsidR="00BB55F6">
        <w:t xml:space="preserve"> Policijske uprava varaždinske, Službe zajedničkih i upravnih poslova, stečajni dužnik JERO d.o.o. je vlasnik i slijedećih vozila, koja  na dan otvaranja stečajnog nisu bila u posjedu stečajnog dužnika:</w:t>
      </w:r>
    </w:p>
    <w:p w:rsidRDefault="00BB55F6" w:rsidP="00BB55F6" w:rsidR="00BB55F6">
      <w:pPr>
        <w:autoSpaceDE w:val="false"/>
        <w:autoSpaceDN w:val="false"/>
        <w:adjustRightInd w:val="false"/>
        <w:ind w:firstLine="708"/>
        <w:jc w:val="both"/>
      </w:pPr>
    </w:p>
    <w:p w:rsidRDefault="00BB55F6" w:rsidP="00BB55F6" w:rsidR="00BB55F6">
      <w:pPr>
        <w:autoSpaceDE w:val="false"/>
        <w:autoSpaceDN w:val="false"/>
        <w:adjustRightInd w:val="false"/>
        <w:ind w:firstLine="708"/>
        <w:jc w:val="both"/>
      </w:pPr>
      <w:r>
        <w:t xml:space="preserve">1. teretni automobil marke Mercedes Actros, 2000. godište, reg. oznake VŽ962LR, broj šasije: WDB9500371K515027,  </w:t>
      </w:r>
    </w:p>
    <w:p w:rsidRDefault="00BB55F6" w:rsidP="00BB55F6" w:rsidR="00BB55F6">
      <w:pPr>
        <w:autoSpaceDE w:val="false"/>
        <w:autoSpaceDN w:val="false"/>
        <w:adjustRightInd w:val="false"/>
        <w:ind w:firstLine="708"/>
        <w:jc w:val="both"/>
      </w:pPr>
      <w:r>
        <w:t xml:space="preserve">2.  teretni automobil marke Mercedes, 1984. godište, reg. oznake VŽ231FL, broj šasije: 61702615127734, </w:t>
      </w:r>
    </w:p>
    <w:p w:rsidRDefault="00BB55F6" w:rsidP="00BB55F6" w:rsidR="00BB55F6">
      <w:pPr>
        <w:autoSpaceDE w:val="false"/>
        <w:autoSpaceDN w:val="false"/>
        <w:adjustRightInd w:val="false"/>
        <w:ind w:firstLine="708"/>
        <w:jc w:val="both"/>
      </w:pPr>
      <w:r>
        <w:t xml:space="preserve">3. teretni automobil marke Iveco, 1998. godište, reg. oznake VŽ851JD, broj šasije: ZCFC4980105182798, </w:t>
      </w:r>
    </w:p>
    <w:p w:rsidRDefault="00E844D0" w:rsidR="00E844D0"/>
    <w:p w:rsidRDefault="00F075C9" w:rsidR="00F075C9"/>
    <w:p w:rsidRDefault="00C0095E" w:rsidR="00C0095E"/>
    <w:p w:rsidRDefault="00B71977" w:rsidR="00B71977">
      <w:r>
        <w:t xml:space="preserve">U Varaždinu, </w:t>
      </w:r>
      <w:r w:rsidR="00BB55F6">
        <w:t xml:space="preserve">11. travnja </w:t>
      </w:r>
      <w:r w:rsidR="00DA5427">
        <w:t xml:space="preserve"> </w:t>
      </w:r>
      <w:r w:rsidR="00682B9B">
        <w:t xml:space="preserve"> 2017</w:t>
      </w:r>
      <w:r>
        <w:t>.</w:t>
      </w:r>
    </w:p>
    <w:p w:rsidRDefault="00B71977" w:rsidR="00B71977"/>
    <w:p w:rsidRDefault="00B71977" w:rsidR="00B719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</w:r>
      <w:r>
        <w:t>Stečajna upraviteljica:</w:t>
      </w:r>
    </w:p>
    <w:p w:rsidRDefault="00B71977" w:rsidR="00B719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E220C9">
        <w:tab/>
      </w:r>
      <w:r w:rsidR="00E220C9">
        <w:tab/>
      </w:r>
      <w:r w:rsidR="00E220C9">
        <w:tab/>
      </w:r>
      <w:r w:rsidR="00E220C9">
        <w:tab/>
      </w:r>
      <w:r w:rsidR="00E220C9">
        <w:tab/>
        <w:t xml:space="preserve">       </w:t>
      </w:r>
      <w:r>
        <w:t>Nevenka Golubić, dipl. oec.</w:t>
      </w:r>
    </w:p>
    <w:sectPr w:rsidSect="00252347" w:rsidR="00B7197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049EB"/>
    <w:multiLevelType w:val="hybridMultilevel"/>
    <w:tmpl w:val="3F08A6D2"/>
    <w:lvl w:tplc="52EA3F2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53A"/>
    <w:rsid w:val="000000A5"/>
    <w:rsid w:val="000001D3"/>
    <w:rsid w:val="00000C69"/>
    <w:rsid w:val="0000247C"/>
    <w:rsid w:val="00005234"/>
    <w:rsid w:val="00005275"/>
    <w:rsid w:val="00005595"/>
    <w:rsid w:val="000108BF"/>
    <w:rsid w:val="0001198C"/>
    <w:rsid w:val="00013C1B"/>
    <w:rsid w:val="00014E8A"/>
    <w:rsid w:val="00017374"/>
    <w:rsid w:val="00020251"/>
    <w:rsid w:val="00021C6E"/>
    <w:rsid w:val="00025E73"/>
    <w:rsid w:val="00030E59"/>
    <w:rsid w:val="0003108B"/>
    <w:rsid w:val="00034A3A"/>
    <w:rsid w:val="00045376"/>
    <w:rsid w:val="000460D7"/>
    <w:rsid w:val="00051597"/>
    <w:rsid w:val="000538AC"/>
    <w:rsid w:val="000551BF"/>
    <w:rsid w:val="00055E37"/>
    <w:rsid w:val="00055E6E"/>
    <w:rsid w:val="00060268"/>
    <w:rsid w:val="00060410"/>
    <w:rsid w:val="000641F4"/>
    <w:rsid w:val="00064396"/>
    <w:rsid w:val="0006443A"/>
    <w:rsid w:val="00064E65"/>
    <w:rsid w:val="00065EE8"/>
    <w:rsid w:val="00070258"/>
    <w:rsid w:val="00070DC9"/>
    <w:rsid w:val="00073261"/>
    <w:rsid w:val="0008282E"/>
    <w:rsid w:val="00083C04"/>
    <w:rsid w:val="00085326"/>
    <w:rsid w:val="00086548"/>
    <w:rsid w:val="00090344"/>
    <w:rsid w:val="00090C2E"/>
    <w:rsid w:val="00093E5D"/>
    <w:rsid w:val="000946B3"/>
    <w:rsid w:val="00097CA4"/>
    <w:rsid w:val="000A26DD"/>
    <w:rsid w:val="000A28F3"/>
    <w:rsid w:val="000A370B"/>
    <w:rsid w:val="000A6468"/>
    <w:rsid w:val="000B12C5"/>
    <w:rsid w:val="000B2193"/>
    <w:rsid w:val="000B30D8"/>
    <w:rsid w:val="000B3BF2"/>
    <w:rsid w:val="000B596F"/>
    <w:rsid w:val="000B6002"/>
    <w:rsid w:val="000C09FC"/>
    <w:rsid w:val="000C23C3"/>
    <w:rsid w:val="000C4351"/>
    <w:rsid w:val="000C46E4"/>
    <w:rsid w:val="000C4F51"/>
    <w:rsid w:val="000C524C"/>
    <w:rsid w:val="000C5DA2"/>
    <w:rsid w:val="000C6E93"/>
    <w:rsid w:val="000D024B"/>
    <w:rsid w:val="000D14C3"/>
    <w:rsid w:val="000D3F8F"/>
    <w:rsid w:val="000E0C89"/>
    <w:rsid w:val="000E28FF"/>
    <w:rsid w:val="000E3A8E"/>
    <w:rsid w:val="000E60FF"/>
    <w:rsid w:val="000E7871"/>
    <w:rsid w:val="000F370D"/>
    <w:rsid w:val="000F4261"/>
    <w:rsid w:val="000F47C9"/>
    <w:rsid w:val="000F4EF7"/>
    <w:rsid w:val="000F5C7C"/>
    <w:rsid w:val="0010155D"/>
    <w:rsid w:val="00104F49"/>
    <w:rsid w:val="0011131F"/>
    <w:rsid w:val="0011264C"/>
    <w:rsid w:val="00113F84"/>
    <w:rsid w:val="001212F8"/>
    <w:rsid w:val="00122251"/>
    <w:rsid w:val="00124EDE"/>
    <w:rsid w:val="00124F51"/>
    <w:rsid w:val="00131874"/>
    <w:rsid w:val="00132416"/>
    <w:rsid w:val="0013408D"/>
    <w:rsid w:val="0013511D"/>
    <w:rsid w:val="00135F63"/>
    <w:rsid w:val="001369FB"/>
    <w:rsid w:val="00136C76"/>
    <w:rsid w:val="00137164"/>
    <w:rsid w:val="00141232"/>
    <w:rsid w:val="00142E8C"/>
    <w:rsid w:val="00151A4D"/>
    <w:rsid w:val="0015650C"/>
    <w:rsid w:val="00160414"/>
    <w:rsid w:val="0016278F"/>
    <w:rsid w:val="001629F7"/>
    <w:rsid w:val="00163BD5"/>
    <w:rsid w:val="00166129"/>
    <w:rsid w:val="00171455"/>
    <w:rsid w:val="00173108"/>
    <w:rsid w:val="00173510"/>
    <w:rsid w:val="00173CC6"/>
    <w:rsid w:val="00177EA9"/>
    <w:rsid w:val="001815B6"/>
    <w:rsid w:val="00181F87"/>
    <w:rsid w:val="00183526"/>
    <w:rsid w:val="001837B7"/>
    <w:rsid w:val="00184626"/>
    <w:rsid w:val="001854D4"/>
    <w:rsid w:val="0019084B"/>
    <w:rsid w:val="00191371"/>
    <w:rsid w:val="00191B2D"/>
    <w:rsid w:val="00192277"/>
    <w:rsid w:val="00194BF9"/>
    <w:rsid w:val="001969F8"/>
    <w:rsid w:val="00197205"/>
    <w:rsid w:val="0019776B"/>
    <w:rsid w:val="00197B3F"/>
    <w:rsid w:val="001A104F"/>
    <w:rsid w:val="001A222A"/>
    <w:rsid w:val="001A2ECC"/>
    <w:rsid w:val="001A4C00"/>
    <w:rsid w:val="001A7B92"/>
    <w:rsid w:val="001B0C46"/>
    <w:rsid w:val="001B2571"/>
    <w:rsid w:val="001B7DF8"/>
    <w:rsid w:val="001B7FB5"/>
    <w:rsid w:val="001C19BD"/>
    <w:rsid w:val="001C3D0C"/>
    <w:rsid w:val="001C67FA"/>
    <w:rsid w:val="001D03B6"/>
    <w:rsid w:val="001D2CB9"/>
    <w:rsid w:val="001D3663"/>
    <w:rsid w:val="001D37CB"/>
    <w:rsid w:val="001D4082"/>
    <w:rsid w:val="001D77E3"/>
    <w:rsid w:val="001E14E1"/>
    <w:rsid w:val="001E2E36"/>
    <w:rsid w:val="001E4D15"/>
    <w:rsid w:val="001E55AC"/>
    <w:rsid w:val="001F0965"/>
    <w:rsid w:val="001F1983"/>
    <w:rsid w:val="001F1F4E"/>
    <w:rsid w:val="001F248A"/>
    <w:rsid w:val="001F53CC"/>
    <w:rsid w:val="001F7A14"/>
    <w:rsid w:val="0020636E"/>
    <w:rsid w:val="002103EE"/>
    <w:rsid w:val="002111D1"/>
    <w:rsid w:val="00216296"/>
    <w:rsid w:val="00221647"/>
    <w:rsid w:val="0022175E"/>
    <w:rsid w:val="00222F70"/>
    <w:rsid w:val="00224AD5"/>
    <w:rsid w:val="00224EB0"/>
    <w:rsid w:val="00227049"/>
    <w:rsid w:val="0023101E"/>
    <w:rsid w:val="00233F50"/>
    <w:rsid w:val="00240EA6"/>
    <w:rsid w:val="00241250"/>
    <w:rsid w:val="0024263A"/>
    <w:rsid w:val="00242964"/>
    <w:rsid w:val="00242D75"/>
    <w:rsid w:val="002434BB"/>
    <w:rsid w:val="0024354F"/>
    <w:rsid w:val="00243B6A"/>
    <w:rsid w:val="00245159"/>
    <w:rsid w:val="002504AE"/>
    <w:rsid w:val="00252347"/>
    <w:rsid w:val="00254282"/>
    <w:rsid w:val="0025458F"/>
    <w:rsid w:val="00266979"/>
    <w:rsid w:val="00266CED"/>
    <w:rsid w:val="00267566"/>
    <w:rsid w:val="0027065D"/>
    <w:rsid w:val="00273EDA"/>
    <w:rsid w:val="00274D7E"/>
    <w:rsid w:val="0027614F"/>
    <w:rsid w:val="00276A13"/>
    <w:rsid w:val="00282E1E"/>
    <w:rsid w:val="00283A05"/>
    <w:rsid w:val="002848BC"/>
    <w:rsid w:val="00290494"/>
    <w:rsid w:val="00292345"/>
    <w:rsid w:val="00292C91"/>
    <w:rsid w:val="002942AA"/>
    <w:rsid w:val="00294348"/>
    <w:rsid w:val="002953D3"/>
    <w:rsid w:val="0029791E"/>
    <w:rsid w:val="002A1919"/>
    <w:rsid w:val="002A3301"/>
    <w:rsid w:val="002A3794"/>
    <w:rsid w:val="002A38E4"/>
    <w:rsid w:val="002A7287"/>
    <w:rsid w:val="002B7549"/>
    <w:rsid w:val="002B791D"/>
    <w:rsid w:val="002C260A"/>
    <w:rsid w:val="002C30A0"/>
    <w:rsid w:val="002C3D9A"/>
    <w:rsid w:val="002C4F70"/>
    <w:rsid w:val="002C5E14"/>
    <w:rsid w:val="002C68D1"/>
    <w:rsid w:val="002D156F"/>
    <w:rsid w:val="002D1C8B"/>
    <w:rsid w:val="002D2B45"/>
    <w:rsid w:val="002D3569"/>
    <w:rsid w:val="002D41DC"/>
    <w:rsid w:val="002D65AA"/>
    <w:rsid w:val="002D7948"/>
    <w:rsid w:val="002E3B38"/>
    <w:rsid w:val="002E5953"/>
    <w:rsid w:val="002E6891"/>
    <w:rsid w:val="002E6B9E"/>
    <w:rsid w:val="002E7AE5"/>
    <w:rsid w:val="002F0613"/>
    <w:rsid w:val="002F1C16"/>
    <w:rsid w:val="002F3516"/>
    <w:rsid w:val="002F53D0"/>
    <w:rsid w:val="002F592F"/>
    <w:rsid w:val="002F656F"/>
    <w:rsid w:val="002F715B"/>
    <w:rsid w:val="00302105"/>
    <w:rsid w:val="00302F15"/>
    <w:rsid w:val="003072AE"/>
    <w:rsid w:val="003108DC"/>
    <w:rsid w:val="003126E1"/>
    <w:rsid w:val="0031683C"/>
    <w:rsid w:val="00317574"/>
    <w:rsid w:val="0032041D"/>
    <w:rsid w:val="003209A1"/>
    <w:rsid w:val="00320CEE"/>
    <w:rsid w:val="00323489"/>
    <w:rsid w:val="003245D0"/>
    <w:rsid w:val="003247D4"/>
    <w:rsid w:val="00326A14"/>
    <w:rsid w:val="00326C3C"/>
    <w:rsid w:val="00331435"/>
    <w:rsid w:val="00335A35"/>
    <w:rsid w:val="00336793"/>
    <w:rsid w:val="003405C6"/>
    <w:rsid w:val="00341FD9"/>
    <w:rsid w:val="003443E7"/>
    <w:rsid w:val="0034479E"/>
    <w:rsid w:val="003457F3"/>
    <w:rsid w:val="0035174B"/>
    <w:rsid w:val="003522CE"/>
    <w:rsid w:val="00352384"/>
    <w:rsid w:val="00353147"/>
    <w:rsid w:val="003537FB"/>
    <w:rsid w:val="00354953"/>
    <w:rsid w:val="0036087D"/>
    <w:rsid w:val="00362533"/>
    <w:rsid w:val="003645A8"/>
    <w:rsid w:val="003647B3"/>
    <w:rsid w:val="00367202"/>
    <w:rsid w:val="0036725F"/>
    <w:rsid w:val="00367DB2"/>
    <w:rsid w:val="00371564"/>
    <w:rsid w:val="00371FCA"/>
    <w:rsid w:val="003731F4"/>
    <w:rsid w:val="00375029"/>
    <w:rsid w:val="00376EFB"/>
    <w:rsid w:val="003779E9"/>
    <w:rsid w:val="00380491"/>
    <w:rsid w:val="00381949"/>
    <w:rsid w:val="00387CCF"/>
    <w:rsid w:val="00390C05"/>
    <w:rsid w:val="003919E8"/>
    <w:rsid w:val="00391CC2"/>
    <w:rsid w:val="00393C2E"/>
    <w:rsid w:val="00396EFF"/>
    <w:rsid w:val="003A12CB"/>
    <w:rsid w:val="003A1785"/>
    <w:rsid w:val="003A46DC"/>
    <w:rsid w:val="003A5433"/>
    <w:rsid w:val="003A7454"/>
    <w:rsid w:val="003B0464"/>
    <w:rsid w:val="003B5455"/>
    <w:rsid w:val="003C03D9"/>
    <w:rsid w:val="003C103D"/>
    <w:rsid w:val="003C1708"/>
    <w:rsid w:val="003C1977"/>
    <w:rsid w:val="003C2F81"/>
    <w:rsid w:val="003C61EF"/>
    <w:rsid w:val="003C663C"/>
    <w:rsid w:val="003C6EEC"/>
    <w:rsid w:val="003D1568"/>
    <w:rsid w:val="003D4D31"/>
    <w:rsid w:val="003D5CD1"/>
    <w:rsid w:val="003E0B1F"/>
    <w:rsid w:val="003E3DD3"/>
    <w:rsid w:val="003E5298"/>
    <w:rsid w:val="003E611B"/>
    <w:rsid w:val="003F0C49"/>
    <w:rsid w:val="003F149E"/>
    <w:rsid w:val="003F26C9"/>
    <w:rsid w:val="003F2E6A"/>
    <w:rsid w:val="003F4BF7"/>
    <w:rsid w:val="003F50DC"/>
    <w:rsid w:val="003F65A6"/>
    <w:rsid w:val="003F6C0C"/>
    <w:rsid w:val="003F7BDB"/>
    <w:rsid w:val="0040124F"/>
    <w:rsid w:val="004012B6"/>
    <w:rsid w:val="00401D3A"/>
    <w:rsid w:val="0040528B"/>
    <w:rsid w:val="00405C65"/>
    <w:rsid w:val="00410447"/>
    <w:rsid w:val="00414A96"/>
    <w:rsid w:val="00414BAA"/>
    <w:rsid w:val="004159CE"/>
    <w:rsid w:val="004165C6"/>
    <w:rsid w:val="00420228"/>
    <w:rsid w:val="00420A92"/>
    <w:rsid w:val="00420F2F"/>
    <w:rsid w:val="00424FF7"/>
    <w:rsid w:val="00425407"/>
    <w:rsid w:val="00425599"/>
    <w:rsid w:val="00425E05"/>
    <w:rsid w:val="00426014"/>
    <w:rsid w:val="004267BE"/>
    <w:rsid w:val="00427098"/>
    <w:rsid w:val="00427579"/>
    <w:rsid w:val="00430633"/>
    <w:rsid w:val="00432A0B"/>
    <w:rsid w:val="004330CA"/>
    <w:rsid w:val="00442DD0"/>
    <w:rsid w:val="004443FD"/>
    <w:rsid w:val="004451A1"/>
    <w:rsid w:val="00445983"/>
    <w:rsid w:val="00446BD8"/>
    <w:rsid w:val="004477C8"/>
    <w:rsid w:val="00452A23"/>
    <w:rsid w:val="00453826"/>
    <w:rsid w:val="00456B9C"/>
    <w:rsid w:val="004579A0"/>
    <w:rsid w:val="0046512D"/>
    <w:rsid w:val="004669A1"/>
    <w:rsid w:val="00466E0E"/>
    <w:rsid w:val="004704B9"/>
    <w:rsid w:val="00481397"/>
    <w:rsid w:val="00481951"/>
    <w:rsid w:val="004819EA"/>
    <w:rsid w:val="00484472"/>
    <w:rsid w:val="00484E31"/>
    <w:rsid w:val="00486238"/>
    <w:rsid w:val="00486C4E"/>
    <w:rsid w:val="0048721C"/>
    <w:rsid w:val="00487CE8"/>
    <w:rsid w:val="004925B9"/>
    <w:rsid w:val="00494706"/>
    <w:rsid w:val="00496595"/>
    <w:rsid w:val="004A1887"/>
    <w:rsid w:val="004A3A41"/>
    <w:rsid w:val="004A4FF6"/>
    <w:rsid w:val="004A61F4"/>
    <w:rsid w:val="004B0DCD"/>
    <w:rsid w:val="004B1BB4"/>
    <w:rsid w:val="004B45EE"/>
    <w:rsid w:val="004B5798"/>
    <w:rsid w:val="004B5B05"/>
    <w:rsid w:val="004B5BCF"/>
    <w:rsid w:val="004B73EC"/>
    <w:rsid w:val="004C0113"/>
    <w:rsid w:val="004C25CD"/>
    <w:rsid w:val="004C327E"/>
    <w:rsid w:val="004C40B7"/>
    <w:rsid w:val="004C45F5"/>
    <w:rsid w:val="004C7156"/>
    <w:rsid w:val="004C7835"/>
    <w:rsid w:val="004D0EAD"/>
    <w:rsid w:val="004D3764"/>
    <w:rsid w:val="004D5803"/>
    <w:rsid w:val="004D64BC"/>
    <w:rsid w:val="004D6EE8"/>
    <w:rsid w:val="004D74B8"/>
    <w:rsid w:val="004E3010"/>
    <w:rsid w:val="004E3512"/>
    <w:rsid w:val="004E731F"/>
    <w:rsid w:val="004F2B29"/>
    <w:rsid w:val="004F3BA9"/>
    <w:rsid w:val="004F5B10"/>
    <w:rsid w:val="004F5EAA"/>
    <w:rsid w:val="004F64CB"/>
    <w:rsid w:val="004F69C8"/>
    <w:rsid w:val="005025B8"/>
    <w:rsid w:val="00502A35"/>
    <w:rsid w:val="00503F3E"/>
    <w:rsid w:val="0050754A"/>
    <w:rsid w:val="005106D7"/>
    <w:rsid w:val="00511EC7"/>
    <w:rsid w:val="00515B95"/>
    <w:rsid w:val="0051655A"/>
    <w:rsid w:val="0051682E"/>
    <w:rsid w:val="005168AC"/>
    <w:rsid w:val="005200F8"/>
    <w:rsid w:val="005213A1"/>
    <w:rsid w:val="00531C0D"/>
    <w:rsid w:val="00531C5C"/>
    <w:rsid w:val="00532F3A"/>
    <w:rsid w:val="0053314A"/>
    <w:rsid w:val="0053455F"/>
    <w:rsid w:val="00534E77"/>
    <w:rsid w:val="005432BA"/>
    <w:rsid w:val="0054525C"/>
    <w:rsid w:val="00546AC7"/>
    <w:rsid w:val="00546E16"/>
    <w:rsid w:val="00547610"/>
    <w:rsid w:val="00547A1B"/>
    <w:rsid w:val="00551C9A"/>
    <w:rsid w:val="005526B9"/>
    <w:rsid w:val="005536C8"/>
    <w:rsid w:val="00553FCE"/>
    <w:rsid w:val="00554CD8"/>
    <w:rsid w:val="00555C65"/>
    <w:rsid w:val="00560188"/>
    <w:rsid w:val="00561E61"/>
    <w:rsid w:val="005626C1"/>
    <w:rsid w:val="005647DA"/>
    <w:rsid w:val="005651C3"/>
    <w:rsid w:val="00565473"/>
    <w:rsid w:val="00565640"/>
    <w:rsid w:val="0056640F"/>
    <w:rsid w:val="00570119"/>
    <w:rsid w:val="00572B70"/>
    <w:rsid w:val="00573DD1"/>
    <w:rsid w:val="00576CF7"/>
    <w:rsid w:val="005871F3"/>
    <w:rsid w:val="0058790B"/>
    <w:rsid w:val="00587F54"/>
    <w:rsid w:val="0059040F"/>
    <w:rsid w:val="00590B42"/>
    <w:rsid w:val="00591820"/>
    <w:rsid w:val="00596CBA"/>
    <w:rsid w:val="005A36D2"/>
    <w:rsid w:val="005A3AEA"/>
    <w:rsid w:val="005A4FC8"/>
    <w:rsid w:val="005A5CFA"/>
    <w:rsid w:val="005A73A1"/>
    <w:rsid w:val="005B1AE5"/>
    <w:rsid w:val="005B703C"/>
    <w:rsid w:val="005C12C2"/>
    <w:rsid w:val="005C353D"/>
    <w:rsid w:val="005C3884"/>
    <w:rsid w:val="005C4687"/>
    <w:rsid w:val="005D0140"/>
    <w:rsid w:val="005D0B27"/>
    <w:rsid w:val="005D28EA"/>
    <w:rsid w:val="005D5FA1"/>
    <w:rsid w:val="005D6324"/>
    <w:rsid w:val="005E0EF5"/>
    <w:rsid w:val="005E22A4"/>
    <w:rsid w:val="005E2D4E"/>
    <w:rsid w:val="005E7C59"/>
    <w:rsid w:val="005F0051"/>
    <w:rsid w:val="005F0965"/>
    <w:rsid w:val="00601291"/>
    <w:rsid w:val="006026A9"/>
    <w:rsid w:val="0060308C"/>
    <w:rsid w:val="0060550B"/>
    <w:rsid w:val="006055D2"/>
    <w:rsid w:val="00607019"/>
    <w:rsid w:val="00610E34"/>
    <w:rsid w:val="006202F3"/>
    <w:rsid w:val="00620708"/>
    <w:rsid w:val="00621649"/>
    <w:rsid w:val="00622992"/>
    <w:rsid w:val="00622A40"/>
    <w:rsid w:val="006236B3"/>
    <w:rsid w:val="006252BB"/>
    <w:rsid w:val="0062600F"/>
    <w:rsid w:val="006275A8"/>
    <w:rsid w:val="006275C0"/>
    <w:rsid w:val="00632D53"/>
    <w:rsid w:val="00634300"/>
    <w:rsid w:val="00635AD2"/>
    <w:rsid w:val="006364B5"/>
    <w:rsid w:val="00636DEE"/>
    <w:rsid w:val="00640480"/>
    <w:rsid w:val="00641BA9"/>
    <w:rsid w:val="00642525"/>
    <w:rsid w:val="00647CE1"/>
    <w:rsid w:val="0065208C"/>
    <w:rsid w:val="0065358A"/>
    <w:rsid w:val="00653C42"/>
    <w:rsid w:val="00660AF6"/>
    <w:rsid w:val="006615BD"/>
    <w:rsid w:val="0067138C"/>
    <w:rsid w:val="00673CB6"/>
    <w:rsid w:val="006743F5"/>
    <w:rsid w:val="00674C5C"/>
    <w:rsid w:val="006755D6"/>
    <w:rsid w:val="0067683B"/>
    <w:rsid w:val="006770CE"/>
    <w:rsid w:val="00680788"/>
    <w:rsid w:val="00682362"/>
    <w:rsid w:val="006825F1"/>
    <w:rsid w:val="00682B9B"/>
    <w:rsid w:val="00683B88"/>
    <w:rsid w:val="00686B5D"/>
    <w:rsid w:val="0069067D"/>
    <w:rsid w:val="006927B7"/>
    <w:rsid w:val="00692B85"/>
    <w:rsid w:val="00693641"/>
    <w:rsid w:val="00696B3D"/>
    <w:rsid w:val="00697235"/>
    <w:rsid w:val="00697AE5"/>
    <w:rsid w:val="006A0EF2"/>
    <w:rsid w:val="006A13E4"/>
    <w:rsid w:val="006A1ED9"/>
    <w:rsid w:val="006A5BBF"/>
    <w:rsid w:val="006A630A"/>
    <w:rsid w:val="006A67E0"/>
    <w:rsid w:val="006A6934"/>
    <w:rsid w:val="006B0ACB"/>
    <w:rsid w:val="006B493E"/>
    <w:rsid w:val="006C17D1"/>
    <w:rsid w:val="006C3AE5"/>
    <w:rsid w:val="006C552E"/>
    <w:rsid w:val="006C5B4B"/>
    <w:rsid w:val="006C78B6"/>
    <w:rsid w:val="006D029A"/>
    <w:rsid w:val="006D219B"/>
    <w:rsid w:val="006D2BBC"/>
    <w:rsid w:val="006D3753"/>
    <w:rsid w:val="006D4FEA"/>
    <w:rsid w:val="006D68E5"/>
    <w:rsid w:val="006E40A1"/>
    <w:rsid w:val="006E44B7"/>
    <w:rsid w:val="006E4FBA"/>
    <w:rsid w:val="006E5BA6"/>
    <w:rsid w:val="006E7EDD"/>
    <w:rsid w:val="006F0226"/>
    <w:rsid w:val="006F1B02"/>
    <w:rsid w:val="006F424A"/>
    <w:rsid w:val="006F4AA4"/>
    <w:rsid w:val="006F72DB"/>
    <w:rsid w:val="0070189E"/>
    <w:rsid w:val="00706050"/>
    <w:rsid w:val="007113E7"/>
    <w:rsid w:val="00712657"/>
    <w:rsid w:val="00713102"/>
    <w:rsid w:val="00716312"/>
    <w:rsid w:val="00717885"/>
    <w:rsid w:val="00717BFA"/>
    <w:rsid w:val="00720B57"/>
    <w:rsid w:val="00722272"/>
    <w:rsid w:val="007222D9"/>
    <w:rsid w:val="0072270C"/>
    <w:rsid w:val="007241B6"/>
    <w:rsid w:val="00726DD9"/>
    <w:rsid w:val="007353A1"/>
    <w:rsid w:val="00735899"/>
    <w:rsid w:val="00740BF0"/>
    <w:rsid w:val="007412AD"/>
    <w:rsid w:val="00741EF8"/>
    <w:rsid w:val="007452A2"/>
    <w:rsid w:val="00752B99"/>
    <w:rsid w:val="00753154"/>
    <w:rsid w:val="0075360F"/>
    <w:rsid w:val="00753AB9"/>
    <w:rsid w:val="00753F2E"/>
    <w:rsid w:val="00757D2F"/>
    <w:rsid w:val="0076004C"/>
    <w:rsid w:val="007616F3"/>
    <w:rsid w:val="00765991"/>
    <w:rsid w:val="00765B78"/>
    <w:rsid w:val="00765FB4"/>
    <w:rsid w:val="007677F9"/>
    <w:rsid w:val="00767F97"/>
    <w:rsid w:val="0077125D"/>
    <w:rsid w:val="00772F77"/>
    <w:rsid w:val="007738D7"/>
    <w:rsid w:val="007742C5"/>
    <w:rsid w:val="007743A5"/>
    <w:rsid w:val="00777ADD"/>
    <w:rsid w:val="00780BB2"/>
    <w:rsid w:val="00782815"/>
    <w:rsid w:val="007833ED"/>
    <w:rsid w:val="00784316"/>
    <w:rsid w:val="00791EA9"/>
    <w:rsid w:val="007922F0"/>
    <w:rsid w:val="0079407E"/>
    <w:rsid w:val="007A04A1"/>
    <w:rsid w:val="007A0961"/>
    <w:rsid w:val="007A0B4E"/>
    <w:rsid w:val="007A1355"/>
    <w:rsid w:val="007A167E"/>
    <w:rsid w:val="007A236D"/>
    <w:rsid w:val="007A4B06"/>
    <w:rsid w:val="007A6A08"/>
    <w:rsid w:val="007B2AAB"/>
    <w:rsid w:val="007B30AF"/>
    <w:rsid w:val="007B3C22"/>
    <w:rsid w:val="007B5C5A"/>
    <w:rsid w:val="007B5D15"/>
    <w:rsid w:val="007B6659"/>
    <w:rsid w:val="007B6B2F"/>
    <w:rsid w:val="007B71EB"/>
    <w:rsid w:val="007B7962"/>
    <w:rsid w:val="007C0951"/>
    <w:rsid w:val="007C1D8D"/>
    <w:rsid w:val="007C35E4"/>
    <w:rsid w:val="007C719C"/>
    <w:rsid w:val="007C7EFC"/>
    <w:rsid w:val="007D15BF"/>
    <w:rsid w:val="007D292B"/>
    <w:rsid w:val="007D299B"/>
    <w:rsid w:val="007D2FBD"/>
    <w:rsid w:val="007D46DB"/>
    <w:rsid w:val="007D484A"/>
    <w:rsid w:val="007D591B"/>
    <w:rsid w:val="007D7E03"/>
    <w:rsid w:val="007E1538"/>
    <w:rsid w:val="007E20E7"/>
    <w:rsid w:val="007E3115"/>
    <w:rsid w:val="007E392A"/>
    <w:rsid w:val="007F0D2D"/>
    <w:rsid w:val="007F270F"/>
    <w:rsid w:val="007F291F"/>
    <w:rsid w:val="00806BF0"/>
    <w:rsid w:val="0081074E"/>
    <w:rsid w:val="0081100B"/>
    <w:rsid w:val="00814EEE"/>
    <w:rsid w:val="00816187"/>
    <w:rsid w:val="008214E4"/>
    <w:rsid w:val="008217A0"/>
    <w:rsid w:val="00825992"/>
    <w:rsid w:val="00825F64"/>
    <w:rsid w:val="00826989"/>
    <w:rsid w:val="00827DF5"/>
    <w:rsid w:val="00830C49"/>
    <w:rsid w:val="008313CB"/>
    <w:rsid w:val="00834AAE"/>
    <w:rsid w:val="008378F2"/>
    <w:rsid w:val="00840015"/>
    <w:rsid w:val="00842F43"/>
    <w:rsid w:val="0084324E"/>
    <w:rsid w:val="00843EC5"/>
    <w:rsid w:val="00844501"/>
    <w:rsid w:val="00845C76"/>
    <w:rsid w:val="00846C4B"/>
    <w:rsid w:val="008477B4"/>
    <w:rsid w:val="00851816"/>
    <w:rsid w:val="00852734"/>
    <w:rsid w:val="00854AD0"/>
    <w:rsid w:val="008565E0"/>
    <w:rsid w:val="008579ED"/>
    <w:rsid w:val="00860ED1"/>
    <w:rsid w:val="00863D3E"/>
    <w:rsid w:val="00863FE5"/>
    <w:rsid w:val="0086640D"/>
    <w:rsid w:val="00867B91"/>
    <w:rsid w:val="00872E73"/>
    <w:rsid w:val="00873B6D"/>
    <w:rsid w:val="00874360"/>
    <w:rsid w:val="0087562E"/>
    <w:rsid w:val="00881E6D"/>
    <w:rsid w:val="008838F5"/>
    <w:rsid w:val="00884C96"/>
    <w:rsid w:val="008867C6"/>
    <w:rsid w:val="0088737F"/>
    <w:rsid w:val="008901C3"/>
    <w:rsid w:val="008905A8"/>
    <w:rsid w:val="00892DC8"/>
    <w:rsid w:val="00893D8A"/>
    <w:rsid w:val="00896676"/>
    <w:rsid w:val="00897333"/>
    <w:rsid w:val="00897C27"/>
    <w:rsid w:val="008A33C2"/>
    <w:rsid w:val="008A742C"/>
    <w:rsid w:val="008B00C8"/>
    <w:rsid w:val="008B090A"/>
    <w:rsid w:val="008B1C6F"/>
    <w:rsid w:val="008B37F4"/>
    <w:rsid w:val="008B4272"/>
    <w:rsid w:val="008B47DD"/>
    <w:rsid w:val="008B5686"/>
    <w:rsid w:val="008B5D6A"/>
    <w:rsid w:val="008B608B"/>
    <w:rsid w:val="008B69D2"/>
    <w:rsid w:val="008C10F2"/>
    <w:rsid w:val="008C17AE"/>
    <w:rsid w:val="008C1D16"/>
    <w:rsid w:val="008C332D"/>
    <w:rsid w:val="008C3A47"/>
    <w:rsid w:val="008D0C5B"/>
    <w:rsid w:val="008D0EED"/>
    <w:rsid w:val="008D276B"/>
    <w:rsid w:val="008D408A"/>
    <w:rsid w:val="008D47E9"/>
    <w:rsid w:val="008D5AA9"/>
    <w:rsid w:val="008D798A"/>
    <w:rsid w:val="008E0417"/>
    <w:rsid w:val="008E65F7"/>
    <w:rsid w:val="008E6913"/>
    <w:rsid w:val="008F18CF"/>
    <w:rsid w:val="008F3031"/>
    <w:rsid w:val="008F64DE"/>
    <w:rsid w:val="008F76F9"/>
    <w:rsid w:val="0090036B"/>
    <w:rsid w:val="00901FA2"/>
    <w:rsid w:val="00902925"/>
    <w:rsid w:val="009047DD"/>
    <w:rsid w:val="00904E22"/>
    <w:rsid w:val="0090522A"/>
    <w:rsid w:val="009061F4"/>
    <w:rsid w:val="00910FF5"/>
    <w:rsid w:val="0091277C"/>
    <w:rsid w:val="00912C99"/>
    <w:rsid w:val="0091590C"/>
    <w:rsid w:val="00916846"/>
    <w:rsid w:val="00917B94"/>
    <w:rsid w:val="00921250"/>
    <w:rsid w:val="009234B0"/>
    <w:rsid w:val="00927FAD"/>
    <w:rsid w:val="009303AF"/>
    <w:rsid w:val="00930963"/>
    <w:rsid w:val="00930C1D"/>
    <w:rsid w:val="00930FDE"/>
    <w:rsid w:val="00931319"/>
    <w:rsid w:val="00931B1F"/>
    <w:rsid w:val="00933AEA"/>
    <w:rsid w:val="00933D9E"/>
    <w:rsid w:val="009357B6"/>
    <w:rsid w:val="00936B26"/>
    <w:rsid w:val="0093704E"/>
    <w:rsid w:val="00937B80"/>
    <w:rsid w:val="00937CE2"/>
    <w:rsid w:val="0094405D"/>
    <w:rsid w:val="009459D4"/>
    <w:rsid w:val="00947C4A"/>
    <w:rsid w:val="00953EA1"/>
    <w:rsid w:val="00955CF3"/>
    <w:rsid w:val="00956E7A"/>
    <w:rsid w:val="00960316"/>
    <w:rsid w:val="00963F25"/>
    <w:rsid w:val="00965A10"/>
    <w:rsid w:val="00966915"/>
    <w:rsid w:val="00966BAE"/>
    <w:rsid w:val="009676AA"/>
    <w:rsid w:val="0097335B"/>
    <w:rsid w:val="00973F71"/>
    <w:rsid w:val="00975544"/>
    <w:rsid w:val="00977950"/>
    <w:rsid w:val="00977BBA"/>
    <w:rsid w:val="00982FD4"/>
    <w:rsid w:val="00983315"/>
    <w:rsid w:val="00986547"/>
    <w:rsid w:val="00992D3F"/>
    <w:rsid w:val="0099620D"/>
    <w:rsid w:val="009A06FF"/>
    <w:rsid w:val="009A0733"/>
    <w:rsid w:val="009A4000"/>
    <w:rsid w:val="009B1754"/>
    <w:rsid w:val="009B1B3B"/>
    <w:rsid w:val="009B2071"/>
    <w:rsid w:val="009B2221"/>
    <w:rsid w:val="009B3472"/>
    <w:rsid w:val="009B3D03"/>
    <w:rsid w:val="009B50E4"/>
    <w:rsid w:val="009B5B92"/>
    <w:rsid w:val="009B5F28"/>
    <w:rsid w:val="009B6FA9"/>
    <w:rsid w:val="009C0C14"/>
    <w:rsid w:val="009C114F"/>
    <w:rsid w:val="009C1876"/>
    <w:rsid w:val="009C2E51"/>
    <w:rsid w:val="009C5DF7"/>
    <w:rsid w:val="009C6082"/>
    <w:rsid w:val="009D09D0"/>
    <w:rsid w:val="009D0BD2"/>
    <w:rsid w:val="009D1196"/>
    <w:rsid w:val="009D1901"/>
    <w:rsid w:val="009D2575"/>
    <w:rsid w:val="009D2E32"/>
    <w:rsid w:val="009D52A5"/>
    <w:rsid w:val="009E05EC"/>
    <w:rsid w:val="009E24CE"/>
    <w:rsid w:val="009E39AE"/>
    <w:rsid w:val="009E4E41"/>
    <w:rsid w:val="009E5967"/>
    <w:rsid w:val="009E6902"/>
    <w:rsid w:val="009E76FB"/>
    <w:rsid w:val="009F0655"/>
    <w:rsid w:val="009F1F3F"/>
    <w:rsid w:val="009F27DC"/>
    <w:rsid w:val="009F349E"/>
    <w:rsid w:val="009F39C5"/>
    <w:rsid w:val="009F59F2"/>
    <w:rsid w:val="00A00FA3"/>
    <w:rsid w:val="00A01994"/>
    <w:rsid w:val="00A0427F"/>
    <w:rsid w:val="00A04A19"/>
    <w:rsid w:val="00A13902"/>
    <w:rsid w:val="00A148E9"/>
    <w:rsid w:val="00A16AB5"/>
    <w:rsid w:val="00A21001"/>
    <w:rsid w:val="00A213AB"/>
    <w:rsid w:val="00A21A24"/>
    <w:rsid w:val="00A2208D"/>
    <w:rsid w:val="00A2343C"/>
    <w:rsid w:val="00A3109F"/>
    <w:rsid w:val="00A35A30"/>
    <w:rsid w:val="00A35A49"/>
    <w:rsid w:val="00A41187"/>
    <w:rsid w:val="00A42717"/>
    <w:rsid w:val="00A4303B"/>
    <w:rsid w:val="00A44733"/>
    <w:rsid w:val="00A44809"/>
    <w:rsid w:val="00A44C31"/>
    <w:rsid w:val="00A44F77"/>
    <w:rsid w:val="00A45684"/>
    <w:rsid w:val="00A4568A"/>
    <w:rsid w:val="00A46265"/>
    <w:rsid w:val="00A46660"/>
    <w:rsid w:val="00A46ED1"/>
    <w:rsid w:val="00A47F70"/>
    <w:rsid w:val="00A51568"/>
    <w:rsid w:val="00A5590F"/>
    <w:rsid w:val="00A57234"/>
    <w:rsid w:val="00A61917"/>
    <w:rsid w:val="00A66CB9"/>
    <w:rsid w:val="00A679F3"/>
    <w:rsid w:val="00A72C76"/>
    <w:rsid w:val="00A74EB8"/>
    <w:rsid w:val="00A764AA"/>
    <w:rsid w:val="00A800C9"/>
    <w:rsid w:val="00A80E49"/>
    <w:rsid w:val="00A81636"/>
    <w:rsid w:val="00A82E36"/>
    <w:rsid w:val="00A83A23"/>
    <w:rsid w:val="00A843BC"/>
    <w:rsid w:val="00A84428"/>
    <w:rsid w:val="00A857EE"/>
    <w:rsid w:val="00A85D66"/>
    <w:rsid w:val="00A8656D"/>
    <w:rsid w:val="00A86603"/>
    <w:rsid w:val="00A92250"/>
    <w:rsid w:val="00A93D7B"/>
    <w:rsid w:val="00A9680B"/>
    <w:rsid w:val="00A96B14"/>
    <w:rsid w:val="00A970A2"/>
    <w:rsid w:val="00A97E4B"/>
    <w:rsid w:val="00AA51A8"/>
    <w:rsid w:val="00AA56F6"/>
    <w:rsid w:val="00AA7472"/>
    <w:rsid w:val="00AA7997"/>
    <w:rsid w:val="00AB0919"/>
    <w:rsid w:val="00AB5B34"/>
    <w:rsid w:val="00AB618F"/>
    <w:rsid w:val="00AB7203"/>
    <w:rsid w:val="00AB778C"/>
    <w:rsid w:val="00AC0D06"/>
    <w:rsid w:val="00AC1178"/>
    <w:rsid w:val="00AC245C"/>
    <w:rsid w:val="00AC28EB"/>
    <w:rsid w:val="00AC3B8A"/>
    <w:rsid w:val="00AC56ED"/>
    <w:rsid w:val="00AC6212"/>
    <w:rsid w:val="00AC64FC"/>
    <w:rsid w:val="00AE1DFD"/>
    <w:rsid w:val="00AE2193"/>
    <w:rsid w:val="00AE4E49"/>
    <w:rsid w:val="00AE50D5"/>
    <w:rsid w:val="00AE6144"/>
    <w:rsid w:val="00AE6405"/>
    <w:rsid w:val="00AF00E0"/>
    <w:rsid w:val="00AF0207"/>
    <w:rsid w:val="00AF150A"/>
    <w:rsid w:val="00B02FA9"/>
    <w:rsid w:val="00B03BE0"/>
    <w:rsid w:val="00B06D14"/>
    <w:rsid w:val="00B07A16"/>
    <w:rsid w:val="00B100F0"/>
    <w:rsid w:val="00B13EBF"/>
    <w:rsid w:val="00B26A14"/>
    <w:rsid w:val="00B27B4D"/>
    <w:rsid w:val="00B32F6F"/>
    <w:rsid w:val="00B331AC"/>
    <w:rsid w:val="00B3463B"/>
    <w:rsid w:val="00B36D4A"/>
    <w:rsid w:val="00B40420"/>
    <w:rsid w:val="00B406FA"/>
    <w:rsid w:val="00B4281B"/>
    <w:rsid w:val="00B44477"/>
    <w:rsid w:val="00B450CB"/>
    <w:rsid w:val="00B466A6"/>
    <w:rsid w:val="00B46B28"/>
    <w:rsid w:val="00B46E76"/>
    <w:rsid w:val="00B46EE4"/>
    <w:rsid w:val="00B4733B"/>
    <w:rsid w:val="00B506B9"/>
    <w:rsid w:val="00B51D0C"/>
    <w:rsid w:val="00B52C41"/>
    <w:rsid w:val="00B55040"/>
    <w:rsid w:val="00B56D17"/>
    <w:rsid w:val="00B60BC7"/>
    <w:rsid w:val="00B61E02"/>
    <w:rsid w:val="00B6281F"/>
    <w:rsid w:val="00B64224"/>
    <w:rsid w:val="00B66DC4"/>
    <w:rsid w:val="00B67A7F"/>
    <w:rsid w:val="00B7087E"/>
    <w:rsid w:val="00B71977"/>
    <w:rsid w:val="00B74A07"/>
    <w:rsid w:val="00B77C4C"/>
    <w:rsid w:val="00B80111"/>
    <w:rsid w:val="00B8229F"/>
    <w:rsid w:val="00B84CD4"/>
    <w:rsid w:val="00B859DB"/>
    <w:rsid w:val="00B86AF4"/>
    <w:rsid w:val="00B87D47"/>
    <w:rsid w:val="00B93D3C"/>
    <w:rsid w:val="00B94574"/>
    <w:rsid w:val="00B963F8"/>
    <w:rsid w:val="00B9735C"/>
    <w:rsid w:val="00BA04FD"/>
    <w:rsid w:val="00BA46CC"/>
    <w:rsid w:val="00BA48D2"/>
    <w:rsid w:val="00BA5967"/>
    <w:rsid w:val="00BA72AD"/>
    <w:rsid w:val="00BB03E5"/>
    <w:rsid w:val="00BB328D"/>
    <w:rsid w:val="00BB3BA5"/>
    <w:rsid w:val="00BB52A3"/>
    <w:rsid w:val="00BB55F6"/>
    <w:rsid w:val="00BB7343"/>
    <w:rsid w:val="00BC0792"/>
    <w:rsid w:val="00BC0EBC"/>
    <w:rsid w:val="00BC245B"/>
    <w:rsid w:val="00BC27F7"/>
    <w:rsid w:val="00BC58D6"/>
    <w:rsid w:val="00BC7A0C"/>
    <w:rsid w:val="00BD0772"/>
    <w:rsid w:val="00BD0A0A"/>
    <w:rsid w:val="00BD0FDB"/>
    <w:rsid w:val="00BD1C53"/>
    <w:rsid w:val="00BD3552"/>
    <w:rsid w:val="00BD3CD3"/>
    <w:rsid w:val="00BD43B7"/>
    <w:rsid w:val="00BD463F"/>
    <w:rsid w:val="00BD5AF4"/>
    <w:rsid w:val="00BD7911"/>
    <w:rsid w:val="00BE075B"/>
    <w:rsid w:val="00BE48DE"/>
    <w:rsid w:val="00BE630C"/>
    <w:rsid w:val="00BE702D"/>
    <w:rsid w:val="00BF157A"/>
    <w:rsid w:val="00BF1EC5"/>
    <w:rsid w:val="00BF334D"/>
    <w:rsid w:val="00BF37AA"/>
    <w:rsid w:val="00BF3D48"/>
    <w:rsid w:val="00BF5654"/>
    <w:rsid w:val="00BF61F0"/>
    <w:rsid w:val="00BF70B5"/>
    <w:rsid w:val="00C0095E"/>
    <w:rsid w:val="00C0387E"/>
    <w:rsid w:val="00C0483B"/>
    <w:rsid w:val="00C0619A"/>
    <w:rsid w:val="00C07E55"/>
    <w:rsid w:val="00C10FB6"/>
    <w:rsid w:val="00C13BDF"/>
    <w:rsid w:val="00C13CB3"/>
    <w:rsid w:val="00C15DDF"/>
    <w:rsid w:val="00C23F56"/>
    <w:rsid w:val="00C24BCC"/>
    <w:rsid w:val="00C25500"/>
    <w:rsid w:val="00C27A40"/>
    <w:rsid w:val="00C3025F"/>
    <w:rsid w:val="00C308C6"/>
    <w:rsid w:val="00C3275E"/>
    <w:rsid w:val="00C3330B"/>
    <w:rsid w:val="00C349E9"/>
    <w:rsid w:val="00C4297B"/>
    <w:rsid w:val="00C4481E"/>
    <w:rsid w:val="00C45394"/>
    <w:rsid w:val="00C45F25"/>
    <w:rsid w:val="00C55F3F"/>
    <w:rsid w:val="00C5640B"/>
    <w:rsid w:val="00C56E0D"/>
    <w:rsid w:val="00C578E9"/>
    <w:rsid w:val="00C600E9"/>
    <w:rsid w:val="00C60794"/>
    <w:rsid w:val="00C60DF5"/>
    <w:rsid w:val="00C64555"/>
    <w:rsid w:val="00C65B5E"/>
    <w:rsid w:val="00C67438"/>
    <w:rsid w:val="00C7258C"/>
    <w:rsid w:val="00C75F76"/>
    <w:rsid w:val="00C81D4C"/>
    <w:rsid w:val="00C84BCC"/>
    <w:rsid w:val="00C903BE"/>
    <w:rsid w:val="00C907EA"/>
    <w:rsid w:val="00C90910"/>
    <w:rsid w:val="00C92D9C"/>
    <w:rsid w:val="00C950BA"/>
    <w:rsid w:val="00C959A1"/>
    <w:rsid w:val="00C9650A"/>
    <w:rsid w:val="00CA23BF"/>
    <w:rsid w:val="00CA2493"/>
    <w:rsid w:val="00CA6798"/>
    <w:rsid w:val="00CB04B5"/>
    <w:rsid w:val="00CB1142"/>
    <w:rsid w:val="00CB1A40"/>
    <w:rsid w:val="00CB1B68"/>
    <w:rsid w:val="00CB224B"/>
    <w:rsid w:val="00CB3865"/>
    <w:rsid w:val="00CB618B"/>
    <w:rsid w:val="00CB76D7"/>
    <w:rsid w:val="00CB7BC1"/>
    <w:rsid w:val="00CC1C8B"/>
    <w:rsid w:val="00CC1DF7"/>
    <w:rsid w:val="00CC1FD4"/>
    <w:rsid w:val="00CC25E4"/>
    <w:rsid w:val="00CC3AD8"/>
    <w:rsid w:val="00CC78BF"/>
    <w:rsid w:val="00CC7D21"/>
    <w:rsid w:val="00CD040F"/>
    <w:rsid w:val="00CD0E39"/>
    <w:rsid w:val="00CD2EA8"/>
    <w:rsid w:val="00CD5FA5"/>
    <w:rsid w:val="00CD6889"/>
    <w:rsid w:val="00CE0417"/>
    <w:rsid w:val="00CE2DF3"/>
    <w:rsid w:val="00CF1373"/>
    <w:rsid w:val="00CF3EBB"/>
    <w:rsid w:val="00CF424F"/>
    <w:rsid w:val="00CF4FA9"/>
    <w:rsid w:val="00CF5ADC"/>
    <w:rsid w:val="00CF6A2D"/>
    <w:rsid w:val="00CF780B"/>
    <w:rsid w:val="00D0648B"/>
    <w:rsid w:val="00D110F5"/>
    <w:rsid w:val="00D1129E"/>
    <w:rsid w:val="00D11EC3"/>
    <w:rsid w:val="00D15CF0"/>
    <w:rsid w:val="00D20CBB"/>
    <w:rsid w:val="00D21B89"/>
    <w:rsid w:val="00D22A94"/>
    <w:rsid w:val="00D22AD7"/>
    <w:rsid w:val="00D2341F"/>
    <w:rsid w:val="00D23420"/>
    <w:rsid w:val="00D27EFF"/>
    <w:rsid w:val="00D30DA0"/>
    <w:rsid w:val="00D33004"/>
    <w:rsid w:val="00D34867"/>
    <w:rsid w:val="00D35325"/>
    <w:rsid w:val="00D40236"/>
    <w:rsid w:val="00D404D5"/>
    <w:rsid w:val="00D42730"/>
    <w:rsid w:val="00D474E5"/>
    <w:rsid w:val="00D479F9"/>
    <w:rsid w:val="00D506EB"/>
    <w:rsid w:val="00D50E59"/>
    <w:rsid w:val="00D52418"/>
    <w:rsid w:val="00D545B0"/>
    <w:rsid w:val="00D54C26"/>
    <w:rsid w:val="00D556A8"/>
    <w:rsid w:val="00D5637F"/>
    <w:rsid w:val="00D5731B"/>
    <w:rsid w:val="00D573F7"/>
    <w:rsid w:val="00D575C9"/>
    <w:rsid w:val="00D625C3"/>
    <w:rsid w:val="00D66C5F"/>
    <w:rsid w:val="00D74265"/>
    <w:rsid w:val="00D75D31"/>
    <w:rsid w:val="00D771E1"/>
    <w:rsid w:val="00D82289"/>
    <w:rsid w:val="00D823D1"/>
    <w:rsid w:val="00D8440F"/>
    <w:rsid w:val="00D85F02"/>
    <w:rsid w:val="00D8651A"/>
    <w:rsid w:val="00D867D2"/>
    <w:rsid w:val="00D879D0"/>
    <w:rsid w:val="00D92EA7"/>
    <w:rsid w:val="00D93A53"/>
    <w:rsid w:val="00D94A2A"/>
    <w:rsid w:val="00DA118B"/>
    <w:rsid w:val="00DA44FD"/>
    <w:rsid w:val="00DA472A"/>
    <w:rsid w:val="00DA4BFE"/>
    <w:rsid w:val="00DA5427"/>
    <w:rsid w:val="00DB0A07"/>
    <w:rsid w:val="00DB0D17"/>
    <w:rsid w:val="00DB248C"/>
    <w:rsid w:val="00DB3F50"/>
    <w:rsid w:val="00DC06EF"/>
    <w:rsid w:val="00DC1413"/>
    <w:rsid w:val="00DC1907"/>
    <w:rsid w:val="00DC3A41"/>
    <w:rsid w:val="00DC4601"/>
    <w:rsid w:val="00DC566C"/>
    <w:rsid w:val="00DC658B"/>
    <w:rsid w:val="00DC6AD1"/>
    <w:rsid w:val="00DC7B79"/>
    <w:rsid w:val="00DD0C44"/>
    <w:rsid w:val="00DD494F"/>
    <w:rsid w:val="00DE1D42"/>
    <w:rsid w:val="00DE453A"/>
    <w:rsid w:val="00DE676A"/>
    <w:rsid w:val="00DF105F"/>
    <w:rsid w:val="00DF1CCF"/>
    <w:rsid w:val="00DF3CCD"/>
    <w:rsid w:val="00DF4917"/>
    <w:rsid w:val="00DF5F30"/>
    <w:rsid w:val="00E00A95"/>
    <w:rsid w:val="00E00AF6"/>
    <w:rsid w:val="00E02531"/>
    <w:rsid w:val="00E04904"/>
    <w:rsid w:val="00E05309"/>
    <w:rsid w:val="00E076C3"/>
    <w:rsid w:val="00E10206"/>
    <w:rsid w:val="00E11D5A"/>
    <w:rsid w:val="00E1366F"/>
    <w:rsid w:val="00E14021"/>
    <w:rsid w:val="00E14241"/>
    <w:rsid w:val="00E20BF5"/>
    <w:rsid w:val="00E21702"/>
    <w:rsid w:val="00E21B44"/>
    <w:rsid w:val="00E220C9"/>
    <w:rsid w:val="00E2302F"/>
    <w:rsid w:val="00E2322D"/>
    <w:rsid w:val="00E24958"/>
    <w:rsid w:val="00E25C11"/>
    <w:rsid w:val="00E25DFC"/>
    <w:rsid w:val="00E2668C"/>
    <w:rsid w:val="00E26699"/>
    <w:rsid w:val="00E306F7"/>
    <w:rsid w:val="00E31828"/>
    <w:rsid w:val="00E31C56"/>
    <w:rsid w:val="00E32147"/>
    <w:rsid w:val="00E32A23"/>
    <w:rsid w:val="00E33215"/>
    <w:rsid w:val="00E338FE"/>
    <w:rsid w:val="00E34507"/>
    <w:rsid w:val="00E36833"/>
    <w:rsid w:val="00E374C3"/>
    <w:rsid w:val="00E37F9F"/>
    <w:rsid w:val="00E40758"/>
    <w:rsid w:val="00E41F0C"/>
    <w:rsid w:val="00E43CFD"/>
    <w:rsid w:val="00E44931"/>
    <w:rsid w:val="00E50C49"/>
    <w:rsid w:val="00E521F0"/>
    <w:rsid w:val="00E54726"/>
    <w:rsid w:val="00E5660F"/>
    <w:rsid w:val="00E56A4F"/>
    <w:rsid w:val="00E604ED"/>
    <w:rsid w:val="00E6159E"/>
    <w:rsid w:val="00E61654"/>
    <w:rsid w:val="00E656C1"/>
    <w:rsid w:val="00E67444"/>
    <w:rsid w:val="00E67A9F"/>
    <w:rsid w:val="00E702DC"/>
    <w:rsid w:val="00E70547"/>
    <w:rsid w:val="00E745B8"/>
    <w:rsid w:val="00E77C19"/>
    <w:rsid w:val="00E83254"/>
    <w:rsid w:val="00E844D0"/>
    <w:rsid w:val="00E84514"/>
    <w:rsid w:val="00E846E7"/>
    <w:rsid w:val="00E85AF7"/>
    <w:rsid w:val="00E85B70"/>
    <w:rsid w:val="00E862C1"/>
    <w:rsid w:val="00E86B07"/>
    <w:rsid w:val="00E91AF7"/>
    <w:rsid w:val="00E94988"/>
    <w:rsid w:val="00E9539A"/>
    <w:rsid w:val="00EA12F1"/>
    <w:rsid w:val="00EA2965"/>
    <w:rsid w:val="00EA3310"/>
    <w:rsid w:val="00EA3A35"/>
    <w:rsid w:val="00EA5502"/>
    <w:rsid w:val="00EA7427"/>
    <w:rsid w:val="00EB0D9C"/>
    <w:rsid w:val="00EB2C65"/>
    <w:rsid w:val="00EB2FD6"/>
    <w:rsid w:val="00EB4FDA"/>
    <w:rsid w:val="00EB5125"/>
    <w:rsid w:val="00EB5405"/>
    <w:rsid w:val="00EB649A"/>
    <w:rsid w:val="00EB7726"/>
    <w:rsid w:val="00EC03B5"/>
    <w:rsid w:val="00EC0A7B"/>
    <w:rsid w:val="00EC20E2"/>
    <w:rsid w:val="00EC62A0"/>
    <w:rsid w:val="00EC689C"/>
    <w:rsid w:val="00EC7A42"/>
    <w:rsid w:val="00ED159B"/>
    <w:rsid w:val="00ED6F28"/>
    <w:rsid w:val="00ED7A43"/>
    <w:rsid w:val="00EE2509"/>
    <w:rsid w:val="00EE7C0F"/>
    <w:rsid w:val="00EF2C10"/>
    <w:rsid w:val="00EF3CE4"/>
    <w:rsid w:val="00EF3F54"/>
    <w:rsid w:val="00EF7F8A"/>
    <w:rsid w:val="00F01042"/>
    <w:rsid w:val="00F01FFE"/>
    <w:rsid w:val="00F0232A"/>
    <w:rsid w:val="00F03585"/>
    <w:rsid w:val="00F0555E"/>
    <w:rsid w:val="00F057B6"/>
    <w:rsid w:val="00F05D8C"/>
    <w:rsid w:val="00F06B15"/>
    <w:rsid w:val="00F075C9"/>
    <w:rsid w:val="00F120DD"/>
    <w:rsid w:val="00F16138"/>
    <w:rsid w:val="00F16C92"/>
    <w:rsid w:val="00F20369"/>
    <w:rsid w:val="00F2070D"/>
    <w:rsid w:val="00F21049"/>
    <w:rsid w:val="00F21402"/>
    <w:rsid w:val="00F22246"/>
    <w:rsid w:val="00F23167"/>
    <w:rsid w:val="00F2324F"/>
    <w:rsid w:val="00F24FEF"/>
    <w:rsid w:val="00F261A7"/>
    <w:rsid w:val="00F263CD"/>
    <w:rsid w:val="00F35868"/>
    <w:rsid w:val="00F361B6"/>
    <w:rsid w:val="00F36D35"/>
    <w:rsid w:val="00F400E5"/>
    <w:rsid w:val="00F407BF"/>
    <w:rsid w:val="00F414C9"/>
    <w:rsid w:val="00F41E8C"/>
    <w:rsid w:val="00F4284C"/>
    <w:rsid w:val="00F4427F"/>
    <w:rsid w:val="00F44608"/>
    <w:rsid w:val="00F44D1D"/>
    <w:rsid w:val="00F50499"/>
    <w:rsid w:val="00F5371F"/>
    <w:rsid w:val="00F55694"/>
    <w:rsid w:val="00F6190A"/>
    <w:rsid w:val="00F6204F"/>
    <w:rsid w:val="00F71479"/>
    <w:rsid w:val="00F765DC"/>
    <w:rsid w:val="00F7794C"/>
    <w:rsid w:val="00F818F1"/>
    <w:rsid w:val="00F83B5F"/>
    <w:rsid w:val="00F83F8A"/>
    <w:rsid w:val="00F86AFE"/>
    <w:rsid w:val="00F9127D"/>
    <w:rsid w:val="00F9261A"/>
    <w:rsid w:val="00F9346B"/>
    <w:rsid w:val="00F934C6"/>
    <w:rsid w:val="00F934D3"/>
    <w:rsid w:val="00F9418F"/>
    <w:rsid w:val="00F9594F"/>
    <w:rsid w:val="00FA1FF1"/>
    <w:rsid w:val="00FA5450"/>
    <w:rsid w:val="00FA6DE3"/>
    <w:rsid w:val="00FB02EB"/>
    <w:rsid w:val="00FB0F7B"/>
    <w:rsid w:val="00FB1159"/>
    <w:rsid w:val="00FB36C7"/>
    <w:rsid w:val="00FB4159"/>
    <w:rsid w:val="00FB4897"/>
    <w:rsid w:val="00FB4D31"/>
    <w:rsid w:val="00FB58E4"/>
    <w:rsid w:val="00FB7765"/>
    <w:rsid w:val="00FB7B1A"/>
    <w:rsid w:val="00FC00BF"/>
    <w:rsid w:val="00FC1EC2"/>
    <w:rsid w:val="00FC21FE"/>
    <w:rsid w:val="00FC308F"/>
    <w:rsid w:val="00FC5901"/>
    <w:rsid w:val="00FC5D8F"/>
    <w:rsid w:val="00FC6802"/>
    <w:rsid w:val="00FD31F6"/>
    <w:rsid w:val="00FD6287"/>
    <w:rsid w:val="00FD6883"/>
    <w:rsid w:val="00FD72C0"/>
    <w:rsid w:val="00FE1DCA"/>
    <w:rsid w:val="00FE4621"/>
    <w:rsid w:val="00FE4A5B"/>
    <w:rsid w:val="00FE54DC"/>
    <w:rsid w:val="00FE7F4E"/>
    <w:rsid w:val="00FF1883"/>
    <w:rsid w:val="00FF2B4C"/>
    <w:rsid w:val="00FF33FC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46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460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60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60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60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DE453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446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460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60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60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60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79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St-253/2016-29</izvorni_sadrzaj>
    <derivirana_varijabla naziv="DomainObject.Oznaka_1">St-253/2016-29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JERO društvo s ograničenom odgovornošću za prijevoz, trgovinu i usluge</izvorni_sadrzaj>
    <derivirana_varijabla naziv="DomainObject.Predmet.ProtustrankaFormated_1">  JERO društvo s ograničenom odgovornošću za prijevoz, trgovinu i usluge</derivirana_varijabla>
  </DomainObject.Predmet.ProtustrankaFormated>
  <DomainObject.Predmet.ProtustrankaFormatedOIB>
    <izvorni_sadrzaj>  JERO društvo s ograničenom odgovornošću za prijevoz, trgovinu i usluge, OIB 22764323186</izvorni_sadrzaj>
    <derivirana_varijabla naziv="DomainObject.Predmet.ProtustrankaFormatedOIB_1">  JERO društvo s ograničenom odgovornošću za prijevoz, trgovinu i usluge, OIB 22764323186</derivirana_varijabla>
  </DomainObject.Predmet.ProtustrankaFormatedOIB>
  <DomainObject.Predmet.ProtustrankaFormatedWithAdress>
    <izvorni_sadrzaj> JERO društvo s ograničenom odgovornošću za prijevoz, trgovinu i usluge, Varaždinska 82, 42202 Trnovec</izvorni_sadrzaj>
    <derivirana_varijabla naziv="DomainObject.Predmet.ProtustrankaFormatedWithAdress_1"> JERO društvo s ograničenom odgovornošću za prijevoz, trgovinu i usluge, Varaždinska 82, 42202 Trnovec</derivirana_varijabla>
  </DomainObject.Predmet.ProtustrankaFormatedWithAdress>
  <DomainObject.Predmet.ProtustrankaFormatedWithAdressOIB>
    <izvorni_sadrzaj> JERO društvo s ograničenom odgovornošću za prijevoz, trgovinu i usluge, OIB 22764323186, Varaždinska 82, 42202 Trnovec</izvorni_sadrzaj>
    <derivirana_varijabla naziv="DomainObject.Predmet.ProtustrankaFormatedWithAdressOIB_1"> JERO društvo s ograničenom odgovornošću za prijevoz, trgovinu i usluge, OIB 22764323186, Varaždinska 82, 42202 Trnovec</derivirana_varijabla>
  </DomainObject.Predmet.ProtustrankaFormatedWithAdressOIB>
  <DomainObject.Predmet.ProtustrankaWithAdress>
    <izvorni_sadrzaj>JERO društvo s ograničenom odgovornošću za prijevoz, trgovinu i usluge Varaždinska 82, 42202 Trnovec</izvorni_sadrzaj>
    <derivirana_varijabla naziv="DomainObject.Predmet.ProtustrankaWithAdress_1">JERO društvo s ograničenom odgovornošću za prijevoz, trgovinu i usluge Varaždinska 82, 42202 Trnovec</derivirana_varijabla>
  </DomainObject.Predmet.ProtustrankaWithAdress>
  <DomainObject.Predmet.ProtustrankaWithAdressOIB>
    <izvorni_sadrzaj>JERO društvo s ograničenom odgovornošću za prijevoz, trgovinu i usluge, OIB 22764323186, Varaždinska 82, 42202 Trnovec</izvorni_sadrzaj>
    <derivirana_varijabla naziv="DomainObject.Predmet.ProtustrankaWithAdressOIB_1">JERO društvo s ograničenom odgovornošću za prijevoz, trgovinu i usluge, OIB 22764323186, Varaždinska 82, 42202 Trnovec</derivirana_varijabla>
  </DomainObject.Predmet.ProtustrankaWithAdressOIB>
  <DomainObject.Predmet.ProtustrankaNazivFormated>
    <izvorni_sadrzaj>JERO društvo s ograničenom odgovornošću za prijevoz, trgovinu i usluge</izvorni_sadrzaj>
    <derivirana_varijabla naziv="DomainObject.Predmet.ProtustrankaNazivFormated_1">JERO društvo s ograničenom odgovornošću za prijevoz, trgovinu i usluge</derivirana_varijabla>
  </DomainObject.Predmet.ProtustrankaNazivFormated>
  <DomainObject.Predmet.ProtustrankaNazivFormatedOIB>
    <izvorni_sadrzaj>JERO društvo s ograničenom odgovornošću za prijevoz, trgovinu i usluge, OIB 22764323186</izvorni_sadrzaj>
    <derivirana_varijabla naziv="DomainObject.Predmet.ProtustrankaNazivFormatedOIB_1">JERO društvo s ograničenom odgovornošću za prijevoz, trgovinu i usluge, OIB 22764323186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- Područni ured sjeverna Hrvatska zastupanog po punomoćniku Županijsko državno odvjetništvo u Varaždinu</izvorni_sadrzaj>
    <derivirana_varijabla naziv="DomainObject.Predmet.StrankaFormated_1">  RH Ministarstvo financija Porezna uprava -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- Područni ured sjeverna Hrvatska, OIB 18683136487 zastupanog po punomoćniku Županijsko državno odvjetništvo u Varaždinu</izvorni_sadrzaj>
    <derivirana_varijabla naziv="DomainObject.Predmet.StrankaFormatedOIB_1">  RH Ministarstvo financija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-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-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- Područni ured sjeverna Hrvatska Graberje 1,42000 Varaždin</izvorni_sadrzaj>
    <derivirana_varijabla naziv="DomainObject.Predmet.StrankaWithAdress_1">RH Ministarstvo financija Porezna uprava - Područni ured sjeverna Hrvatska Graberje 1,42000 Varaždin</derivirana_varijabla>
  </DomainObject.Predmet.StrankaWithAdress>
  <DomainObject.Predmet.StrankaWithAdressOIB>
    <izvorni_sadrzaj>RH Ministarstvo financija Porezna uprava - Područni ured sjeverna Hrvatska, OIB 18683136487, Graberje 1,42000 Varaždin</izvorni_sadrzaj>
    <derivirana_varijabla naziv="DomainObject.Predmet.StrankaWithAdressOIB_1">RH Ministarstvo financija Porezna uprava - Područni ured sjeverna Hrvatska, OIB 18683136487, Graberje 1,42000 Varaždin</derivirana_varijabla>
  </DomainObject.Predmet.StrankaWithAdressOIB>
  <DomainObject.Predmet.StrankaNazivFormated>
    <izvorni_sadrzaj>RH Ministarstvo financija Porezna uprava - Područni ured sjeverna Hrvatska</izvorni_sadrzaj>
    <derivirana_varijabla naziv="DomainObject.Predmet.StrankaNazivFormated_1">RH Ministarstvo financija Porezna uprava - Područni ured sjeverna Hrvatska</derivirana_varijabla>
  </DomainObject.Predmet.StrankaNazivFormated>
  <DomainObject.Predmet.StrankaNazivFormatedOIB>
    <izvorni_sadrzaj>RH Ministarstvo financija Porezna uprava - Područni ured sjeverna Hrvatska, OIB 18683136487</izvorni_sadrzaj>
    <derivirana_varijabla naziv="DomainObject.Predmet.StrankaNazivFormatedOIB_1">RH Ministarstvo financija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76580.22</izvorni_sadrzaj>
    <derivirana_varijabla naziv="DomainObject.Predmet.TrenutnaVrijednost_1">76580.22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Porezna uprava - Područni ured sjeverna Hrvatska zastupanog po punomoćniku Županijsko državno odvjetništvo u Varaždinu</item>
    </izvorni_sadrzaj>
    <derivirana_varijabla naziv="DomainObject.Predmet.StrankaListFormated_1">
      <item>RH Ministarstvo financija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-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- Područni ured sjeverna Hrvatska</item>
    </izvorni_sadrzaj>
    <derivirana_varijabla naziv="DomainObject.Predmet.StrankaListNazivFormated_1">
      <item>RH Ministarstvo financija Porezna uprava - Područni ured sjeverna Hrvatska</item>
    </derivirana_varijabla>
  </DomainObject.Predmet.StrankaListNazivFormated>
  <DomainObject.Predmet.StrankaListNazivFormatedOIB>
    <izvorni_sadrzaj>
      <item>RH Ministarstvo financija Porezna uprava - Područni ured sjeverna Hrvatska, OIB 18683136487</item>
    </izvorni_sadrzaj>
    <derivirana_varijabla naziv="DomainObject.Predmet.StrankaListNazivFormatedOIB_1">
      <item>RH Ministarstvo financija Porezna uprava - Područni ured sjeverna Hrvatska, OIB 18683136487</item>
    </derivirana_varijabla>
  </DomainObject.Predmet.StrankaListNazivFormatedOIB>
  <DomainObject.Predmet.ProtuStrankaListFormated>
    <izvorni_sadrzaj>
      <item>JERO društvo s ograničenom odgovornošću za prijevoz, trgovinu i usluge</item>
    </izvorni_sadrzaj>
    <derivirana_varijabla naziv="DomainObject.Predmet.ProtuStrankaListFormated_1">
      <item>JERO društvo s ograničenom odgovornošću za prijevoz, trgovinu i usluge</item>
    </derivirana_varijabla>
  </DomainObject.Predmet.ProtuStrankaListFormated>
  <DomainObject.Predmet.ProtuStrankaListFormatedOIB>
    <izvorni_sadrzaj>
      <item>JERO društvo s ograničenom odgovornošću za prijevoz, trgovinu i usluge, OIB 22764323186</item>
    </izvorni_sadrzaj>
    <derivirana_varijabla naziv="DomainObject.Predmet.ProtuStrankaListFormatedOIB_1">
      <item>JERO društvo s ograničenom odgovornošću za prijevoz, trgovinu i usluge, OIB 22764323186</item>
    </derivirana_varijabla>
  </DomainObject.Predmet.ProtuStrankaListFormatedOIB>
  <DomainObject.Predmet.ProtuStrankaListFormatedWithAdress>
    <izvorni_sadrzaj>
      <item>JERO društvo s ograničenom odgovornošću za prijevoz, trgovinu i usluge, Varaždinska 82, 42202 Trnovec</item>
    </izvorni_sadrzaj>
    <derivirana_varijabla naziv="DomainObject.Predmet.ProtuStrankaListFormatedWithAdress_1">
      <item>JERO društvo s ograničenom odgovornošću za prijevoz, trgovinu i usluge, Varaždinska 82, 42202 Trnovec</item>
    </derivirana_varijabla>
  </DomainObject.Predmet.ProtuStrankaListFormatedWithAdress>
  <DomainObject.Predmet.ProtuStrankaListFormatedWithAdressOIB>
    <izvorni_sadrzaj>
      <item>JERO društvo s ograničenom odgovornošću za prijevoz, trgovinu i usluge, OIB 22764323186, Varaždinska 82, 42202 Trnovec</item>
    </izvorni_sadrzaj>
    <derivirana_varijabla naziv="DomainObject.Predmet.ProtuStrankaListFormatedWithAdressOIB_1">
      <item>JERO društvo s ograničenom odgovornošću za prijevoz, trgovinu i usluge, OIB 22764323186, Varaždinska 82, 42202 Trnovec</item>
    </derivirana_varijabla>
  </DomainObject.Predmet.ProtuStrankaListFormatedWithAdressOIB>
  <DomainObject.Predmet.ProtuStrankaListNazivFormated>
    <izvorni_sadrzaj>
      <item>JERO društvo s ograničenom odgovornošću za prijevoz, trgovinu i usluge</item>
    </izvorni_sadrzaj>
    <derivirana_varijabla naziv="DomainObject.Predmet.ProtuStrankaListNazivFormated_1">
      <item>JERO društvo s ograničenom odgovornošću za prijevoz, trgovinu i usluge</item>
    </derivirana_varijabla>
  </DomainObject.Predmet.ProtuStrankaListNazivFormated>
  <DomainObject.Predmet.ProtuStrankaListNazivFormatedOIB>
    <izvorni_sadrzaj>
      <item>JERO društvo s ograničenom odgovornošću za prijevoz, trgovinu i usluge, OIB 22764323186</item>
    </izvorni_sadrzaj>
    <derivirana_varijabla naziv="DomainObject.Predmet.ProtuStrankaListNazivFormatedOIB_1">
      <item>JERO društvo s ograničenom odgovornošću za prijevoz, trgovinu i usluge, OIB 22764323186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- Područni ured sjeverna Hrvatska</item>
      <item>Ankica Jerešić</item>
    </izvorni_sadrzaj>
    <derivirana_varijabla naziv="DomainObject.Predmet.OstaliListFormated_1">
      <item>Županijsko državno odvjetništvo u Varaždinu punomoćnik sudionika u postupku RH Ministarstvo financija Porezna uprava - Područni ured sjeverna Hrvatska</item>
      <item>Ankica Jerešić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- Područni ured sjeverna Hrvatska</item>
      <item>Ankica Jerešić, OIB 03147718187</item>
    </izvorni_sadrzaj>
    <derivirana_varijabla naziv="DomainObject.Predmet.OstaliListFormatedOIB_1">
      <item>Županijsko državno odvjetništvo u Varaždinu punomoćnik sudionika u postupku RH Ministarstvo financija Porezna uprava - Područni ured sjeverna Hrvatska</item>
      <item>Ankica Jerešić, OIB 03147718187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- Područni ured sjeverna Hrvatska</item>
      <item>Ankica Jerešić, Varaždinska 82, 42202 Trnovec</item>
    </izvorni_sadrzaj>
    <derivirana_varijabla naziv="DomainObject.Predmet.OstaliListFormatedWithAdress_1">
      <item>Županijsko državno odvjetništvo u Varaždinu punomoćnik sudionika u postupku RH Ministarstvo financija Porezna uprava - Područni ured sjeverna Hrvatska</item>
      <item>Ankica Jerešić, Varaždinska 82, 42202 Trnovec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- Područni ured sjeverna Hrvatska</item>
      <item>Ankica Jerešić, OIB 03147718187, Varaždinska 82, 42202 Trnovec</item>
    </izvorni_sadrzaj>
    <derivirana_varijabla naziv="DomainObject.Predmet.OstaliListFormatedWithAdressOIB_1">
      <item>Županijsko državno odvjetništvo u Varaždinu punomoćnik sudionika u postupku RH Ministarstvo financija Porezna uprava - Područni ured sjeverna Hrvatska</item>
      <item>Ankica Jerešić, OIB 03147718187, Varaždinska 82, 42202 Trnovec</item>
    </derivirana_varijabla>
  </DomainObject.Predmet.OstaliListFormatedWithAdressOIB>
  <DomainObject.Predmet.OstaliListNazivFormated>
    <izvorni_sadrzaj>
      <item>Županijsko državno odvjetništvo u Varaždinu</item>
      <item>Ankica Jerešić</item>
    </izvorni_sadrzaj>
    <derivirana_varijabla naziv="DomainObject.Predmet.OstaliListNazivFormated_1">
      <item>Županijsko državno odvjetništvo u Varaždinu</item>
      <item>Ankica Jerešić</item>
    </derivirana_varijabla>
  </DomainObject.Predmet.OstaliListNazivFormated>
  <DomainObject.Predmet.OstaliListNazivFormatedOIB>
    <izvorni_sadrzaj>
      <item>Županijsko državno odvjetništvo u Varaždinu</item>
      <item>Ankica Jerešić, OIB 03147718187</item>
    </izvorni_sadrzaj>
    <derivirana_varijabla naziv="DomainObject.Predmet.OstaliListNazivFormatedOIB_1">
      <item>Županijsko državno odvjetništvo u Varaždinu</item>
      <item>Ankica Jerešić, OIB 03147718187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- Područni ured sjeverna Hrvatska</izvorni_sadrzaj>
    <derivirana_varijabla naziv="DomainObject.Predmet.StrankaIDrugi_1">RH Ministarstvo financija Porezna uprava - Područni ured sjeverna Hrvatska</derivirana_varijabla>
  </DomainObject.Predmet.StrankaIDrugi>
  <DomainObject.Predmet.ProtustrankaIDrugi>
    <izvorni_sadrzaj>JERO društvo s ograničenom odgovornošću za prijevoz, trgovinu i usluge</izvorni_sadrzaj>
    <derivirana_varijabla naziv="DomainObject.Predmet.ProtustrankaIDrugi_1">JERO društvo s ograničenom odgovornošću za prijevoz, trgovinu i usluge</derivirana_varijabla>
  </DomainObject.Predmet.ProtustrankaIDrugi>
  <DomainObject.Predmet.StrankaIDrugiAdressOIB>
    <izvorni_sadrzaj>RH Ministarstvo financija Porezna uprava - Područni ured sjeverna Hrvatska, OIB 18683136487, Graberje 1, 42000 Varaždin</izvorni_sadrzaj>
    <derivirana_varijabla naziv="DomainObject.Predmet.StrankaIDrugiAdressOIB_1">RH Ministarstvo financija Porezna uprava - Područni ured sjeverna Hrvatska, OIB 18683136487, Graberje 1, 42000 Varaždin</derivirana_varijabla>
  </DomainObject.Predmet.StrankaIDrugiAdressOIB>
  <DomainObject.Predmet.ProtustrankaIDrugiAdressOIB>
    <izvorni_sadrzaj>JERO društvo s ograničenom odgovornošću za prijevoz, trgovinu i usluge, OIB 22764323186, Varaždinska 82, 42202 Trnovec</izvorni_sadrzaj>
    <derivirana_varijabla naziv="DomainObject.Predmet.ProtustrankaIDrugiAdressOIB_1">JERO društvo s ograničenom odgovornošću za prijevoz, trgovinu i usluge, OIB 22764323186, Varaždinska 82,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izvorni_sadrzaj>
    <derivirana_varijabla naziv="DomainObject.Predmet.SudioniciListNaziv_1">
      <item>JERO društvo s ograničenom odgovornošću za prijevoz, trgovinu i usluge</item>
      <item>Županijsko državno odvjetništvo u Varaždinu</item>
      <item>RH Ministarstvo financija Porezna uprava - Područni ured sjeverna Hrvatska</item>
      <item>Ankica Jerešić</item>
    </derivirana_varijabla>
  </DomainObject.Predmet.SudioniciListNaziv>
  <DomainObject.Predmet.SudioniciListAdressOIB>
    <izvorni_sadrzaj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izvorni_sadrzaj>
    <derivirana_varijabla naziv="DomainObject.Predmet.SudioniciListAdressOIB_1">
      <item>JERO društvo s ograničenom odgovornošću za prijevoz, trgovinu i usluge, OIB 22764323186, Varaždinska 82,42202 Trnovec</item>
      <item>Županijsko državno odvjetništvo u Varaždinu</item>
      <item>RH Ministarstvo financija Porezna uprava - Područni ured sjeverna Hrvatska, OIB 18683136487, Graberje 1,42000 Varaždin</item>
      <item>Ankica Jerešić, OIB 03147718187, Varaždinska 82,42202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22764323186</item>
      <item>, OIB null</item>
      <item>, OIB 18683136487</item>
      <item>, OIB 03147718187</item>
    </izvorni_sadrzaj>
    <derivirana_varijabla naziv="DomainObject.Predmet.SudioniciListNazivOIB_1">
      <item>, OIB 22764323186</item>
      <item>, OIB null</item>
      <item>, OIB 18683136487</item>
      <item>, OIB 03147718187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1108</properties:Characters>
  <properties:Lines>41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Nadležni trgovački sud:     TRGOVAČKI SUD U VARAŽDINU</vt:lpstr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2017-04-12T10:38:00Z</dcterms:created>
  <dc:creator>Revisio</dc:creator>
  <cp:lastModifiedBy>Tea Meister</cp:lastModifiedBy>
  <cp:lastPrinted>2016-03-22T06:46:00Z</cp:lastPrinted>
  <dcterms:modified xmlns:xsi="http://www.w3.org/2001/XMLSchema-instance" xsi:type="dcterms:W3CDTF">2017-04-12T10:43:00Z</dcterms:modified>
  <cp:revision>3</cp:revision>
  <dc:title>Nadležni trgovački sud:    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St-253/2016-29 / Podnesak - Popis predmeta stečajne mase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