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96a9" w14:paraId="f0d96a9" w:rsidRDefault="00CE195A" w:rsidP="00910611" w:rsidR="00CE195A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195A" w:rsidP="00D04179" w:rsidR="00CE195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CE195A" w:rsidP="00D04179" w:rsidR="00CE195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E195A" w:rsidP="00D04179" w:rsidR="00CE195A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44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1D09B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D09B1" w:rsidRPr="001D09B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D09B1" w:rsidRP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>TERRAMAX-NOVA d.o.o. Rijeka, Tomasići 31, OIB: 63889114735, MBS: 040347214</w:t>
      </w:r>
      <w:r w:rsidR="001D09B1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kolovoza</w:t>
      </w:r>
      <w:r w:rsidR="001325EF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415.171,02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2FF4">
        <w:rPr>
          <w:rFonts w:eastAsia="Times New Roman" w:hAnsi="Times New Roman" w:ascii="Times New Roman"/>
          <w:sz w:val="24"/>
          <w:szCs w:val="24"/>
        </w:rPr>
        <w:t>12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935" w:rsidP="009D1D07" w:rsidR="003A7935">
      <w:pPr>
        <w:spacing w:lineRule="auto" w:line="240" w:after="0"/>
      </w:pPr>
      <w:r>
        <w:separator/>
      </w:r>
    </w:p>
  </w:endnote>
  <w:endnote w:id="0" w:type="continuationSeparator">
    <w:p w:rsidRDefault="003A7935" w:rsidP="009D1D07" w:rsidR="003A79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CE195A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935" w:rsidP="009D1D07" w:rsidR="003A7935">
      <w:pPr>
        <w:spacing w:lineRule="auto" w:line="240" w:after="0"/>
      </w:pPr>
      <w:r>
        <w:separator/>
      </w:r>
    </w:p>
  </w:footnote>
  <w:footnote w:id="0" w:type="continuationSeparator">
    <w:p w:rsidRDefault="003A7935" w:rsidP="009D1D07" w:rsidR="003A79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A31610">
      <w:rPr>
        <w:rFonts w:eastAsia="Times New Roman" w:hAnsi="Times New Roman" w:ascii="Times New Roman"/>
        <w:sz w:val="24"/>
        <w:szCs w:val="24"/>
        <w:lang w:eastAsia="hr-HR"/>
      </w:rPr>
      <w:t>3</w:t>
    </w:r>
    <w:r w:rsidR="001D09B1">
      <w:rPr>
        <w:rFonts w:eastAsia="Times New Roman" w:hAnsi="Times New Roman" w:ascii="Times New Roman"/>
        <w:sz w:val="24"/>
        <w:szCs w:val="24"/>
        <w:lang w:eastAsia="hr-HR"/>
      </w:rPr>
      <w:t>44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A7935"/>
    <w:rsid w:val="003E2969"/>
    <w:rsid w:val="00465414"/>
    <w:rsid w:val="004A5F9A"/>
    <w:rsid w:val="004C4873"/>
    <w:rsid w:val="004C68D2"/>
    <w:rsid w:val="004F790C"/>
    <w:rsid w:val="00505DED"/>
    <w:rsid w:val="00543265"/>
    <w:rsid w:val="00572FF4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5797D"/>
    <w:rsid w:val="00C63AD5"/>
    <w:rsid w:val="00CE195A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9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195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195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195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195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19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1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195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1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195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TERRAMAX-NOVA društvo s ograničenom odgovornošću za usluge u građevinarstvu</izvorni_sadrzaj>
    <derivirana_varijabla naziv="DomainObject.Predmet.ProtustrankaFormated_1">  TERRAMAX-NOVA društvo s ograničenom odgovornošću za usluge u građevinarstvu</derivirana_varijabla>
  </DomainObject.Predmet.ProtustrankaFormated>
  <DomainObject.Predmet.ProtustrankaFormatedOIB>
    <izvorni_sadrzaj>  TERRAMAX-NOVA društvo s ograničenom odgovornošću za usluge u građevinarstvu, OIB 63889114735</izvorni_sadrzaj>
    <derivirana_varijabla naziv="DomainObject.Predmet.ProtustrankaFormatedOIB_1">  TERRAMAX-NOVA društvo s ograničenom odgovornošću za usluge u građevinarstvu, OIB 63889114735</derivirana_varijabla>
  </DomainObject.Predmet.ProtustrankaFormatedOIB>
  <DomainObject.Predmet.ProtustrankaFormatedWithAdress>
    <izvorni_sadrzaj> TERRAMAX-NOVA društvo s ograničenom odgovornošću za usluge u građevinarstvu, Tomasići 31, 51000 Rijeka</izvorni_sadrzaj>
    <derivirana_varijabla naziv="DomainObject.Predmet.ProtustrankaFormatedWithAdress_1"> TERRAMAX-NOVA društvo s ograničenom odgovornošću za usluge u građevinarstvu, Tomasići 31, 51000 Rijeka</derivirana_varijabla>
  </DomainObject.Predmet.ProtustrankaFormatedWithAdress>
  <DomainObject.Predmet.ProtustrankaFormatedWithAdressOIB>
    <izvorni_sadrzaj> TERRAMAX-NOVA društvo s ograničenom odgovornošću za usluge u građevinarstvu, OIB 63889114735, Tomasići 31, 51000 Rijeka</izvorni_sadrzaj>
    <derivirana_varijabla naziv="DomainObject.Predmet.ProtustrankaFormatedWithAdressOIB_1"> TERRAMAX-NOVA društvo s ograničenom odgovornošću za usluge u građevinarstvu, OIB 63889114735, Tomasići 31, 51000 Rijeka</derivirana_varijabla>
  </DomainObject.Predmet.ProtustrankaFormatedWithAdressOIB>
  <DomainObject.Predmet.ProtustrankaWithAdress>
    <izvorni_sadrzaj>TERRAMAX-NOVA društvo s ograničenom odgovornošću za usluge u građevinarstvu Tomasići 31, 51000 Rijeka</izvorni_sadrzaj>
    <derivirana_varijabla naziv="DomainObject.Predmet.ProtustrankaWithAdress_1">TERRAMAX-NOVA društvo s ograničenom odgovornošću za usluge u građevinarstvu Tomasići 31, 51000 Rijeka</derivirana_varijabla>
  </DomainObject.Predmet.ProtustrankaWithAdress>
  <DomainObject.Predmet.ProtustrankaWithAdressOIB>
    <izvorni_sadrzaj>TERRAMAX-NOVA društvo s ograničenom odgovornošću za usluge u građevinarstvu, OIB 63889114735, Tomasići 31, 51000 Rijeka</izvorni_sadrzaj>
    <derivirana_varijabla naziv="DomainObject.Predmet.ProtustrankaWithAdressOIB_1">TERRAMAX-NOVA društvo s ograničenom odgovornošću za usluge u građevinarstvu, OIB 63889114735, Tomasići 31, 51000 Rijeka</derivirana_varijabla>
  </DomainObject.Predmet.ProtustrankaWithAdressOIB>
  <DomainObject.Predmet.ProtustrankaNazivFormated>
    <izvorni_sadrzaj>TERRAMAX-NOVA društvo s ograničenom odgovornošću za usluge u građevinarstvu</izvorni_sadrzaj>
    <derivirana_varijabla naziv="DomainObject.Predmet.ProtustrankaNazivFormated_1">TERRAMAX-NOVA društvo s ograničenom odgovornošću za usluge u građevinarstvu</derivirana_varijabla>
  </DomainObject.Predmet.ProtustrankaNazivFormated>
  <DomainObject.Predmet.ProtustrankaNazivFormatedOIB>
    <izvorni_sadrzaj>TERRAMAX-NOVA društvo s ograničenom odgovornošću za usluge u građevinarstvu, OIB 63889114735</izvorni_sadrzaj>
    <derivirana_varijabla naziv="DomainObject.Predmet.ProtustrankaNazivFormatedOIB_1">TERRAMAX-NOVA društvo s ograničenom odgovornošću za usluge u građevinarstvu, OIB 63889114735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TERRAMAX-NOVA društvo s ograničenom odgovornošću za usluge u građevinarstvu</item>
    </izvorni_sadrzaj>
    <derivirana_varijabla naziv="DomainObject.Predmet.ProtuStrankaListFormated_1">
      <item>TERRAMAX-NOVA društvo s ograničenom odgovornošću za usluge u građevinarstvu</item>
    </derivirana_varijabla>
  </DomainObject.Predmet.ProtuStrankaListFormated>
  <DomainObject.Predmet.ProtuStrankaListFormatedOIB>
    <izvorni_sadrzaj>
      <item>TERRAMAX-NOVA društvo s ograničenom odgovornošću za usluge u građevinarstvu, OIB 63889114735</item>
    </izvorni_sadrzaj>
    <derivirana_varijabla naziv="DomainObject.Predmet.ProtuStrankaListFormatedOIB_1">
      <item>TERRAMAX-NOVA društvo s ograničenom odgovornošću za usluge u građevinarstvu, OIB 63889114735</item>
    </derivirana_varijabla>
  </DomainObject.Predmet.ProtuStrankaListFormatedOIB>
  <DomainObject.Predmet.ProtuStrankaListFormatedWithAdress>
    <izvorni_sadrzaj>
      <item>TERRAMAX-NOVA društvo s ograničenom odgovornošću za usluge u građevinarstvu, Tomasići 31, 51000 Rijeka</item>
    </izvorni_sadrzaj>
    <derivirana_varijabla naziv="DomainObject.Predmet.ProtuStrankaListFormatedWithAdress_1">
      <item>TERRAMAX-NOVA društvo s ograničenom odgovornošću za usluge u građevinarstvu, Tomasići 31, 51000 Rijeka</item>
    </derivirana_varijabla>
  </DomainObject.Predmet.ProtuStrankaListFormatedWithAdress>
  <DomainObject.Predmet.ProtuStrankaListFormatedWithAdressOIB>
    <izvorni_sadrzaj>
      <item>TERRAMAX-NOVA društvo s ograničenom odgovornošću za usluge u građevinarstvu, OIB 63889114735, Tomasići 31, 51000 Rijeka</item>
    </izvorni_sadrzaj>
    <derivirana_varijabla naziv="DomainObject.Predmet.ProtuStrankaListFormatedWithAdressOIB_1">
      <item>TERRAMAX-NOVA društvo s ograničenom odgovornošću za usluge u građevinarstvu, OIB 63889114735, Tomasići 31, 51000 Rijeka</item>
    </derivirana_varijabla>
  </DomainObject.Predmet.ProtuStrankaListFormatedWithAdressOIB>
  <DomainObject.Predmet.ProtuStrankaListNazivFormated>
    <izvorni_sadrzaj>
      <item>TERRAMAX-NOVA društvo s ograničenom odgovornošću za usluge u građevinarstvu</item>
    </izvorni_sadrzaj>
    <derivirana_varijabla naziv="DomainObject.Predmet.ProtuStrankaListNazivFormated_1">
      <item>TERRAMAX-NOVA društvo s ograničenom odgovornošću za usluge u građevinarstvu</item>
    </derivirana_varijabla>
  </DomainObject.Predmet.ProtuStrankaListNazivFormated>
  <DomainObject.Predmet.ProtuStrankaListNazivFormatedOIB>
    <izvorni_sadrzaj>
      <item>TERRAMAX-NOVA društvo s ograničenom odgovornošću za usluge u građevinarstvu, OIB 63889114735</item>
    </izvorni_sadrzaj>
    <derivirana_varijabla naziv="DomainObject.Predmet.ProtuStrankaListNazivFormatedOIB_1">
      <item>TERRAMAX-NOVA društvo s ograničenom odgovornošću za usluge u građevinarstvu, OIB 63889114735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TERRAMAX-NOVA društvo s ograničenom odgovornošću za usluge u građevinarstvu</izvorni_sadrzaj>
    <derivirana_varijabla naziv="DomainObject.Predmet.ProtustrankaIDrugi_1">TERRAMAX-NOVA društvo s ograničenom odgovornošću za usluge u građevinarstvu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TERRAMAX-NOVA društvo s ograničenom odgovornošću za usluge u građevinarstvu, OIB 63889114735, Tomasići 31, 51000 Rijeka</izvorni_sadrzaj>
    <derivirana_varijabla naziv="DomainObject.Predmet.ProtustrankaIDrugiAdressOIB_1">TERRAMAX-NOVA društvo s ograničenom odgovornošću za usluge u građevinarstvu, OIB 63889114735, Tomasići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TERRAMAX-NOVA društvo s ograničenom odgovornošću za usluge u građevinarstvu</item>
    </izvorni_sadrzaj>
    <derivirana_varijabla naziv="DomainObject.Predmet.SudioniciListNaziv_1">
      <item>FINA Rijeka</item>
      <item>TERRAMAX-NOVA društvo s ograničenom odgovornošću za usluge u građevinarstvu</item>
    </derivirana_varijabla>
  </DomainObject.Predmet.SudioniciListNaziv>
  <DomainObject.Predmet.SudioniciListAdressOIB>
    <izvorni_sadrzaj>
      <item>FINA Rijeka, OIB 85821130368, Frana Kurelca 8,51000 Rijeka</item>
      <item>TERRAMAX-NOVA društvo s ograničenom odgovornošću za usluge u građevinarstvu, OIB 63889114735, Tomasići 31,51000 Rijeka</item>
    </izvorni_sadrzaj>
    <derivirana_varijabla naziv="DomainObject.Predmet.SudioniciListAdressOIB_1">
      <item>FINA Rijeka, OIB 85821130368, Frana Kurelca 8,51000 Rijeka</item>
      <item>TERRAMAX-NOVA društvo s ograničenom odgovornošću za usluge u građevinarstvu, OIB 63889114735, Tomasići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63889114735</item>
    </izvorni_sadrzaj>
    <derivirana_varijabla naziv="DomainObject.Predmet.SudioniciListNazivOIB_1">
      <item>, OIB 85821130368</item>
      <item>, OIB 63889114735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1523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2016-09-12T08:11:00Z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2016-09-12T08:55:00Z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