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88ee" w14:paraId="3d488e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F5918">
        <w:rPr>
          <w:szCs w:val="24"/>
          <w:lang w:val="hr-HR"/>
        </w:rPr>
        <w:t>24</w:t>
      </w:r>
      <w:r w:rsidR="000D1252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D1252">
        <w:rPr>
          <w:lang w:val="hr-HR"/>
        </w:rPr>
        <w:t xml:space="preserve">POLJOPRIVREDNA ZADRUGA ZA EKOLOŠKU PROIZVODNJU BOROVA, iz Borova, Voćarski put 3, </w:t>
      </w:r>
      <w:r w:rsidR="000D1252" w:rsidRPr="000664E3">
        <w:rPr>
          <w:lang w:val="hr-HR"/>
        </w:rPr>
        <w:t>MB</w:t>
      </w:r>
      <w:r w:rsidR="000D1252">
        <w:rPr>
          <w:lang w:val="hr-HR"/>
        </w:rPr>
        <w:t>S: 010058068, OIB: 50499759300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D1252">
        <w:rPr>
          <w:lang w:val="hr-HR"/>
        </w:rPr>
        <w:t xml:space="preserve">POLJOPRIVREDNA ZADRUGA ZA EKOLOŠKU PROIZVODNJU BOROVA, iz Borova, Voćarski put 3, </w:t>
      </w:r>
      <w:r w:rsidR="000D1252" w:rsidRPr="000664E3">
        <w:rPr>
          <w:lang w:val="hr-HR"/>
        </w:rPr>
        <w:t>MB</w:t>
      </w:r>
      <w:r w:rsidR="000D1252">
        <w:rPr>
          <w:lang w:val="hr-HR"/>
        </w:rPr>
        <w:t>S: 010058068, OIB: 50499759300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0D1252">
        <w:rPr>
          <w:szCs w:val="24"/>
          <w:lang w:val="hr-HR"/>
        </w:rPr>
        <w:t xml:space="preserve"> DAVID JAKOVLJEVIĆ, Sesvete, Kašinska 7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0D1252">
        <w:rPr>
          <w:szCs w:val="24"/>
          <w:lang w:val="hr-HR"/>
        </w:rPr>
        <w:t xml:space="preserve"> 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0D1252">
        <w:rPr>
          <w:lang w:val="hr-HR"/>
        </w:rPr>
        <w:t xml:space="preserve">POLJOPRIVREDNA ZADRUGA ZA EKOLOŠKU PROIZVODNJU BOROVA, iz Borova, Voćarski put 3, </w:t>
      </w:r>
      <w:r w:rsidR="000D1252" w:rsidRPr="000664E3">
        <w:rPr>
          <w:lang w:val="hr-HR"/>
        </w:rPr>
        <w:t>MB</w:t>
      </w:r>
      <w:r w:rsidR="000D1252">
        <w:rPr>
          <w:lang w:val="hr-HR"/>
        </w:rPr>
        <w:t>S: 010058068, OIB: 50499759300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F5918">
        <w:rPr>
          <w:szCs w:val="24"/>
          <w:lang w:val="hr-HR"/>
        </w:rPr>
        <w:t>24</w:t>
      </w:r>
      <w:r w:rsidR="000D1252">
        <w:rPr>
          <w:szCs w:val="24"/>
          <w:lang w:val="hr-HR"/>
        </w:rPr>
        <w:t>3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523" w:rsidR="00716523">
      <w:r>
        <w:separator/>
      </w:r>
    </w:p>
  </w:endnote>
  <w:endnote w:id="0" w:type="continuationSeparator">
    <w:p w:rsidRDefault="00716523" w:rsidR="0071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523" w:rsidR="00716523">
      <w:r>
        <w:separator/>
      </w:r>
    </w:p>
  </w:footnote>
  <w:footnote w:id="0" w:type="continuationSeparator">
    <w:p w:rsidRDefault="00716523" w:rsidR="00716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3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F5918">
      <w:t>24</w:t>
    </w:r>
    <w:r w:rsidR="000D1252">
      <w:t>3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D1252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16523"/>
    <w:rsid w:val="00725BCB"/>
    <w:rsid w:val="007441A3"/>
    <w:rsid w:val="0076259E"/>
    <w:rsid w:val="007A0BFE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1349"/>
    <w:rsid w:val="00D32CB1"/>
    <w:rsid w:val="00D52F5E"/>
    <w:rsid w:val="00D53FF2"/>
    <w:rsid w:val="00D55C6C"/>
    <w:rsid w:val="00D73E9E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1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3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3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3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3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1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3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3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3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3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ZA EKOLOŠKU PROIZVODNJU BOROVA, Borova zastupanog po punomoćniku Dubravko Ognjanović</izvorni_sadrzaj>
    <derivirana_varijabla naziv="DomainObject.Predmet.ProtustrankaFormated_1">  POLJOPRIVREDNA ZADRUGA ZA EKOLOŠKU PROIZVODNJU BOROVA, Borova zastupanog po punomoćniku Dubravko Ognjanović</derivirana_varijabla>
  </DomainObject.Predmet.ProtustrankaFormated>
  <DomainObject.Predmet.ProtustrankaFormatedOIB>
    <izvorni_sadrzaj>  POLJOPRIVREDNA ZADRUGA ZA EKOLOŠKU PROIZVODNJU BOROVA, Borova, OIB 50499759300 zastupanog po punomoćniku Dubravko Ognjanović</izvorni_sadrzaj>
    <derivirana_varijabla naziv="DomainObject.Predmet.ProtustrankaFormatedOIB_1">  POLJOPRIVREDNA ZADRUGA ZA EKOLOŠKU PROIZVODNJU BOROVA, Borova, OIB 50499759300 zastupanog po punomoćniku Dubravko Ognjanović</derivirana_varijabla>
  </DomainObject.Predmet.ProtustrankaFormatedOIB>
  <DomainObject.Predmet.ProtustrankaFormatedWithAdress>
    <izvorni_sadrzaj> POLJOPRIVREDNA ZADRUGA ZA EKOLOŠKU PROIZVODNJU BOROVA, Borova, Voćarski put 3, 33410 Borova zastupanog po punomoćniku Dubravko Ognjanović</izvorni_sadrzaj>
    <derivirana_varijabla naziv="DomainObject.Predmet.ProtustrankaFormatedWithAdress_1"> POLJOPRIVREDNA ZADRUGA ZA EKOLOŠKU PROIZVODNJU BOROVA, Borova, Voćarski put 3, 33410 Borova zastupanog po punomoćniku Dubravko Ognjanović</derivirana_varijabla>
  </DomainObject.Predmet.ProtustrankaFormatedWithAdress>
  <DomainObject.Predmet.ProtustrankaFormatedWithAdressOIB>
    <izvorni_sadrzaj> POLJOPRIVREDNA ZADRUGA ZA EKOLOŠKU PROIZVODNJU BOROVA, Borova, OIB 50499759300, Voćarski put 3, 33410 Borova zastupanog po punomoćniku Dubravko Ognjanović</izvorni_sadrzaj>
    <derivirana_varijabla naziv="DomainObject.Predmet.ProtustrankaFormatedWithAdressOIB_1"> POLJOPRIVREDNA ZADRUGA ZA EKOLOŠKU PROIZVODNJU BOROVA, Borova, OIB 50499759300, Voćarski put 3, 33410 Borova zastupanog po punomoćniku Dubravko Ognjanović</derivirana_varijabla>
  </DomainObject.Predmet.ProtustrankaFormatedWithAdressOIB>
  <DomainObject.Predmet.ProtustrankaWithAdress>
    <izvorni_sadrzaj>POLJOPRIVREDNA ZADRUGA ZA EKOLOŠKU PROIZVODNJU BOROVA, Borova Voćarski put 3, 33410 Borova</izvorni_sadrzaj>
    <derivirana_varijabla naziv="DomainObject.Predmet.ProtustrankaWithAdress_1">POLJOPRIVREDNA ZADRUGA ZA EKOLOŠKU PROIZVODNJU BOROVA, Borova Voćarski put 3, 33410 Borova</derivirana_varijabla>
  </DomainObject.Predmet.ProtustrankaWithAdress>
  <DomainObject.Predmet.ProtustrankaWithAdressOIB>
    <izvorni_sadrzaj>POLJOPRIVREDNA ZADRUGA ZA EKOLOŠKU PROIZVODNJU BOROVA, Borova, OIB 50499759300, Voćarski put 3, 33410 Borova</izvorni_sadrzaj>
    <derivirana_varijabla naziv="DomainObject.Predmet.ProtustrankaWithAdressOIB_1">POLJOPRIVREDNA ZADRUGA ZA EKOLOŠKU PROIZVODNJU BOROVA, Borova, OIB 50499759300, Voćarski put 3, 33410 Borova</derivirana_varijabla>
  </DomainObject.Predmet.ProtustrankaWithAdressOIB>
  <DomainObject.Predmet.ProtustrankaNazivFormated>
    <izvorni_sadrzaj>POLJOPRIVREDNA ZADRUGA ZA EKOLOŠKU PROIZVODNJU BOROVA, Borova</izvorni_sadrzaj>
    <derivirana_varijabla naziv="DomainObject.Predmet.ProtustrankaNazivFormated_1">POLJOPRIVREDNA ZADRUGA ZA EKOLOŠKU PROIZVODNJU BOROVA, Borova</derivirana_varijabla>
  </DomainObject.Predmet.ProtustrankaNazivFormated>
  <DomainObject.Predmet.ProtustrankaNazivFormatedOIB>
    <izvorni_sadrzaj>POLJOPRIVREDNA ZADRUGA ZA EKOLOŠKU PROIZVODNJU BOROVA, Borova, OIB 50499759300</izvorni_sadrzaj>
    <derivirana_varijabla naziv="DomainObject.Predmet.ProtustrankaNazivFormatedOIB_1">POLJOPRIVREDNA ZADRUGA ZA EKOLOŠKU PROIZVODNJU BOROVA, Borova, OIB 50499759300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ZA EKOLOŠKU PROIZVODNJU BOROVA, Borova zastupanog po punomoćniku Dubravko Ognjanović</item>
    </izvorni_sadrzaj>
    <derivirana_varijabla naziv="DomainObject.Predmet.ProtuStrankaListFormated_1">
      <item>POLJOPRIVREDNA ZADRUGA ZA EKOLOŠKU PROIZVODNJU BOROVA, Borova zastupanog po punomoćniku Dubravko Ognjanović</item>
    </derivirana_varijabla>
  </DomainObject.Predmet.ProtuStrankaListFormated>
  <DomainObject.Predmet.ProtuStrankaListFormatedOIB>
    <izvorni_sadrzaj>
      <item>POLJOPRIVREDNA ZADRUGA ZA EKOLOŠKU PROIZVODNJU BOROVA, Borova, OIB 50499759300 zastupanog po punomoćniku Dubravko Ognjanović</item>
    </izvorni_sadrzaj>
    <derivirana_varijabla naziv="DomainObject.Predmet.ProtuStrankaListFormatedOIB_1">
      <item>POLJOPRIVREDNA ZADRUGA ZA EKOLOŠKU PROIZVODNJU BOROVA, Borova, OIB 50499759300 zastupanog po punomoćniku Dubravko Ognjanović</item>
    </derivirana_varijabla>
  </DomainObject.Predmet.ProtuStrankaListFormatedOIB>
  <DomainObject.Predmet.ProtuStrankaListFormatedWithAdress>
    <izvorni_sadrzaj>
      <item>POLJOPRIVREDNA ZADRUGA ZA EKOLOŠKU PROIZVODNJU BOROVA, Borova, Voćarski put 3, 33410 Borova zastupanog po punomoćniku Dubravko Ognjanović</item>
    </izvorni_sadrzaj>
    <derivirana_varijabla naziv="DomainObject.Predmet.ProtuStrankaListFormatedWithAdress_1">
      <item>POLJOPRIVREDNA ZADRUGA ZA EKOLOŠKU PROIZVODNJU BOROVA, Borova, Voćarski put 3, 33410 Borova zastupanog po punomoćniku Dubravko Ognjanović</item>
    </derivirana_varijabla>
  </DomainObject.Predmet.ProtuStrankaListFormatedWithAdress>
  <DomainObject.Predmet.ProtuStrankaListFormatedWithAdressOIB>
    <izvorni_sadrzaj>
      <item>POLJOPRIVREDNA ZADRUGA ZA EKOLOŠKU PROIZVODNJU BOROVA, Borova, OIB 50499759300, Voćarski put 3, 33410 Borova zastupanog po punomoćniku Dubravko Ognjanović</item>
    </izvorni_sadrzaj>
    <derivirana_varijabla naziv="DomainObject.Predmet.ProtuStrankaListFormatedWithAdressOIB_1">
      <item>POLJOPRIVREDNA ZADRUGA ZA EKOLOŠKU PROIZVODNJU BOROVA, Borova, OIB 50499759300, Voćarski put 3, 33410 Borova zastupanog po punomoćniku Dubravko Ognjanović</item>
    </derivirana_varijabla>
  </DomainObject.Predmet.ProtuStrankaListFormatedWithAdressOIB>
  <DomainObject.Predmet.ProtuStrankaListNazivFormated>
    <izvorni_sadrzaj>
      <item>POLJOPRIVREDNA ZADRUGA ZA EKOLOŠKU PROIZVODNJU BOROVA, Borova</item>
    </izvorni_sadrzaj>
    <derivirana_varijabla naziv="DomainObject.Predmet.ProtuStrankaListNazivFormated_1">
      <item>POLJOPRIVREDNA ZADRUGA ZA EKOLOŠKU PROIZVODNJU BOROVA, Borova</item>
    </derivirana_varijabla>
  </DomainObject.Predmet.ProtuStrankaListNazivFormated>
  <DomainObject.Predmet.ProtuStrankaListNazivFormatedOIB>
    <izvorni_sadrzaj>
      <item>POLJOPRIVREDNA ZADRUGA ZA EKOLOŠKU PROIZVODNJU BOROVA, Borova, OIB 50499759300</item>
    </izvorni_sadrzaj>
    <derivirana_varijabla naziv="DomainObject.Predmet.ProtuStrankaListNazivFormatedOIB_1">
      <item>POLJOPRIVREDNA ZADRUGA ZA EKOLOŠKU PROIZVODNJU BOROVA, Borova, OIB 50499759300</item>
    </derivirana_varijabla>
  </DomainObject.Predmet.ProtuStrankaListNazivFormatedOIB>
  <DomainObject.Predmet.OstaliListFormated>
    <izvorni_sadrzaj>
      <item>Dubravko Ognjanović punomoćnik sudionika u postupku POLJOPRIVREDNA ZADRUGA ZA EKOLOŠKU PROIZVODNJU BOROVA, Borova</item>
    </izvorni_sadrzaj>
    <derivirana_varijabla naziv="DomainObject.Predmet.OstaliListFormated_1">
      <item>Dubravko Ognjanović punomoćnik sudionika u postupku POLJOPRIVREDNA ZADRUGA ZA EKOLOŠKU PROIZVODNJU BOROVA, Borova</item>
    </derivirana_varijabla>
  </DomainObject.Predmet.OstaliListFormated>
  <DomainObject.Predmet.OstaliListFormatedOIB>
    <izvorni_sadrzaj>
      <item>Dubravko Ognjanović punomoćnik sudionika u postupku POLJOPRIVREDNA ZADRUGA ZA EKOLOŠKU PROIZVODNJU BOROVA, Borova</item>
    </izvorni_sadrzaj>
    <derivirana_varijabla naziv="DomainObject.Predmet.OstaliListFormatedOIB_1">
      <item>Dubravko Ognjanović punomoćnik sudionika u postupku POLJOPRIVREDNA ZADRUGA ZA EKOLOŠKU PROIZVODNJU BOROVA, Borova</item>
    </derivirana_varijabla>
  </DomainObject.Predmet.OstaliListFormatedOIB>
  <DomainObject.Predmet.OstaliListFormatedWithAdress>
    <izvorni_sadrzaj>
      <item>Dubravko Ognjanović punomoćnik sudionika u postupku POLJOPRIVREDNA ZADRUGA ZA EKOLOŠKU PROIZVODNJU BOROVA, Borova</item>
    </izvorni_sadrzaj>
    <derivirana_varijabla naziv="DomainObject.Predmet.OstaliListFormatedWithAdress_1">
      <item>Dubravko Ognjanović punomoćnik sudionika u postupku POLJOPRIVREDNA ZADRUGA ZA EKOLOŠKU PROIZVODNJU BOROVA, Borova</item>
    </derivirana_varijabla>
  </DomainObject.Predmet.OstaliListFormatedWithAdress>
  <DomainObject.Predmet.OstaliListFormatedWithAdressOIB>
    <izvorni_sadrzaj>
      <item>Dubravko Ognjanović punomoćnik sudionika u postupku POLJOPRIVREDNA ZADRUGA ZA EKOLOŠKU PROIZVODNJU BOROVA, Borova</item>
    </izvorni_sadrzaj>
    <derivirana_varijabla naziv="DomainObject.Predmet.OstaliListFormatedWithAdressOIB_1">
      <item>Dubravko Ognjanović punomoćnik sudionika u postupku POLJOPRIVREDNA ZADRUGA ZA EKOLOŠKU PROIZVODNJU BOROVA, Borova</item>
    </derivirana_varijabla>
  </DomainObject.Predmet.OstaliListFormatedWithAdressOIB>
  <DomainObject.Predmet.OstaliListNazivFormated>
    <izvorni_sadrzaj>
      <item>Dubravko Ognjanović</item>
    </izvorni_sadrzaj>
    <derivirana_varijabla naziv="DomainObject.Predmet.OstaliListNazivFormated_1">
      <item>Dubravko Ognjanović</item>
    </derivirana_varijabla>
  </DomainObject.Predmet.OstaliListNazivFormated>
  <DomainObject.Predmet.OstaliListNazivFormatedOIB>
    <izvorni_sadrzaj>
      <item>Dubravko Ognjanović</item>
    </izvorni_sadrzaj>
    <derivirana_varijabla naziv="DomainObject.Predmet.OstaliListNazivFormatedOIB_1">
      <item>Dubravko Ognjanović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ZA EKOLOŠKU PROIZVODNJU BOROVA, Borova</izvorni_sadrzaj>
    <derivirana_varijabla naziv="DomainObject.Predmet.ProtustrankaIDrugi_1">POLJOPRIVREDNA ZADRUGA ZA EKOLOŠKU PROIZVODNJU BOROVA, Borova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ZA EKOLOŠKU PROIZVODNJU BOROVA, Borova, OIB 50499759300, Voćarski put 3, 33410 Borova</izvorni_sadrzaj>
    <derivirana_varijabla naziv="DomainObject.Predmet.ProtustrankaIDrugiAdressOIB_1">POLJOPRIVREDNA ZADRUGA ZA EKOLOŠKU PROIZVODNJU BOROVA, Borova, OIB 50499759300, Voćarski put 3, 33410 Borova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ZA EKOLOŠKU PROIZVODNJU BOROVA, Borova</item>
      <item>Dubravko Ognjanović</item>
    </izvorni_sadrzaj>
    <derivirana_varijabla naziv="DomainObject.Predmet.SudioniciListNaziv_1">
      <item>FINA, RC ZAGREB, Podružnica Bjelovar</item>
      <item>POLJOPRIVREDNA ZADRUGA ZA EKOLOŠKU PROIZVODNJU BOROVA, Borova</item>
      <item>Dubravko Ognjanović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ZA EKOLOŠKU PROIZVODNJU BOROVA, Borova, OIB 50499759300, Voćarski put 3,33410 Borova</item>
      <item>Dubravko Ognjanović</item>
    </izvorni_sadrzaj>
    <derivirana_varijabla naziv="DomainObject.Predmet.SudioniciListAdressOIB_1">
      <item>FINA, RC ZAGREB, Podružnica Bjelovar, OIB 85821130368, F. Supila 4,43000 Bjelovar</item>
      <item>POLJOPRIVREDNA ZADRUGA ZA EKOLOŠKU PROIZVODNJU BOROVA, Borova, OIB 50499759300, Voćarski put 3,33410 Borova</item>
      <item>Dubravko Ognjanović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50499759300</item>
      <item>, OIB null</item>
    </izvorni_sadrzaj>
    <derivirana_varijabla naziv="DomainObject.Predmet.SudioniciListNazivOIB_1">
      <item>, OIB 85821130368</item>
      <item>, OIB 50499759300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BF58E-A687-4638-8C75-5ECB86AFD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711</properties:Words>
  <properties:Characters>3831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2015-12-31T10:41:00Z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2015-12-31T10:41:00Z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