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1569" w14:paraId="c06156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670BF2">
        <w:t>826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670BF2">
        <w:t>LEXUS</w:t>
      </w:r>
      <w:r w:rsidR="00087AD2">
        <w:t xml:space="preserve"> društvo s ograničenom odgovornošću za pr</w:t>
      </w:r>
      <w:r w:rsidR="00670BF2">
        <w:t>oizvodnju</w:t>
      </w:r>
      <w:r w:rsidR="00087AD2">
        <w:t xml:space="preserve">, trgovinu i usluge </w:t>
      </w:r>
      <w:proofErr w:type="spellStart"/>
      <w:r w:rsidR="00670BF2">
        <w:t>Kešinci</w:t>
      </w:r>
      <w:proofErr w:type="spellEnd"/>
      <w:r w:rsidR="00670BF2">
        <w:t>, Ive Lole Ribara 63</w:t>
      </w:r>
      <w:r w:rsidR="00087AD2">
        <w:t xml:space="preserve">, OIB </w:t>
      </w:r>
      <w:r w:rsidR="00670BF2">
        <w:t>73824591756</w:t>
      </w:r>
      <w:r w:rsidR="00087AD2">
        <w:t>, MBS 0301</w:t>
      </w:r>
      <w:r w:rsidR="00670BF2">
        <w:t>00437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70BF2">
        <w:t>8. studenoga</w:t>
      </w:r>
      <w:r w:rsidR="00087AD2">
        <w:t xml:space="preserve">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670BF2">
        <w:t xml:space="preserve">LEXUS društvo s ograničenom odgovornošću za proizvodnju, trgovinu i usluge </w:t>
      </w:r>
      <w:proofErr w:type="spellStart"/>
      <w:r w:rsidR="00670BF2">
        <w:t>Kešinci</w:t>
      </w:r>
      <w:proofErr w:type="spellEnd"/>
      <w:r w:rsidR="00670BF2">
        <w:t>, Ive Lole Ribara 63, OIB 73824591756, MBS 030100437</w:t>
      </w:r>
      <w:r w:rsidR="00670BF2">
        <w:t xml:space="preserve"> iznosi 85.752,70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670BF2">
        <w:t xml:space="preserve">/direktor </w:t>
      </w:r>
      <w:r w:rsidR="00087AD2">
        <w:t>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670BF2">
        <w:t>826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670BF2">
        <w:t xml:space="preserve">8. studenoga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70BF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3CEF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0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0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St-2826/2016</izvorni_sadrzaj>
    <derivirana_varijabla naziv="DomainObject.Predmet.OznakaBroj_1">St-2826/2016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LEXUS društvo s ograničenom odgovornošću za proizvodnju, trgovinu i usluge</izvorni_sadrzaj>
    <derivirana_varijabla naziv="DomainObject.Predmet.ProtustrankaFormated_1">  LEXUS društvo s ograničenom odgovornošću za proizvodnju, trgovinu i usluge</derivirana_varijabla>
  </DomainObject.Predmet.ProtustrankaFormated>
  <DomainObject.Predmet.ProtustrankaFormatedOIB>
    <izvorni_sadrzaj>  LEXUS društvo s ograničenom odgovornošću za proizvodnju, trgovinu i usluge, OIB 73824591756</izvorni_sadrzaj>
    <derivirana_varijabla naziv="DomainObject.Predmet.ProtustrankaFormatedOIB_1">  LEXUS društvo s ograničenom odgovornošću za proizvodnju, trgovinu i usluge, OIB 73824591756</derivirana_varijabla>
  </DomainObject.Predmet.ProtustrankaFormatedOIB>
  <DomainObject.Predmet.ProtustrankaFormatedWithAdress>
    <izvorni_sadrzaj> LEXUS društvo s ograničenom odgovornošću za proizvodnju, trgovinu i usluge, Ive Lole Ribara 63, 31402 Kešinci</izvorni_sadrzaj>
    <derivirana_varijabla naziv="DomainObject.Predmet.ProtustrankaFormatedWithAdress_1"> LEXUS društvo s ograničenom odgovornošću za proizvodnju, trgovinu i usluge, Ive Lole Ribara 63, 31402 Kešinci</derivirana_varijabla>
  </DomainObject.Predmet.ProtustrankaFormatedWithAdress>
  <DomainObject.Predmet.ProtustrankaFormatedWithAdressOIB>
    <izvorni_sadrzaj> LEXUS društvo s ograničenom odgovornošću za proizvodnju, trgovinu i usluge, OIB 73824591756, Ive Lole Ribara 63, 31402 Kešinci</izvorni_sadrzaj>
    <derivirana_varijabla naziv="DomainObject.Predmet.ProtustrankaFormatedWithAdressOIB_1"> LEXUS društvo s ograničenom odgovornošću za proizvodnju, trgovinu i usluge, OIB 73824591756, Ive Lole Ribara 63, 31402 Kešinci</derivirana_varijabla>
  </DomainObject.Predmet.ProtustrankaFormatedWithAdressOIB>
  <DomainObject.Predmet.ProtustrankaWithAdress>
    <izvorni_sadrzaj>LEXUS društvo s ograničenom odgovornošću za proizvodnju, trgovinu i usluge Ive Lole Ribara 63, 31402 Kešinci</izvorni_sadrzaj>
    <derivirana_varijabla naziv="DomainObject.Predmet.ProtustrankaWithAdress_1">LEXUS društvo s ograničenom odgovornošću za proizvodnju, trgovinu i usluge Ive Lole Ribara 63, 31402 Kešinci</derivirana_varijabla>
  </DomainObject.Predmet.ProtustrankaWithAdress>
  <DomainObject.Predmet.ProtustrankaWithAdressOIB>
    <izvorni_sadrzaj>LEXUS društvo s ograničenom odgovornošću za proizvodnju, trgovinu i usluge, OIB 73824591756, Ive Lole Ribara 63, 31402 Kešinci</izvorni_sadrzaj>
    <derivirana_varijabla naziv="DomainObject.Predmet.ProtustrankaWithAdressOIB_1">LEXUS društvo s ograničenom odgovornošću za proizvodnju, trgovinu i usluge, OIB 73824591756, Ive Lole Ribara 63, 31402 Kešinci</derivirana_varijabla>
  </DomainObject.Predmet.ProtustrankaWithAdressOIB>
  <DomainObject.Predmet.ProtustrankaNazivFormated>
    <izvorni_sadrzaj>LEXUS društvo s ograničenom odgovornošću za proizvodnju, trgovinu i usluge</izvorni_sadrzaj>
    <derivirana_varijabla naziv="DomainObject.Predmet.ProtustrankaNazivFormated_1">LEXUS društvo s ograničenom odgovornošću za proizvodnju, trgovinu i usluge</derivirana_varijabla>
  </DomainObject.Predmet.ProtustrankaNazivFormated>
  <DomainObject.Predmet.ProtustrankaNazivFormatedOIB>
    <izvorni_sadrzaj>LEXUS društvo s ograničenom odgovornošću za proizvodnju, trgovinu i usluge, OIB 73824591756</izvorni_sadrzaj>
    <derivirana_varijabla naziv="DomainObject.Predmet.ProtustrankaNazivFormatedOIB_1">LEXUS društvo s ograničenom odgovornošću za proizvodnju, trgovinu i usluge, OIB 73824591756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LEXUS društvo s ograničenom odgovornošću za proizvodnju, trgovinu i usluge</item>
    </izvorni_sadrzaj>
    <derivirana_varijabla naziv="DomainObject.Predmet.ProtuStrankaListFormated_1">
      <item>LEXUS društvo s ograničenom odgovornošću za proizvodnju, trgovinu i usluge</item>
    </derivirana_varijabla>
  </DomainObject.Predmet.ProtuStrankaListFormated>
  <DomainObject.Predmet.ProtuStrankaListFormatedOIB>
    <izvorni_sadrzaj>
      <item>LEXUS društvo s ograničenom odgovornošću za proizvodnju, trgovinu i usluge, OIB 73824591756</item>
    </izvorni_sadrzaj>
    <derivirana_varijabla naziv="DomainObject.Predmet.ProtuStrankaListFormatedOIB_1">
      <item>LEXUS društvo s ograničenom odgovornošću za proizvodnju, trgovinu i usluge, OIB 73824591756</item>
    </derivirana_varijabla>
  </DomainObject.Predmet.ProtuStrankaListFormatedOIB>
  <DomainObject.Predmet.ProtuStrankaListFormatedWithAdress>
    <izvorni_sadrzaj>
      <item>LEXUS društvo s ograničenom odgovornošću za proizvodnju, trgovinu i usluge, Ive Lole Ribara 63, 31402 Kešinci</item>
    </izvorni_sadrzaj>
    <derivirana_varijabla naziv="DomainObject.Predmet.ProtuStrankaListFormatedWithAdress_1">
      <item>LEXUS društvo s ograničenom odgovornošću za proizvodnju, trgovinu i usluge, Ive Lole Ribara 63, 31402 Kešinci</item>
    </derivirana_varijabla>
  </DomainObject.Predmet.ProtuStrankaListFormatedWithAdress>
  <DomainObject.Predmet.ProtuStrankaListFormatedWithAdressOIB>
    <izvorni_sadrzaj>
      <item>LEXUS društvo s ograničenom odgovornošću za proizvodnju, trgovinu i usluge, OIB 73824591756, Ive Lole Ribara 63, 31402 Kešinci</item>
    </izvorni_sadrzaj>
    <derivirana_varijabla naziv="DomainObject.Predmet.ProtuStrankaListFormatedWithAdressOIB_1">
      <item>LEXUS društvo s ograničenom odgovornošću za proizvodnju, trgovinu i usluge, OIB 73824591756, Ive Lole Ribara 63, 31402 Kešinci</item>
    </derivirana_varijabla>
  </DomainObject.Predmet.ProtuStrankaListFormatedWithAdressOIB>
  <DomainObject.Predmet.ProtuStrankaListNazivFormated>
    <izvorni_sadrzaj>
      <item>LEXUS društvo s ograničenom odgovornošću za proizvodnju, trgovinu i usluge</item>
    </izvorni_sadrzaj>
    <derivirana_varijabla naziv="DomainObject.Predmet.ProtuStrankaListNazivFormated_1">
      <item>LEXUS društvo s ograničenom odgovornošću za proizvodnju, trgovinu i usluge</item>
    </derivirana_varijabla>
  </DomainObject.Predmet.ProtuStrankaListNazivFormated>
  <DomainObject.Predmet.ProtuStrankaListNazivFormatedOIB>
    <izvorni_sadrzaj>
      <item>LEXUS društvo s ograničenom odgovornošću za proizvodnju, trgovinu i usluge, OIB 73824591756</item>
    </izvorni_sadrzaj>
    <derivirana_varijabla naziv="DomainObject.Predmet.ProtuStrankaListNazivFormatedOIB_1">
      <item>LEXUS društvo s ograničenom odgovornošću za proizvodnju, trgovinu i usluge, OIB 73824591756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LEXUS društvo s ograničenom odgovornošću za proizvodnju, trgovinu i usluge</izvorni_sadrzaj>
    <derivirana_varijabla naziv="DomainObject.Predmet.ProtustrankaIDrugi_1">LEXUS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LEXUS društvo s ograničenom odgovornošću za proizvodnju, trgovinu i usluge, OIB 73824591756, Ive Lole Ribara 63, 31402 Kešinci</izvorni_sadrzaj>
    <derivirana_varijabla naziv="DomainObject.Predmet.ProtustrankaIDrugiAdressOIB_1">LEXUS društvo s ograničenom odgovornošću za proizvodnju, trgovinu i usluge, OIB 73824591756, Ive Lole Ribara 63, 31402 Kešinci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LEXUS društvo s ograničenom odgovornošću za proizvodnju, trgovinu i usluge</item>
    </izvorni_sadrzaj>
    <derivirana_varijabla naziv="DomainObject.Predmet.SudioniciListNaziv_1">
      <item>FINA RC OSIJEK</item>
      <item>LEXUS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LEXUS društvo s ograničenom odgovornošću za proizvodnju, trgovinu i usluge, OIB 73824591756, Ive Lole Ribara 63,31402 Kešinci</item>
    </izvorni_sadrzaj>
    <derivirana_varijabla naziv="DomainObject.Predmet.SudioniciListAdressOIB_1">
      <item>FINA RC OSIJEK, OIB 85821130368</item>
      <item>LEXUS društvo s ograničenom odgovornošću za proizvodnju, trgovinu i usluge, OIB 73824591756, Ive Lole Ribara 63,31402 Kešinci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73824591756</item>
    </izvorni_sadrzaj>
    <derivirana_varijabla naziv="DomainObject.Predmet.SudioniciListNazivOIB_1">
      <item>, OIB 85821130368</item>
      <item>, OIB 73824591756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5F4CE-7E65-4DAE-9D5F-49932F777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1854</properties:Characters>
  <properties:Lines>45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2016-11-08T10:54:00Z</cp:lastPrinted>
  <dcterms:modified xmlns:xsi="http://www.w3.org/2001/XMLSchema-instance" xsi:type="dcterms:W3CDTF">2016-11-08T10:54:00Z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