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0fae" w14:paraId="0460fae" w:rsidRDefault="00AA65A6" w:rsidP="00AA65A6" w:rsidR="00AA65A6" w:rsidRPr="00AA65A6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A65A6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65A6" w:rsidP="00AA65A6" w:rsidR="00AA65A6" w:rsidRPr="00AA65A6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A65A6">
        <w:rPr>
          <w:sz w:val="24"/>
          <w:szCs w:val="24"/>
          <w:lang w:eastAsia="en-US"/>
        </w:rPr>
        <w:t>REPUBLIKA HRVATSKA</w:t>
      </w:r>
    </w:p>
    <w:p w:rsidRDefault="00AA65A6" w:rsidP="00AA65A6" w:rsidR="00AA65A6" w:rsidRPr="00AA65A6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A65A6">
        <w:rPr>
          <w:sz w:val="24"/>
          <w:szCs w:val="24"/>
          <w:lang w:eastAsia="en-US"/>
        </w:rPr>
        <w:t>TRGOVAČKI SUD U ZAGREBU</w:t>
      </w:r>
    </w:p>
    <w:p w:rsidRDefault="00AA65A6" w:rsidP="00AA65A6" w:rsidR="00AA65A6" w:rsidRPr="00AA65A6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A65A6">
        <w:rPr>
          <w:sz w:val="24"/>
          <w:szCs w:val="24"/>
          <w:lang w:eastAsia="en-US"/>
        </w:rPr>
        <w:t xml:space="preserve">Zagreb, Amruševa 2/II     </w:t>
      </w:r>
      <w:r w:rsidRPr="00AA65A6">
        <w:rPr>
          <w:sz w:val="24"/>
          <w:szCs w:val="24"/>
          <w:lang w:eastAsia="en-US"/>
        </w:rPr>
        <w:tab/>
      </w:r>
      <w:r w:rsidRPr="00AA65A6">
        <w:rPr>
          <w:sz w:val="24"/>
          <w:szCs w:val="24"/>
          <w:lang w:eastAsia="en-US"/>
        </w:rPr>
        <w:tab/>
      </w:r>
      <w:r w:rsidRPr="00AA65A6">
        <w:rPr>
          <w:sz w:val="24"/>
          <w:szCs w:val="24"/>
          <w:lang w:eastAsia="en-US"/>
        </w:rPr>
        <w:tab/>
      </w:r>
      <w:r w:rsidRPr="00AA65A6">
        <w:rPr>
          <w:sz w:val="24"/>
          <w:szCs w:val="24"/>
          <w:lang w:eastAsia="en-US"/>
        </w:rPr>
        <w:tab/>
      </w:r>
      <w:r w:rsidRPr="00AA65A6">
        <w:rPr>
          <w:sz w:val="24"/>
          <w:szCs w:val="24"/>
          <w:lang w:eastAsia="en-US"/>
        </w:rPr>
        <w:tab/>
      </w:r>
      <w:r w:rsidRPr="00AA65A6">
        <w:rPr>
          <w:sz w:val="24"/>
          <w:szCs w:val="24"/>
          <w:lang w:eastAsia="en-US"/>
        </w:rPr>
        <w:tab/>
      </w:r>
    </w:p>
    <w:p w:rsidRDefault="00AA65A6" w:rsidP="00AA65A6" w:rsidR="00AA65A6" w:rsidRPr="00AA65A6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AA65A6" w:rsidP="00AA65A6" w:rsidR="00AA65A6" w:rsidRPr="00AA65A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AA65A6" w:rsidP="00AA65A6" w:rsidR="00AA65A6" w:rsidRPr="00AA65A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A65A6">
        <w:rPr>
          <w:sz w:val="24"/>
          <w:szCs w:val="24"/>
          <w:lang w:eastAsia="en-US"/>
        </w:rPr>
        <w:t>R E P U B L I K A   H R V A T S K A</w:t>
      </w:r>
    </w:p>
    <w:p w:rsidRDefault="00AA65A6" w:rsidP="00AA65A6" w:rsidR="00AA65A6" w:rsidRPr="00AA65A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A65A6">
        <w:rPr>
          <w:sz w:val="24"/>
          <w:szCs w:val="24"/>
          <w:lang w:eastAsia="en-US"/>
        </w:rPr>
        <w:t>R J E Š E NJ E</w:t>
      </w:r>
    </w:p>
    <w:p w:rsidRDefault="00AA65A6" w:rsidP="00AA65A6" w:rsidR="00AA65A6" w:rsidRPr="00AA65A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AA65A6" w:rsidP="00AA65A6" w:rsidR="00AA65A6" w:rsidRPr="00AA65A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AA65A6">
        <w:rPr>
          <w:sz w:val="24"/>
          <w:szCs w:val="24"/>
          <w:lang w:eastAsia="en-US"/>
        </w:rPr>
        <w:t>Trgovački sud u Zagrebu, po sucu Nikoli Ribarić, u predstečajnom postupku u povodu prijedloga dužnika APSOLUTNO VELIČANSTVENI d.o.o., Zagreb (Grad Zagreb), Opatovina 35, OIB: 76832591195, dana 2</w:t>
      </w:r>
      <w:r>
        <w:rPr>
          <w:sz w:val="24"/>
          <w:szCs w:val="24"/>
          <w:lang w:eastAsia="en-US"/>
        </w:rPr>
        <w:t>1</w:t>
      </w:r>
      <w:r w:rsidRPr="00AA65A6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kolovoza</w:t>
      </w:r>
      <w:r w:rsidRPr="00AA65A6">
        <w:rPr>
          <w:sz w:val="24"/>
          <w:szCs w:val="24"/>
          <w:lang w:eastAsia="en-US"/>
        </w:rPr>
        <w:t xml:space="preserve"> 2018. godine, </w:t>
      </w:r>
    </w:p>
    <w:p w:rsidRDefault="00E94945" w:rsidP="0076427E" w:rsidR="00E94945" w:rsidRPr="00E94945">
      <w:pPr>
        <w:pStyle w:val="Bezproreda"/>
        <w:jc w:val="center"/>
        <w:rPr>
          <w:szCs w:val="24"/>
        </w:rPr>
      </w:pPr>
    </w:p>
    <w:p w:rsidRDefault="0076427E" w:rsidP="0076427E" w:rsidR="0076427E" w:rsidRPr="00E94945">
      <w:pPr>
        <w:pStyle w:val="Bezproreda"/>
        <w:jc w:val="center"/>
        <w:rPr>
          <w:szCs w:val="24"/>
        </w:rPr>
      </w:pPr>
      <w:r w:rsidRPr="00E94945">
        <w:rPr>
          <w:szCs w:val="24"/>
        </w:rPr>
        <w:t>r i j e š i o   j e</w:t>
      </w:r>
    </w:p>
    <w:p w:rsidRDefault="0076427E" w:rsidP="0076427E" w:rsidR="0076427E" w:rsidRPr="00E94945">
      <w:pPr>
        <w:pStyle w:val="Bezproreda"/>
        <w:rPr>
          <w:szCs w:val="24"/>
        </w:rPr>
      </w:pPr>
    </w:p>
    <w:p w:rsidRDefault="0076427E" w:rsidP="00C66594" w:rsidR="005E3A9A">
      <w:pPr>
        <w:jc w:val="both"/>
        <w:rPr>
          <w:sz w:val="24"/>
          <w:szCs w:val="24"/>
        </w:rPr>
      </w:pPr>
      <w:r w:rsidRPr="00E94945">
        <w:rPr>
          <w:sz w:val="24"/>
          <w:szCs w:val="24"/>
        </w:rPr>
        <w:t xml:space="preserve">I        </w:t>
      </w:r>
      <w:r w:rsidR="005E3A9A">
        <w:rPr>
          <w:sz w:val="24"/>
          <w:szCs w:val="24"/>
        </w:rPr>
        <w:t xml:space="preserve">Određuje se naknada Financijskoj agenciji, OIB: 85821130368, za obavljanje poslova u predstečajnom postupku </w:t>
      </w:r>
      <w:r w:rsidR="005E3A9A" w:rsidRPr="005E3A9A">
        <w:rPr>
          <w:sz w:val="24"/>
          <w:szCs w:val="24"/>
        </w:rPr>
        <w:t xml:space="preserve">u povodu prijedloga dužnika </w:t>
      </w:r>
      <w:r w:rsidR="00AA65A6" w:rsidRPr="00AA65A6">
        <w:rPr>
          <w:sz w:val="24"/>
          <w:szCs w:val="24"/>
          <w:lang w:eastAsia="en-US"/>
        </w:rPr>
        <w:t>APSOLUTNO VELIČANSTVENI d.o.o., Zagreb (Grad Zagreb), Opatovina 35, OIB: 76832591195</w:t>
      </w:r>
      <w:r w:rsidR="005E3A9A">
        <w:rPr>
          <w:sz w:val="24"/>
          <w:szCs w:val="24"/>
        </w:rPr>
        <w:t>, u ukupnom iznosu od 950,00 kuna</w:t>
      </w:r>
    </w:p>
    <w:p w:rsidRDefault="005E3A9A" w:rsidP="00C66594" w:rsidR="005E3A9A">
      <w:pPr>
        <w:jc w:val="both"/>
        <w:rPr>
          <w:sz w:val="24"/>
          <w:szCs w:val="24"/>
        </w:rPr>
      </w:pPr>
    </w:p>
    <w:p w:rsidRDefault="005E3A9A" w:rsidP="00C66594" w:rsidR="005E3A9A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5E3A9A">
        <w:rPr>
          <w:sz w:val="24"/>
          <w:szCs w:val="24"/>
        </w:rPr>
        <w:t xml:space="preserve">Nalaže se računovodstvu Trgovačkog suda u Zagrebu, iznos od </w:t>
      </w:r>
      <w:r>
        <w:rPr>
          <w:sz w:val="24"/>
          <w:szCs w:val="24"/>
        </w:rPr>
        <w:t>950,00</w:t>
      </w:r>
      <w:r w:rsidRPr="005E3A9A">
        <w:rPr>
          <w:sz w:val="24"/>
          <w:szCs w:val="24"/>
        </w:rPr>
        <w:t xml:space="preserve">  kuna (d</w:t>
      </w:r>
      <w:r>
        <w:rPr>
          <w:sz w:val="24"/>
          <w:szCs w:val="24"/>
        </w:rPr>
        <w:t>evetstopedesetkuna</w:t>
      </w:r>
      <w:r w:rsidRPr="005E3A9A">
        <w:rPr>
          <w:sz w:val="24"/>
          <w:szCs w:val="24"/>
        </w:rPr>
        <w:t xml:space="preserve">) koji je uplaćen depozitni račun ovoga suda otvoren u Hrvatskoj poštanskoj banci, broj: 2390001-1300000460, s pozivom na 05 St </w:t>
      </w:r>
      <w:r>
        <w:rPr>
          <w:sz w:val="24"/>
          <w:szCs w:val="24"/>
        </w:rPr>
        <w:t>–</w:t>
      </w:r>
      <w:r w:rsidRPr="005E3A9A">
        <w:rPr>
          <w:sz w:val="24"/>
          <w:szCs w:val="24"/>
        </w:rPr>
        <w:t xml:space="preserve"> </w:t>
      </w:r>
      <w:r w:rsidR="00AA65A6">
        <w:rPr>
          <w:sz w:val="24"/>
          <w:szCs w:val="24"/>
        </w:rPr>
        <w:t>768</w:t>
      </w:r>
      <w:r w:rsidR="006B4FD5">
        <w:rPr>
          <w:sz w:val="24"/>
          <w:szCs w:val="24"/>
        </w:rPr>
        <w:t xml:space="preserve">/2018, </w:t>
      </w:r>
      <w:r>
        <w:rPr>
          <w:sz w:val="24"/>
          <w:szCs w:val="24"/>
        </w:rPr>
        <w:t xml:space="preserve">platiti na račun Financijske agencije, OIB: </w:t>
      </w:r>
      <w:r w:rsidRPr="005E3A9A">
        <w:rPr>
          <w:sz w:val="24"/>
          <w:szCs w:val="24"/>
        </w:rPr>
        <w:t>85821130368</w:t>
      </w:r>
      <w:r>
        <w:rPr>
          <w:sz w:val="24"/>
          <w:szCs w:val="24"/>
        </w:rPr>
        <w:t xml:space="preserve">, </w:t>
      </w:r>
    </w:p>
    <w:p w:rsidRDefault="005E3A9A" w:rsidP="00C66594" w:rsidR="005E3A9A">
      <w:pPr>
        <w:jc w:val="both"/>
        <w:rPr>
          <w:sz w:val="24"/>
          <w:szCs w:val="24"/>
        </w:rPr>
      </w:pPr>
    </w:p>
    <w:p w:rsidRDefault="005E3A9A" w:rsidP="00C66594" w:rsidR="005E3A9A">
      <w:pPr>
        <w:jc w:val="both"/>
        <w:rPr>
          <w:sz w:val="24"/>
          <w:szCs w:val="24"/>
        </w:rPr>
      </w:pPr>
      <w:r>
        <w:rPr>
          <w:sz w:val="24"/>
          <w:szCs w:val="24"/>
        </w:rPr>
        <w:t>IBAN: HR42 2390 0011 1000 1704 2</w:t>
      </w:r>
    </w:p>
    <w:p w:rsidRDefault="005E3A9A" w:rsidP="00C66594" w:rsidR="005E3A9A">
      <w:pPr>
        <w:jc w:val="both"/>
        <w:rPr>
          <w:sz w:val="24"/>
          <w:szCs w:val="24"/>
        </w:rPr>
      </w:pPr>
      <w:r>
        <w:rPr>
          <w:sz w:val="24"/>
          <w:szCs w:val="24"/>
        </w:rPr>
        <w:t>poziv na broj: HR05 7524005-</w:t>
      </w:r>
      <w:r w:rsidR="009B7451" w:rsidRPr="009B7451">
        <w:rPr>
          <w:sz w:val="24"/>
          <w:szCs w:val="24"/>
          <w:lang w:eastAsia="en-US"/>
        </w:rPr>
        <w:t>76832591195</w:t>
      </w:r>
      <w:r w:rsidR="009B7451">
        <w:rPr>
          <w:sz w:val="24"/>
          <w:szCs w:val="24"/>
          <w:lang w:eastAsia="en-US"/>
        </w:rPr>
        <w:t>.</w:t>
      </w:r>
    </w:p>
    <w:p w:rsidRDefault="005E3A9A" w:rsidP="00C66594" w:rsidR="005E3A9A">
      <w:pPr>
        <w:jc w:val="both"/>
        <w:rPr>
          <w:sz w:val="24"/>
          <w:szCs w:val="24"/>
        </w:rPr>
      </w:pPr>
    </w:p>
    <w:p w:rsidRDefault="005E3A9A" w:rsidP="00C66594" w:rsidR="005E3A9A">
      <w:pPr>
        <w:jc w:val="both"/>
        <w:rPr>
          <w:sz w:val="24"/>
          <w:szCs w:val="24"/>
        </w:rPr>
      </w:pPr>
    </w:p>
    <w:p w:rsidRDefault="005E3A9A" w:rsidP="005E3A9A" w:rsidR="0076427E" w:rsidRPr="00E949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6427E" w:rsidP="0076427E" w:rsidR="0076427E" w:rsidRPr="00E94945">
      <w:pPr>
        <w:pStyle w:val="Bezproreda"/>
        <w:jc w:val="center"/>
        <w:rPr>
          <w:szCs w:val="24"/>
        </w:rPr>
      </w:pPr>
      <w:r w:rsidRPr="00E94945">
        <w:rPr>
          <w:szCs w:val="24"/>
        </w:rPr>
        <w:t>Obrazloženje</w:t>
      </w:r>
    </w:p>
    <w:p w:rsidRDefault="0076427E" w:rsidP="0076427E" w:rsidR="0076427E" w:rsidRPr="00E94945">
      <w:pPr>
        <w:pStyle w:val="Bezproreda"/>
        <w:rPr>
          <w:szCs w:val="24"/>
        </w:rPr>
      </w:pPr>
    </w:p>
    <w:p w:rsidRDefault="00E94945" w:rsidP="00255722" w:rsidR="00E94945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 </w:t>
      </w:r>
      <w:r w:rsidR="005E3A9A" w:rsidRPr="005E3A9A">
        <w:rPr>
          <w:szCs w:val="24"/>
        </w:rPr>
        <w:t>Dužnik je podnio ovom sudu na temelju odredbe čl. 25. st. 1. Stečajnog zakona („Narodne novine“ broj 71/2015</w:t>
      </w:r>
      <w:r w:rsidR="00934276">
        <w:rPr>
          <w:szCs w:val="24"/>
        </w:rPr>
        <w:t>, 10</w:t>
      </w:r>
      <w:r w:rsidR="00EA022B">
        <w:rPr>
          <w:szCs w:val="24"/>
        </w:rPr>
        <w:t>4</w:t>
      </w:r>
      <w:r w:rsidR="00934276">
        <w:rPr>
          <w:szCs w:val="24"/>
        </w:rPr>
        <w:t>/17</w:t>
      </w:r>
      <w:r w:rsidR="005E3A9A" w:rsidRPr="005E3A9A">
        <w:rPr>
          <w:szCs w:val="24"/>
        </w:rPr>
        <w:t>: dalje: SZ) prijedlog za sklapanje predstečajne nagodbe.</w:t>
      </w:r>
    </w:p>
    <w:p w:rsidRDefault="005E3A9A" w:rsidP="00255722" w:rsidR="005E3A9A">
      <w:pPr>
        <w:pStyle w:val="Bezproreda"/>
        <w:jc w:val="both"/>
        <w:rPr>
          <w:szCs w:val="24"/>
        </w:rPr>
      </w:pPr>
      <w:r>
        <w:rPr>
          <w:szCs w:val="24"/>
        </w:rPr>
        <w:t xml:space="preserve">Rješenjem od </w:t>
      </w:r>
      <w:r w:rsidR="009B7451">
        <w:rPr>
          <w:szCs w:val="24"/>
        </w:rPr>
        <w:t>29</w:t>
      </w:r>
      <w:r>
        <w:rPr>
          <w:szCs w:val="24"/>
        </w:rPr>
        <w:t>.</w:t>
      </w:r>
      <w:r w:rsidR="009B7451">
        <w:rPr>
          <w:szCs w:val="24"/>
        </w:rPr>
        <w:t xml:space="preserve"> ožujka</w:t>
      </w:r>
      <w:r>
        <w:rPr>
          <w:szCs w:val="24"/>
        </w:rPr>
        <w:t xml:space="preserve"> 201</w:t>
      </w:r>
      <w:r w:rsidR="009B7451">
        <w:rPr>
          <w:szCs w:val="24"/>
        </w:rPr>
        <w:t>8</w:t>
      </w:r>
      <w:r>
        <w:rPr>
          <w:szCs w:val="24"/>
        </w:rPr>
        <w:t>. godine otvoren je predstečajni postupak.</w:t>
      </w:r>
    </w:p>
    <w:p w:rsidRDefault="005E3A9A" w:rsidP="00255722" w:rsidR="005E3A9A">
      <w:pPr>
        <w:pStyle w:val="Bezproreda"/>
        <w:jc w:val="both"/>
        <w:rPr>
          <w:szCs w:val="24"/>
        </w:rPr>
      </w:pPr>
      <w:r>
        <w:rPr>
          <w:szCs w:val="24"/>
        </w:rPr>
        <w:t xml:space="preserve">Podneskom od </w:t>
      </w:r>
      <w:r w:rsidR="009B7451">
        <w:rPr>
          <w:szCs w:val="24"/>
        </w:rPr>
        <w:t>4</w:t>
      </w:r>
      <w:r w:rsidR="007836FA">
        <w:rPr>
          <w:szCs w:val="24"/>
        </w:rPr>
        <w:t>.</w:t>
      </w:r>
      <w:r w:rsidR="009B7451">
        <w:rPr>
          <w:szCs w:val="24"/>
        </w:rPr>
        <w:t>5</w:t>
      </w:r>
      <w:r w:rsidR="007836FA">
        <w:rPr>
          <w:szCs w:val="24"/>
        </w:rPr>
        <w:t>.2018</w:t>
      </w:r>
      <w:r>
        <w:rPr>
          <w:szCs w:val="24"/>
        </w:rPr>
        <w:t>. FINA je zatražila određivanje troškova sudjelovanja FINA-e u predstečajnom postupku.</w:t>
      </w:r>
    </w:p>
    <w:p w:rsidRDefault="005E3A9A" w:rsidP="00255722" w:rsidR="005E3A9A">
      <w:pPr>
        <w:pStyle w:val="Bezproreda"/>
        <w:jc w:val="both"/>
        <w:rPr>
          <w:szCs w:val="24"/>
        </w:rPr>
      </w:pPr>
      <w:r>
        <w:rPr>
          <w:szCs w:val="24"/>
        </w:rPr>
        <w:t xml:space="preserve">Uz podnesak od </w:t>
      </w:r>
      <w:r w:rsidR="009B7451">
        <w:rPr>
          <w:szCs w:val="24"/>
        </w:rPr>
        <w:t>4</w:t>
      </w:r>
      <w:r w:rsidR="007836FA">
        <w:rPr>
          <w:szCs w:val="24"/>
        </w:rPr>
        <w:t>.</w:t>
      </w:r>
      <w:r w:rsidR="009B7451">
        <w:rPr>
          <w:szCs w:val="24"/>
        </w:rPr>
        <w:t>5</w:t>
      </w:r>
      <w:r w:rsidR="007836FA">
        <w:rPr>
          <w:szCs w:val="24"/>
        </w:rPr>
        <w:t>.2018.</w:t>
      </w:r>
      <w:r>
        <w:rPr>
          <w:szCs w:val="24"/>
        </w:rPr>
        <w:t xml:space="preserve"> FINA dostavlja i račun u ukupnom iznosu od 950,00 kuna, koji se sastoji od iznosa 760,00 kuna uvećano za PDV.</w:t>
      </w:r>
    </w:p>
    <w:p w:rsidRDefault="005E3A9A" w:rsidP="005E3A9A" w:rsidR="005E3A9A">
      <w:pPr>
        <w:pStyle w:val="Bezproreda"/>
        <w:jc w:val="both"/>
        <w:rPr>
          <w:szCs w:val="24"/>
        </w:rPr>
      </w:pPr>
      <w:r>
        <w:rPr>
          <w:szCs w:val="24"/>
        </w:rPr>
        <w:t xml:space="preserve">Odredbom članka 2. </w:t>
      </w:r>
      <w:r w:rsidRPr="005E3A9A">
        <w:rPr>
          <w:szCs w:val="24"/>
        </w:rPr>
        <w:t>Pravilnik</w:t>
      </w:r>
      <w:r>
        <w:rPr>
          <w:szCs w:val="24"/>
        </w:rPr>
        <w:t>a</w:t>
      </w:r>
      <w:r w:rsidRPr="005E3A9A">
        <w:rPr>
          <w:szCs w:val="24"/>
        </w:rPr>
        <w:t xml:space="preserve"> o vrsti i visini naknade troškova Financijske agencije u predstečajnom postupku i o visini naknade troška Financijske agencije za podnošenje prijedloga za otvaranje stečajnog postupka</w:t>
      </w:r>
      <w:r>
        <w:rPr>
          <w:szCs w:val="24"/>
        </w:rPr>
        <w:t xml:space="preserve"> („</w:t>
      </w:r>
      <w:r w:rsidRPr="005E3A9A">
        <w:rPr>
          <w:szCs w:val="24"/>
        </w:rPr>
        <w:t>Narodne novine</w:t>
      </w:r>
      <w:r>
        <w:rPr>
          <w:szCs w:val="24"/>
        </w:rPr>
        <w:t>“ broj:</w:t>
      </w:r>
      <w:r w:rsidRPr="005E3A9A">
        <w:rPr>
          <w:szCs w:val="24"/>
        </w:rPr>
        <w:t xml:space="preserve"> 106/2015</w:t>
      </w:r>
      <w:r w:rsidR="002752E3">
        <w:rPr>
          <w:szCs w:val="24"/>
        </w:rPr>
        <w:t xml:space="preserve">; dalje Pravilnik) određeno je kako </w:t>
      </w:r>
      <w:r w:rsidR="002752E3" w:rsidRPr="002752E3">
        <w:rPr>
          <w:szCs w:val="24"/>
        </w:rPr>
        <w:t>Financijska agencija ima pravo na naknadu za obavljanje poslova u predstečajnom postupku propisanih odredbama Stečajnog zakona (»Narodne novine«, broj 71/15.) u iznosu od 760,00 kuna uvećanom za porez na dodanu vrijednost.</w:t>
      </w:r>
    </w:p>
    <w:p w:rsidRDefault="002752E3" w:rsidP="005E3A9A" w:rsidR="002752E3">
      <w:pPr>
        <w:pStyle w:val="Bezproreda"/>
        <w:jc w:val="both"/>
        <w:rPr>
          <w:szCs w:val="24"/>
        </w:rPr>
      </w:pPr>
      <w:r>
        <w:rPr>
          <w:szCs w:val="24"/>
        </w:rPr>
        <w:t>S obzirom na postavljeni zahtjev FINA-e, odredbu članka 2. Pravilnika, odlučeno je kao u izreci.</w:t>
      </w:r>
    </w:p>
    <w:p w:rsidRDefault="002752E3" w:rsidP="005E3A9A" w:rsidR="002752E3">
      <w:pPr>
        <w:pStyle w:val="Bezproreda"/>
        <w:jc w:val="both"/>
        <w:rPr>
          <w:szCs w:val="24"/>
        </w:rPr>
      </w:pPr>
    </w:p>
    <w:p w:rsidRDefault="00C66594" w:rsidP="0026286A" w:rsidR="0076427E" w:rsidRPr="00E94945">
      <w:pPr>
        <w:pStyle w:val="Bezproreda"/>
        <w:rPr>
          <w:szCs w:val="24"/>
        </w:rPr>
      </w:pPr>
      <w:r w:rsidRPr="00E94945">
        <w:rPr>
          <w:szCs w:val="24"/>
        </w:rPr>
        <w:tab/>
        <w:t>Slijedom navedenoga odlučeno je kao u izreci rješenja.</w:t>
      </w:r>
    </w:p>
    <w:p w:rsidRDefault="005F4593" w:rsidP="004832C8" w:rsidR="005F4593">
      <w:pPr>
        <w:pStyle w:val="Bezproreda"/>
        <w:jc w:val="center"/>
        <w:rPr>
          <w:szCs w:val="24"/>
        </w:rPr>
      </w:pPr>
    </w:p>
    <w:p w:rsidRDefault="0076427E" w:rsidP="004832C8" w:rsidR="0076427E" w:rsidRPr="00E94945">
      <w:pPr>
        <w:pStyle w:val="Bezproreda"/>
        <w:jc w:val="center"/>
        <w:rPr>
          <w:szCs w:val="24"/>
        </w:rPr>
      </w:pPr>
      <w:r w:rsidRPr="00E94945">
        <w:rPr>
          <w:szCs w:val="24"/>
        </w:rPr>
        <w:t>U Zagrebu,</w:t>
      </w:r>
      <w:r w:rsidR="00B633A9">
        <w:rPr>
          <w:szCs w:val="24"/>
        </w:rPr>
        <w:t xml:space="preserve"> 21</w:t>
      </w:r>
      <w:r w:rsidRPr="00E94945">
        <w:rPr>
          <w:szCs w:val="24"/>
        </w:rPr>
        <w:t>.</w:t>
      </w:r>
      <w:r w:rsidR="00B633A9">
        <w:rPr>
          <w:szCs w:val="24"/>
        </w:rPr>
        <w:t xml:space="preserve"> kolovoza</w:t>
      </w:r>
      <w:r w:rsidRPr="00E94945">
        <w:rPr>
          <w:szCs w:val="24"/>
        </w:rPr>
        <w:t xml:space="preserve"> 201</w:t>
      </w:r>
      <w:r w:rsidR="007836FA">
        <w:rPr>
          <w:szCs w:val="24"/>
        </w:rPr>
        <w:t>8</w:t>
      </w:r>
      <w:r w:rsidRPr="00E94945">
        <w:rPr>
          <w:szCs w:val="24"/>
        </w:rPr>
        <w:t>.</w:t>
      </w:r>
      <w:r w:rsidR="004473B7" w:rsidRPr="00E94945">
        <w:rPr>
          <w:szCs w:val="24"/>
        </w:rPr>
        <w:t xml:space="preserve"> </w:t>
      </w:r>
      <w:r w:rsidRPr="00E94945">
        <w:rPr>
          <w:szCs w:val="24"/>
        </w:rPr>
        <w:t>godine</w:t>
      </w:r>
    </w:p>
    <w:p w:rsidRDefault="004473B7" w:rsidP="005444AA" w:rsidR="005444A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E94945">
        <w:rPr>
          <w:szCs w:val="24"/>
        </w:rPr>
        <w:t xml:space="preserve">                                                                                                                        </w:t>
      </w:r>
      <w:r w:rsidR="005444A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444AA" w:rsidP="00E91121" w:rsidR="005444A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444AA" w:rsidP="00E91121" w:rsidR="005444A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444AA" w:rsidP="00E91121" w:rsidR="005444A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444AA" w:rsidP="00E91121" w:rsidR="005444A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F4593" w:rsidP="005444AA" w:rsidR="005F459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5F4593" w:rsidP="005F4593" w:rsidR="005F4593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0646DE" w:rsidP="005F4593" w:rsidR="000646DE" w:rsidRPr="00E94945">
      <w:pPr>
        <w:pStyle w:val="Bezproreda"/>
        <w:jc w:val="center"/>
        <w:rPr>
          <w:szCs w:val="24"/>
        </w:rPr>
      </w:pPr>
    </w:p>
    <w:p w:rsidRDefault="0076427E" w:rsidP="0076427E" w:rsidR="0076427E" w:rsidRPr="00E94945">
      <w:pPr>
        <w:pStyle w:val="Bezproreda"/>
        <w:rPr>
          <w:szCs w:val="24"/>
        </w:rPr>
      </w:pPr>
      <w:r w:rsidRPr="00E94945">
        <w:rPr>
          <w:szCs w:val="24"/>
        </w:rPr>
        <w:t xml:space="preserve"> </w:t>
      </w:r>
    </w:p>
    <w:p w:rsidRDefault="0076427E" w:rsidP="0076427E" w:rsidR="0076427E" w:rsidRPr="00E94945">
      <w:pPr>
        <w:pStyle w:val="Bezproreda"/>
        <w:rPr>
          <w:szCs w:val="24"/>
        </w:rPr>
      </w:pPr>
      <w:r w:rsidRPr="00E94945">
        <w:rPr>
          <w:szCs w:val="24"/>
        </w:rPr>
        <w:t>POUKA O PRAVNOM LIJEKU:</w:t>
      </w:r>
    </w:p>
    <w:p w:rsidRDefault="00E94945" w:rsidP="00074C0F" w:rsidR="00E94945">
      <w:pPr>
        <w:jc w:val="both"/>
      </w:pPr>
      <w:r>
        <w:t xml:space="preserve">Protiv ovog rješenja dopuštena je žalba u </w:t>
      </w:r>
      <w:r w:rsidRPr="007A3B7A">
        <w:t xml:space="preserve">roku od </w:t>
      </w:r>
      <w:r w:rsidRPr="00062C82">
        <w:t xml:space="preserve">8 dana od dana </w:t>
      </w:r>
      <w:r w:rsidR="00074C0F">
        <w:t>dostave</w:t>
      </w:r>
      <w:r>
        <w:t>.</w:t>
      </w:r>
      <w:r w:rsidR="00074C0F">
        <w:t xml:space="preserve"> Dostava se smatra obavljenom istekom osmoga dana od dana objave pismena na mrežnoj stranici e-Oglasna ploča sudova</w:t>
      </w:r>
      <w:r w:rsidRPr="007A3B7A">
        <w:t xml:space="preserve"> </w:t>
      </w:r>
      <w:r w:rsidR="00074C0F">
        <w:t xml:space="preserve">(čl. 12. SZ-a). </w:t>
      </w:r>
      <w:r w:rsidRPr="007A3B7A">
        <w:t xml:space="preserve">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4832C8" w:rsidP="00C66594" w:rsidR="004832C8" w:rsidRPr="00E94945">
      <w:pPr>
        <w:pStyle w:val="Bezproreda"/>
        <w:jc w:val="both"/>
        <w:rPr>
          <w:szCs w:val="24"/>
        </w:rPr>
      </w:pPr>
    </w:p>
    <w:p w:rsidRDefault="005F4593" w:rsidP="00E94945" w:rsidR="005F4593"/>
    <w:p w:rsidRDefault="005F4593" w:rsidP="00E94945" w:rsidR="005F4593"/>
    <w:p w:rsidRDefault="005F4593" w:rsidP="00E94945" w:rsidR="005F4593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444AA" w:rsidP="00E94945" w:rsidR="005444AA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5F4593" w:rsidP="00E94945" w:rsidR="005F4593"/>
    <w:p w:rsidRDefault="00E94945" w:rsidP="00E94945" w:rsidR="00E94945" w:rsidRPr="009969B9">
      <w:r w:rsidRPr="009969B9">
        <w:t>DNA:</w:t>
      </w:r>
    </w:p>
    <w:p w:rsidRDefault="00E94945" w:rsidP="00E94945" w:rsidR="00E94945">
      <w:pPr>
        <w:ind w:hanging="705" w:left="705"/>
      </w:pPr>
      <w:r w:rsidRPr="009969B9">
        <w:t>-</w:t>
      </w:r>
      <w:r w:rsidRPr="009969B9">
        <w:tab/>
      </w:r>
      <w:r>
        <w:t>e-Oglasna ploča</w:t>
      </w:r>
    </w:p>
    <w:p w:rsidRDefault="00E94945" w:rsidP="00E94945" w:rsidR="008E75D6">
      <w:pPr>
        <w:ind w:hanging="705" w:left="705"/>
      </w:pPr>
      <w:r>
        <w:t xml:space="preserve">- </w:t>
      </w:r>
      <w:r>
        <w:tab/>
        <w:t xml:space="preserve">FINA </w:t>
      </w:r>
    </w:p>
    <w:p w:rsidRDefault="00E94945" w:rsidP="00E94945" w:rsidR="008E75D6">
      <w:pPr>
        <w:ind w:hanging="705" w:left="705"/>
      </w:pPr>
      <w:r>
        <w:t xml:space="preserve">- </w:t>
      </w:r>
      <w:r>
        <w:tab/>
      </w:r>
      <w:r w:rsidR="008E75D6">
        <w:tab/>
        <w:t>predstečajni dužnik</w:t>
      </w:r>
      <w:r>
        <w:tab/>
      </w:r>
    </w:p>
    <w:p w:rsidRDefault="008E75D6" w:rsidP="00E94945" w:rsidR="008E75D6">
      <w:pPr>
        <w:ind w:hanging="705" w:left="705"/>
      </w:pPr>
      <w:r>
        <w:t>-</w:t>
      </w:r>
      <w:r>
        <w:tab/>
      </w:r>
      <w:r>
        <w:tab/>
      </w:r>
      <w:r w:rsidR="00EE393C">
        <w:t>Daniel Deković, Zagreb, Harambašićeva 15</w:t>
      </w:r>
    </w:p>
    <w:p w:rsidRDefault="00EE393C" w:rsidP="00E94945" w:rsidR="00EE393C" w:rsidRPr="009969B9">
      <w:pPr>
        <w:ind w:hanging="705" w:left="705"/>
      </w:pPr>
      <w:r>
        <w:t>-</w:t>
      </w:r>
      <w:r>
        <w:tab/>
      </w:r>
      <w:r w:rsidR="002752E3">
        <w:t>Ana Malović</w:t>
      </w:r>
    </w:p>
    <w:p w:rsidRDefault="00E94945" w:rsidP="00E94945" w:rsidR="00E94945">
      <w:r w:rsidRPr="009969B9">
        <w:t>-</w:t>
      </w:r>
      <w:r w:rsidRPr="009969B9">
        <w:tab/>
        <w:t>spis</w:t>
      </w:r>
    </w:p>
    <w:p w:rsidRDefault="00EE393C" w:rsidP="00E94945" w:rsidR="00EE393C"/>
    <w:p w:rsidRDefault="008E75D6" w:rsidP="00E94945" w:rsidR="008E75D6" w:rsidRPr="009969B9"/>
    <w:p w:rsidRDefault="00E94945" w:rsidP="00E94945" w:rsidR="00E94945"/>
    <w:p w:rsidRDefault="00182123" w:rsidP="00E94945" w:rsidR="00182123" w:rsidRPr="00E94945">
      <w:pPr>
        <w:pStyle w:val="Bezproreda"/>
        <w:rPr>
          <w:szCs w:val="24"/>
        </w:rPr>
      </w:pPr>
    </w:p>
    <w:sectPr w:rsidSect="00B633A9" w:rsidR="00182123" w:rsidRPr="00E94945">
      <w:headerReference w:type="default" r:id="rId9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2E3" w:rsidP="002752E3" w:rsidR="002752E3">
      <w:r>
        <w:separator/>
      </w:r>
    </w:p>
  </w:endnote>
  <w:endnote w:id="0" w:type="continuationSeparator">
    <w:p w:rsidRDefault="002752E3" w:rsidP="002752E3" w:rsidR="00275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2E3" w:rsidP="002752E3" w:rsidR="002752E3">
      <w:r>
        <w:separator/>
      </w:r>
    </w:p>
  </w:footnote>
  <w:footnote w:id="0" w:type="continuationSeparator">
    <w:p w:rsidRDefault="002752E3" w:rsidP="002752E3" w:rsidR="00275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4731417"/>
      <w:docPartObj>
        <w:docPartGallery w:val="Page Numbers (Top of Page)"/>
        <w:docPartUnique/>
      </w:docPartObj>
    </w:sdtPr>
    <w:sdtEndPr/>
    <w:sdtContent>
      <w:p w:rsidRDefault="002752E3" w:rsidR="002752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8A3">
          <w:rPr>
            <w:noProof/>
          </w:rPr>
          <w:t>1</w:t>
        </w:r>
        <w:r>
          <w:fldChar w:fldCharType="end"/>
        </w:r>
      </w:p>
      <w:p w:rsidRDefault="002752E3" w:rsidR="002752E3">
        <w:pPr>
          <w:pStyle w:val="Zaglavlje"/>
          <w:jc w:val="center"/>
        </w:pPr>
        <w:r>
          <w:tab/>
        </w:r>
        <w:r>
          <w:tab/>
        </w:r>
        <w:r w:rsidRPr="002752E3">
          <w:t>72 St-</w:t>
        </w:r>
        <w:r w:rsidR="00AA65A6">
          <w:t>768/2018</w:t>
        </w:r>
        <w:r w:rsidR="005444AA">
          <w:t>-16</w:t>
        </w:r>
      </w:p>
    </w:sdtContent>
  </w:sdt>
  <w:p w:rsidRDefault="002752E3" w:rsidR="002752E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646DE"/>
    <w:rsid w:val="00074C0F"/>
    <w:rsid w:val="00157F4D"/>
    <w:rsid w:val="00182123"/>
    <w:rsid w:val="001B1A0A"/>
    <w:rsid w:val="001E2E5C"/>
    <w:rsid w:val="00202D38"/>
    <w:rsid w:val="00226583"/>
    <w:rsid w:val="00255722"/>
    <w:rsid w:val="0026286A"/>
    <w:rsid w:val="002752E3"/>
    <w:rsid w:val="004473B7"/>
    <w:rsid w:val="004832C8"/>
    <w:rsid w:val="004B65E5"/>
    <w:rsid w:val="005444AA"/>
    <w:rsid w:val="005E3A9A"/>
    <w:rsid w:val="005F4593"/>
    <w:rsid w:val="00630696"/>
    <w:rsid w:val="006B4FD5"/>
    <w:rsid w:val="006C62DD"/>
    <w:rsid w:val="00720798"/>
    <w:rsid w:val="0076427E"/>
    <w:rsid w:val="007836FA"/>
    <w:rsid w:val="008962E3"/>
    <w:rsid w:val="008E75D6"/>
    <w:rsid w:val="00916EFB"/>
    <w:rsid w:val="00934276"/>
    <w:rsid w:val="009568A3"/>
    <w:rsid w:val="009B7451"/>
    <w:rsid w:val="009E2DDE"/>
    <w:rsid w:val="00A81F16"/>
    <w:rsid w:val="00AA65A6"/>
    <w:rsid w:val="00AA71D3"/>
    <w:rsid w:val="00B633A9"/>
    <w:rsid w:val="00BB6885"/>
    <w:rsid w:val="00C13612"/>
    <w:rsid w:val="00C66594"/>
    <w:rsid w:val="00D07373"/>
    <w:rsid w:val="00D127D6"/>
    <w:rsid w:val="00E555B5"/>
    <w:rsid w:val="00E94945"/>
    <w:rsid w:val="00EA022B"/>
    <w:rsid w:val="00EE393C"/>
    <w:rsid w:val="00F2517C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8E75D6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F4593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5F459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8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68A3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68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68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8E75D6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52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52E3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F4593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5F459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6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8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68A3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68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68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51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St-768/2018</izvorni_sadrzaj>
    <derivirana_varijabla naziv="DomainObject.Predmet.OznakaBroj_1">St-768/2018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APSOLUTNO VELIČANSTVENI  d.o.o.</izvorni_sadrzaj>
    <derivirana_varijabla naziv="DomainObject.Predmet.ProtustrankaFormated_1">  APSOLUTNO VELIČANSTVENI  d.o.o.</derivirana_varijabla>
  </DomainObject.Predmet.ProtustrankaFormated>
  <DomainObject.Predmet.ProtustrankaFormatedOIB>
    <izvorni_sadrzaj>  APSOLUTNO VELIČANSTVENI  d.o.o., OIB 76832591195</izvorni_sadrzaj>
    <derivirana_varijabla naziv="DomainObject.Predmet.ProtustrankaFormatedOIB_1">  APSOLUTNO VELIČANSTVENI  d.o.o., OIB 76832591195</derivirana_varijabla>
  </DomainObject.Predmet.ProtustrankaFormatedOIB>
  <DomainObject.Predmet.ProtustrankaFormatedWithAdress>
    <izvorni_sadrzaj> APSOLUTNO VELIČANSTVENI  d.o.o., Opatovina 35, 10000 Zagreb</izvorni_sadrzaj>
    <derivirana_varijabla naziv="DomainObject.Predmet.ProtustrankaFormatedWithAdress_1"> APSOLUTNO VELIČANSTVENI  d.o.o., Opatovina 35, 10000 Zagreb</derivirana_varijabla>
  </DomainObject.Predmet.ProtustrankaFormatedWithAdress>
  <DomainObject.Predmet.ProtustrankaFormatedWithAdressOIB>
    <izvorni_sadrzaj> APSOLUTNO VELIČANSTVENI  d.o.o., OIB 76832591195, Opatovina 35, 10000 Zagreb</izvorni_sadrzaj>
    <derivirana_varijabla naziv="DomainObject.Predmet.ProtustrankaFormatedWithAdressOIB_1"> APSOLUTNO VELIČANSTVENI  d.o.o., OIB 76832591195, Opatovina 35, 10000 Zagreb</derivirana_varijabla>
  </DomainObject.Predmet.ProtustrankaFormatedWithAdressOIB>
  <DomainObject.Predmet.ProtustrankaWithAdress>
    <izvorni_sadrzaj>APSOLUTNO VELIČANSTVENI  d.o.o. Opatovina 35, 10000 Zagreb</izvorni_sadrzaj>
    <derivirana_varijabla naziv="DomainObject.Predmet.ProtustrankaWithAdress_1">APSOLUTNO VELIČANSTVENI  d.o.o. Opatovina 35, 10000 Zagreb</derivirana_varijabla>
  </DomainObject.Predmet.ProtustrankaWithAdress>
  <DomainObject.Predmet.ProtustrankaWithAdressOIB>
    <izvorni_sadrzaj>APSOLUTNO VELIČANSTVENI  d.o.o., OIB 76832591195, Opatovina 35, 10000 Zagreb</izvorni_sadrzaj>
    <derivirana_varijabla naziv="DomainObject.Predmet.ProtustrankaWithAdressOIB_1">APSOLUTNO VELIČANSTVENI  d.o.o., OIB 76832591195, Opatovina 35, 10000 Zagreb</derivirana_varijabla>
  </DomainObject.Predmet.ProtustrankaWithAdressOIB>
  <DomainObject.Predmet.ProtustrankaNazivFormated>
    <izvorni_sadrzaj>APSOLUTNO VELIČANSTVENI  d.o.o.</izvorni_sadrzaj>
    <derivirana_varijabla naziv="DomainObject.Predmet.ProtustrankaNazivFormated_1">APSOLUTNO VELIČANSTVENI  d.o.o.</derivirana_varijabla>
  </DomainObject.Predmet.ProtustrankaNazivFormated>
  <DomainObject.Predmet.ProtustrankaNazivFormatedOIB>
    <izvorni_sadrzaj>APSOLUTNO VELIČANSTVENI  d.o.o., OIB 76832591195</izvorni_sadrzaj>
    <derivirana_varijabla naziv="DomainObject.Predmet.ProtustrankaNazivFormatedOIB_1">APSOLUTNO VELIČANSTVENI  d.o.o., OIB 76832591195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APSOLUTNO VELIČANSTVENI  d.o.o.</izvorni_sadrzaj>
    <derivirana_varijabla naziv="DomainObject.Predmet.StrankaFormated_1">  APSOLUTNO VELIČANSTVENI  d.o.o.</derivirana_varijabla>
  </DomainObject.Predmet.StrankaFormated>
  <DomainObject.Predmet.StrankaFormatedOIB>
    <izvorni_sadrzaj>  APSOLUTNO VELIČANSTVENI  d.o.o., OIB 76832591195</izvorni_sadrzaj>
    <derivirana_varijabla naziv="DomainObject.Predmet.StrankaFormatedOIB_1">  APSOLUTNO VELIČANSTVENI  d.o.o., OIB 76832591195</derivirana_varijabla>
  </DomainObject.Predmet.StrankaFormatedOIB>
  <DomainObject.Predmet.StrankaFormatedWithAdress>
    <izvorni_sadrzaj> APSOLUTNO VELIČANSTVENI  d.o.o., Opatovina 35, 10000 Zagreb</izvorni_sadrzaj>
    <derivirana_varijabla naziv="DomainObject.Predmet.StrankaFormatedWithAdress_1"> APSOLUTNO VELIČANSTVENI  d.o.o., Opatovina 35, 10000 Zagreb</derivirana_varijabla>
  </DomainObject.Predmet.StrankaFormatedWithAdress>
  <DomainObject.Predmet.StrankaFormatedWithAdressOIB>
    <izvorni_sadrzaj> APSOLUTNO VELIČANSTVENI  d.o.o., OIB 76832591195, Opatovina 35, 10000 Zagreb</izvorni_sadrzaj>
    <derivirana_varijabla naziv="DomainObject.Predmet.StrankaFormatedWithAdressOIB_1"> APSOLUTNO VELIČANSTVENI  d.o.o., OIB 76832591195, Opatovina 35, 10000 Zagreb</derivirana_varijabla>
  </DomainObject.Predmet.StrankaFormatedWithAdressOIB>
  <DomainObject.Predmet.StrankaWithAdress>
    <izvorni_sadrzaj>APSOLUTNO VELIČANSTVENI  d.o.o. Opatovina 35,10000 Zagreb</izvorni_sadrzaj>
    <derivirana_varijabla naziv="DomainObject.Predmet.StrankaWithAdress_1">APSOLUTNO VELIČANSTVENI  d.o.o. Opatovina 35,10000 Zagreb</derivirana_varijabla>
  </DomainObject.Predmet.StrankaWithAdress>
  <DomainObject.Predmet.StrankaWithAdressOIB>
    <izvorni_sadrzaj>APSOLUTNO VELIČANSTVENI  d.o.o., OIB 76832591195, Opatovina 35,10000 Zagreb</izvorni_sadrzaj>
    <derivirana_varijabla naziv="DomainObject.Predmet.StrankaWithAdressOIB_1">APSOLUTNO VELIČANSTVENI  d.o.o., OIB 76832591195, Opatovina 35,10000 Zagreb</derivirana_varijabla>
  </DomainObject.Predmet.StrankaWithAdressOIB>
  <DomainObject.Predmet.StrankaNazivFormated>
    <izvorni_sadrzaj>APSOLUTNO VELIČANSTVENI  d.o.o.</izvorni_sadrzaj>
    <derivirana_varijabla naziv="DomainObject.Predmet.StrankaNazivFormated_1">APSOLUTNO VELIČANSTVENI  d.o.o.</derivirana_varijabla>
  </DomainObject.Predmet.StrankaNazivFormated>
  <DomainObject.Predmet.StrankaNazivFormatedOIB>
    <izvorni_sadrzaj>APSOLUTNO VELIČANSTVENI  d.o.o., OIB 76832591195</izvorni_sadrzaj>
    <derivirana_varijabla naziv="DomainObject.Predmet.StrankaNazivFormatedOIB_1">APSOLUTNO VELIČANSTVENI  d.o.o., OIB 76832591195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APSOLUTNO VELIČANSTVENI  d.o.o.</item>
    </izvorni_sadrzaj>
    <derivirana_varijabla naziv="DomainObject.Predmet.StrankaListFormated_1">
      <item>APSOLUTNO VELIČANSTVENI  d.o.o.</item>
    </derivirana_varijabla>
  </DomainObject.Predmet.StrankaListFormated>
  <DomainObject.Predmet.StrankaListFormatedOIB>
    <izvorni_sadrzaj>
      <item>APSOLUTNO VELIČANSTVENI  d.o.o., OIB 76832591195</item>
    </izvorni_sadrzaj>
    <derivirana_varijabla naziv="DomainObject.Predmet.StrankaListFormatedOIB_1">
      <item>APSOLUTNO VELIČANSTVENI  d.o.o., OIB 76832591195</item>
    </derivirana_varijabla>
  </DomainObject.Predmet.StrankaListFormatedOIB>
  <DomainObject.Predmet.StrankaListFormatedWithAdress>
    <izvorni_sadrzaj>
      <item>APSOLUTNO VELIČANSTVENI  d.o.o., Opatovina 35, 10000 Zagreb</item>
    </izvorni_sadrzaj>
    <derivirana_varijabla naziv="DomainObject.Predmet.StrankaListFormatedWithAdress_1">
      <item>APSOLUTNO VELIČANSTVENI  d.o.o., Opatovina 35, 10000 Zagreb</item>
    </derivirana_varijabla>
  </DomainObject.Predmet.StrankaListFormatedWithAdress>
  <DomainObject.Predmet.StrankaListFormatedWithAdressOIB>
    <izvorni_sadrzaj>
      <item>APSOLUTNO VELIČANSTVENI  d.o.o., OIB 76832591195, Opatovina 35, 10000 Zagreb</item>
    </izvorni_sadrzaj>
    <derivirana_varijabla naziv="DomainObject.Predmet.StrankaListFormatedWithAdressOIB_1">
      <item>APSOLUTNO VELIČANSTVENI  d.o.o., OIB 76832591195, Opatovina 35, 10000 Zagreb</item>
    </derivirana_varijabla>
  </DomainObject.Predmet.StrankaListFormatedWithAdressOIB>
  <DomainObject.Predmet.StrankaListNazivFormated>
    <izvorni_sadrzaj>
      <item>APSOLUTNO VELIČANSTVENI  d.o.o.</item>
    </izvorni_sadrzaj>
    <derivirana_varijabla naziv="DomainObject.Predmet.StrankaListNazivFormated_1">
      <item>APSOLUTNO VELIČANSTVENI  d.o.o.</item>
    </derivirana_varijabla>
  </DomainObject.Predmet.StrankaListNazivFormated>
  <DomainObject.Predmet.StrankaListNazivFormatedOIB>
    <izvorni_sadrzaj>
      <item>APSOLUTNO VELIČANSTVENI  d.o.o., OIB 76832591195</item>
    </izvorni_sadrzaj>
    <derivirana_varijabla naziv="DomainObject.Predmet.StrankaListNazivFormatedOIB_1">
      <item>APSOLUTNO VELIČANSTVENI  d.o.o., OIB 76832591195</item>
    </derivirana_varijabla>
  </DomainObject.Predmet.StrankaListNazivFormatedOIB>
  <DomainObject.Predmet.ProtuStrankaListFormated>
    <izvorni_sadrzaj>
      <item>APSOLUTNO VELIČANSTVENI  d.o.o.</item>
    </izvorni_sadrzaj>
    <derivirana_varijabla naziv="DomainObject.Predmet.ProtuStrankaListFormated_1">
      <item>APSOLUTNO VELIČANSTVENI  d.o.o.</item>
    </derivirana_varijabla>
  </DomainObject.Predmet.ProtuStrankaListFormated>
  <DomainObject.Predmet.ProtuStrankaListFormatedOIB>
    <izvorni_sadrzaj>
      <item>APSOLUTNO VELIČANSTVENI  d.o.o., OIB 76832591195</item>
    </izvorni_sadrzaj>
    <derivirana_varijabla naziv="DomainObject.Predmet.ProtuStrankaListFormatedOIB_1">
      <item>APSOLUTNO VELIČANSTVENI  d.o.o., OIB 76832591195</item>
    </derivirana_varijabla>
  </DomainObject.Predmet.ProtuStrankaListFormatedOIB>
  <DomainObject.Predmet.ProtuStrankaListFormatedWithAdress>
    <izvorni_sadrzaj>
      <item>APSOLUTNO VELIČANSTVENI  d.o.o., Opatovina 35, 10000 Zagreb</item>
    </izvorni_sadrzaj>
    <derivirana_varijabla naziv="DomainObject.Predmet.ProtuStrankaListFormatedWithAdress_1">
      <item>APSOLUTNO VELIČANSTVENI  d.o.o., Opatovina 35, 10000 Zagreb</item>
    </derivirana_varijabla>
  </DomainObject.Predmet.ProtuStrankaListFormatedWithAdress>
  <DomainObject.Predmet.ProtuStrankaListFormatedWithAdressOIB>
    <izvorni_sadrzaj>
      <item>APSOLUTNO VELIČANSTVENI  d.o.o., OIB 76832591195, Opatovina 35, 10000 Zagreb</item>
    </izvorni_sadrzaj>
    <derivirana_varijabla naziv="DomainObject.Predmet.ProtuStrankaListFormatedWithAdressOIB_1">
      <item>APSOLUTNO VELIČANSTVENI  d.o.o., OIB 76832591195, Opatovina 35, 10000 Zagreb</item>
    </derivirana_varijabla>
  </DomainObject.Predmet.ProtuStrankaListFormatedWithAdressOIB>
  <DomainObject.Predmet.ProtuStrankaListNazivFormated>
    <izvorni_sadrzaj>
      <item>APSOLUTNO VELIČANSTVENI  d.o.o.</item>
    </izvorni_sadrzaj>
    <derivirana_varijabla naziv="DomainObject.Predmet.ProtuStrankaListNazivFormated_1">
      <item>APSOLUTNO VELIČANSTVENI  d.o.o.</item>
    </derivirana_varijabla>
  </DomainObject.Predmet.ProtuStrankaListNazivFormated>
  <DomainObject.Predmet.ProtuStrankaListNazivFormatedOIB>
    <izvorni_sadrzaj>
      <item>APSOLUTNO VELIČANSTVENI  d.o.o., OIB 76832591195</item>
    </izvorni_sadrzaj>
    <derivirana_varijabla naziv="DomainObject.Predmet.ProtuStrankaListNazivFormatedOIB_1">
      <item>APSOLUTNO VELIČANSTVENI  d.o.o., OIB 76832591195</item>
    </derivirana_varijabla>
  </DomainObject.Predmet.ProtuStrankaListNazivFormatedOIB>
  <DomainObject.Predmet.OstaliListFormated>
    <izvorni_sadrzaj>
      <item>Sudski registar</item>
      <item>Financijska agencija</item>
      <item>Bariša Pavičić</item>
    </izvorni_sadrzaj>
    <derivirana_varijabla naziv="DomainObject.Predmet.OstaliListFormated_1">
      <item>Sudski registar</item>
      <item>Financijska agencija</item>
      <item>Bariša Pavičić</item>
    </derivirana_varijabla>
  </DomainObject.Predmet.OstaliListFormated>
  <DomainObject.Predmet.OstaliListFormatedOIB>
    <izvorni_sadrzaj>
      <item>Sudski registar</item>
      <item>Financijska agencija, OIB 85821130368</item>
      <item>Bariša Pavičić, OIB 54280025302</item>
    </izvorni_sadrzaj>
    <derivirana_varijabla naziv="DomainObject.Predmet.OstaliListFormatedOIB_1">
      <item>Sudski registar</item>
      <item>Financijska agencija, OIB 85821130368</item>
      <item>Bariša Pavičić, OIB 54280025302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Bariša Pavičić, Petra i Tome Erdody 12, 10000 Zagreb</item>
    </izvorni_sadrzaj>
    <derivirana_varijabla naziv="DomainObject.Predmet.OstaliListFormatedWithAdress_1">
      <item>Sudski registar</item>
      <item>Financijska agencija, Ulica grada Vukovara 70, 10000 Zagreb</item>
      <item>Bariša Pavičić, Petra i Tome Erdody 12,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Bariša Pavičić, OIB 54280025302, Petra i Tome Erdody 12, 10000 Zagreb</item>
    </izvorni_sadrzaj>
    <derivirana_varijabla naziv="DomainObject.Predmet.OstaliListFormatedWithAdressOIB_1">
      <item>Sudski registar</item>
      <item>Financijska agencija, OIB 85821130368, Ulica grada Vukovara 70, 10000 Zagreb</item>
      <item>Bariša Pavičić, OIB 54280025302, Petra i Tome Erdody 12, 10000 Zagreb</item>
    </derivirana_varijabla>
  </DomainObject.Predmet.OstaliListFormatedWithAdressOIB>
  <DomainObject.Predmet.OstaliListNazivFormated>
    <izvorni_sadrzaj>
      <item>Sudski registar</item>
      <item>Financijska agencija</item>
      <item>Bariša Pavičić</item>
    </izvorni_sadrzaj>
    <derivirana_varijabla naziv="DomainObject.Predmet.OstaliListNazivFormated_1">
      <item>Sudski registar</item>
      <item>Financijska agencija</item>
      <item>Bariša Pavičić</item>
    </derivirana_varijabla>
  </DomainObject.Predmet.OstaliListNazivFormated>
  <DomainObject.Predmet.OstaliListNazivFormatedOIB>
    <izvorni_sadrzaj>
      <item>Sudski registar</item>
      <item>Financijska agencija, OIB 85821130368</item>
      <item>Bariša Pavičić, OIB 54280025302</item>
    </izvorni_sadrzaj>
    <derivirana_varijabla naziv="DomainObject.Predmet.OstaliListNazivFormatedOIB_1">
      <item>Sudski registar</item>
      <item>Financijska agencija, OIB 85821130368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APSOLUTNO VELIČANSTVENI  d.o.o.</izvorni_sadrzaj>
    <derivirana_varijabla naziv="DomainObject.Predmet.StrankaIDrugi_1">APSOLUTNO VELIČANSTVENI  d.o.o.</derivirana_varijabla>
  </DomainObject.Predmet.StrankaIDrugi>
  <DomainObject.Predmet.ProtustrankaIDrugi>
    <izvorni_sadrzaj>APSOLUTNO VELIČANSTVENI  d.o.o.</izvorni_sadrzaj>
    <derivirana_varijabla naziv="DomainObject.Predmet.ProtustrankaIDrugi_1">APSOLUTNO VELIČANSTVENI  d.o.o.</derivirana_varijabla>
  </DomainObject.Predmet.ProtustrankaIDrugi>
  <DomainObject.Predmet.StrankaIDrugiAdressOIB>
    <izvorni_sadrzaj>APSOLUTNO VELIČANSTVENI  d.o.o., OIB 76832591195, Opatovina 35, 10000 Zagreb</izvorni_sadrzaj>
    <derivirana_varijabla naziv="DomainObject.Predmet.StrankaIDrugiAdressOIB_1">APSOLUTNO VELIČANSTVENI  d.o.o., OIB 76832591195, Opatovina 35, 10000 Zagreb</derivirana_varijabla>
  </DomainObject.Predmet.StrankaIDrugiAdressOIB>
  <DomainObject.Predmet.ProtustrankaIDrugiAdressOIB>
    <izvorni_sadrzaj>APSOLUTNO VELIČANSTVENI  d.o.o., OIB 76832591195, Opatovina 35, 10000 Zagreb</izvorni_sadrzaj>
    <derivirana_varijabla naziv="DomainObject.Predmet.ProtustrankaIDrugiAdressOIB_1">APSOLUTNO VELIČANSTVENI  d.o.o., OIB 76832591195,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APSOLUTNO VELIČANSTVENI  d.o.o.</item>
      <item>APSOLUTNO VELIČANSTVENI  d.o.o.</item>
      <item>Sudski registar</item>
      <item>Financijska agencija</item>
      <item>Bariša Pavičić</item>
    </izvorni_sadrzaj>
    <derivirana_varijabla naziv="DomainObject.Predmet.SudioniciListNaziv_1">
      <item>APSOLUTNO VELIČANSTVENI  d.o.o.</item>
      <item>APSOLUTNO VELIČANSTVENI  d.o.o.</item>
      <item>Sudski registar</item>
      <item>Financijska agencija</item>
      <item>Bariša Pavičić</item>
    </derivirana_varijabla>
  </DomainObject.Predmet.SudioniciListNaziv>
  <DomainObject.Predmet.SudioniciListAdressOIB>
    <izvorni_sadrzaj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</izvorni_sadrzaj>
    <derivirana_varijabla naziv="DomainObject.Predmet.SudioniciListAdressOIB_1"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76832591195</item>
      <item>, OIB 76832591195</item>
      <item>, OIB null</item>
      <item>, OIB 85821130368</item>
      <item>, OIB 54280025302</item>
    </izvorni_sadrzaj>
    <derivirana_varijabla naziv="DomainObject.Predmet.SudioniciListNazivOIB_1">
      <item>, OIB 76832591195</item>
      <item>, OIB 76832591195</item>
      <item>, OIB null</item>
      <item>, OIB 85821130368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414</properties:Words>
  <properties:Characters>2281</properties:Characters>
  <properties:Lines>156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2018-08-21T11:18:00Z</dcterms:created>
  <dc:creator>Nikola Ribarić</dc:creator>
  <cp:lastModifiedBy>Jadranka Zelić</cp:lastModifiedBy>
  <cp:lastPrinted>2018-08-21T11:17:00Z</cp:lastPrinted>
  <dcterms:modified xmlns:xsi="http://www.w3.org/2001/XMLSchema-instance" xsi:type="dcterms:W3CDTF">2018-08-21T11:20:00Z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(Razrješenje određivanje troškova FINA apsolutno veličanstveni 21.8.2018 -podbr.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